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867c" w14:paraId="0f6867c" w:rsidRDefault="00E8296D" w:rsidP="00910611" w:rsidR="00E8296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296D" w:rsidP="00910611" w:rsidR="00E8296D">
      <w:r>
        <w:rPr>
          <w:rFonts w:eastAsia="MS Mincho"/>
        </w:rPr>
        <w:t xml:space="preserve">   REPUBLIKA HRVATSKA</w:t>
      </w:r>
    </w:p>
    <w:p w:rsidRDefault="00E8296D" w:rsidP="00910611" w:rsidR="00E8296D">
      <w:r>
        <w:rPr>
          <w:rFonts w:eastAsia="MS Mincho"/>
        </w:rPr>
        <w:t>TRGOVAČKI SUD U RIJECI</w:t>
      </w:r>
    </w:p>
    <w:p w:rsidRDefault="00E8296D" w:rsidR="00E8296D"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992F47">
        <w:t>292</w:t>
      </w:r>
      <w:r w:rsidR="00B11A8A">
        <w:t>/2018</w:t>
      </w:r>
      <w:r w:rsidR="006F236F">
        <w:t>-</w:t>
      </w:r>
      <w:r w:rsidR="00992F47">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992F47" w:rsidRPr="00992F47">
        <w:rPr>
          <w:rFonts w:cs="Arial"/>
          <w:b/>
        </w:rPr>
        <w:t>SALIO d.o.o. Vrbnik, Trg Sv. Ivana 4, OIB 26020270574</w:t>
      </w:r>
      <w:r w:rsidR="00371136" w:rsidRPr="00371136">
        <w:rPr>
          <w:rFonts w:cs="Arial"/>
          <w:b/>
        </w:rPr>
        <w:t xml:space="preserve">, </w:t>
      </w:r>
      <w:r w:rsidR="00371136" w:rsidRPr="00371136">
        <w:rPr>
          <w:rFonts w:cs="Arial"/>
        </w:rPr>
        <w:t xml:space="preserve">dana </w:t>
      </w:r>
      <w:r w:rsidR="00992F47">
        <w:rPr>
          <w:rFonts w:cs="Arial"/>
        </w:rPr>
        <w:t>14</w:t>
      </w:r>
      <w:r w:rsidR="005F1580">
        <w:rPr>
          <w:rFonts w:cs="Arial"/>
        </w:rPr>
        <w:t>. svibnja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992F47" w:rsidRPr="00992F47">
        <w:rPr>
          <w:rFonts w:cs="Arial"/>
          <w:b/>
        </w:rPr>
        <w:t>SALIO d.o.o. Vrbnik, Trg Sv. Ivana 4, OIB 26020270574</w:t>
      </w:r>
      <w:r w:rsidR="007F63FD">
        <w:rPr>
          <w:b/>
        </w:rPr>
        <w:t>.</w:t>
      </w:r>
      <w:r w:rsidR="00367E18">
        <w:rPr>
          <w:rFonts w:cs="Arial"/>
          <w:b/>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992F47" w:rsidR="00676B2F">
      <w:pPr>
        <w:pStyle w:val="Odlomakpopisa"/>
        <w:numPr>
          <w:ilvl w:val="0"/>
          <w:numId w:val="4"/>
        </w:numPr>
        <w:jc w:val="both"/>
      </w:pPr>
      <w:r>
        <w:t>Nalaže</w:t>
      </w:r>
      <w:r w:rsidR="00676B2F">
        <w:t xml:space="preserve"> se osobi ovlaštenoj za zastupanje dužnika</w:t>
      </w:r>
      <w:r w:rsidR="00B4347D">
        <w:t xml:space="preserve"> </w:t>
      </w:r>
      <w:r w:rsidR="00992F47" w:rsidRPr="00992F47">
        <w:t>MARISTELI MIHOVILIĆ, Vrbnik, Trg Sv. Ivana 4, OIB 90780098106</w:t>
      </w:r>
      <w:r w:rsidR="00992F47">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736C37" w:rsidP="005F1580"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992F47">
        <w:rPr>
          <w:b/>
        </w:rPr>
        <w:t>04</w:t>
      </w:r>
      <w:r w:rsidR="005F1580">
        <w:rPr>
          <w:b/>
        </w:rPr>
        <w:t>. srpnja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6F236F">
        <w:rPr>
          <w:b/>
          <w:bCs/>
        </w:rPr>
        <w:t>11</w:t>
      </w:r>
      <w:r w:rsidR="00BF24A6" w:rsidRPr="00B11A8A">
        <w:rPr>
          <w:b/>
          <w:bCs/>
        </w:rPr>
        <w:t>:</w:t>
      </w:r>
      <w:r w:rsidR="00992F47">
        <w:rPr>
          <w:b/>
          <w:bCs/>
        </w:rPr>
        <w:t>00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992F47">
        <w:t>03. svibnja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992F47" w:rsidRPr="00992F47">
        <w:rPr>
          <w:rFonts w:cs="Arial"/>
          <w:b/>
        </w:rPr>
        <w:t>SALIO d.o.o. Vrbnik, Trg Sv. Ivana 4, OIB 26020270574</w:t>
      </w:r>
      <w:r w:rsidR="005F1580" w:rsidRPr="005F1580">
        <w:rPr>
          <w:rFonts w:cs="Arial"/>
          <w:b/>
        </w:rPr>
        <w:t xml:space="preserve">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992F47">
        <w:t>01. svibnja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992F47">
        <w:t>120</w:t>
      </w:r>
      <w:r w:rsidR="00036499">
        <w:t xml:space="preserve"> dana u </w:t>
      </w:r>
      <w:r>
        <w:t xml:space="preserve">ukupnom iznosu </w:t>
      </w:r>
      <w:r w:rsidR="005F1580">
        <w:t>3</w:t>
      </w:r>
      <w:r w:rsidR="00992F47">
        <w:t>2.717,44</w:t>
      </w:r>
      <w:r w:rsidR="00FA62F4">
        <w:t xml:space="preserve"> kn</w:t>
      </w:r>
      <w:r>
        <w:t xml:space="preserve"> u koji iznos je uračunata i kamata i naknada Financijske agencije za provedbe ovrhe</w:t>
      </w:r>
      <w:r w:rsidR="00B56613">
        <w:t xml:space="preserve"> i</w:t>
      </w:r>
      <w:r>
        <w:t xml:space="preserve"> da dužnik ima </w:t>
      </w:r>
      <w:r w:rsidR="00992F47">
        <w:t xml:space="preserve">tri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992F47">
        <w:t>14</w:t>
      </w:r>
      <w:r w:rsidR="005F1580">
        <w:t>. svibnja</w:t>
      </w:r>
      <w:r>
        <w:t xml:space="preserve"> 2018.</w:t>
      </w:r>
      <w:r w:rsidR="005F1580">
        <w:t xml:space="preserve"> godine</w:t>
      </w:r>
      <w:r>
        <w:t xml:space="preserve"> ima neizvršene osnove za plaćanje u ukupnom iznosu </w:t>
      </w:r>
      <w:r w:rsidR="00992F47">
        <w:t>31.186,22</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992F47">
        <w:t>14</w:t>
      </w:r>
      <w:r w:rsidR="005F1580">
        <w:t>. svibnja</w:t>
      </w:r>
      <w:r w:rsidR="005249A2">
        <w:t xml:space="preserve"> 2018.</w:t>
      </w:r>
      <w:r w:rsidR="005F1580">
        <w:t xml:space="preserve"> godine</w:t>
      </w:r>
    </w:p>
    <w:p w:rsidRDefault="00EE6A83" w:rsidP="00016072" w:rsidR="00EE6A83">
      <w:pPr>
        <w:ind w:left="2160"/>
        <w:jc w:val="right"/>
      </w:pPr>
    </w:p>
    <w:p w:rsidRDefault="00466377" w:rsidP="00466377" w:rsidR="00722C92" w:rsidRPr="00EA1A22">
      <w:pPr>
        <w:ind w:left="2160"/>
        <w:jc w:val="center"/>
      </w:pPr>
      <w:r>
        <w:tab/>
      </w:r>
      <w:r>
        <w:tab/>
      </w:r>
      <w:r>
        <w:tab/>
      </w:r>
      <w:r>
        <w:tab/>
      </w:r>
      <w:r w:rsidR="004C57B3" w:rsidRPr="00EA1A22">
        <w:t>S</w:t>
      </w:r>
      <w:r w:rsidR="00722C92" w:rsidRPr="00EA1A22">
        <w:t>udac</w:t>
      </w:r>
    </w:p>
    <w:p w:rsidRDefault="00466377" w:rsidP="00E8296D" w:rsidR="00E8296D" w:rsidRPr="00883CCB">
      <w:pPr>
        <w:ind w:firstLine="708" w:left="1416"/>
        <w:jc w:val="center"/>
      </w:pPr>
      <w:r>
        <w:tab/>
      </w:r>
      <w:r>
        <w:tab/>
      </w:r>
      <w:r>
        <w:tab/>
      </w:r>
      <w:r>
        <w:tab/>
      </w:r>
      <w:r w:rsidR="00992F47">
        <w:t xml:space="preserve">  </w:t>
      </w:r>
      <w:r w:rsidR="00722C92" w:rsidRPr="00EA1A22">
        <w:t>Daniela Korlević</w:t>
      </w:r>
      <w:r w:rsidR="00883CCB">
        <w:t xml:space="preserve"> </w:t>
      </w:r>
    </w:p>
    <w:p w:rsidRDefault="00F35617" w:rsidP="00921F83" w:rsidR="00F35617" w:rsidRPr="00883CCB">
      <w:pPr>
        <w:ind w:firstLine="708" w:left="1416"/>
        <w:jc w:val="center"/>
      </w:pP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296D">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992F47">
      <w:t>292</w:t>
    </w:r>
    <w:r w:rsidR="00B11A8A">
      <w:t>/2018</w:t>
    </w:r>
    <w:r w:rsidR="00BE52D4">
      <w:t>-</w:t>
    </w:r>
    <w:r w:rsidR="00992F4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9291C"/>
    <w:rsid w:val="00293401"/>
    <w:rsid w:val="002A0177"/>
    <w:rsid w:val="002A6B0C"/>
    <w:rsid w:val="002B2335"/>
    <w:rsid w:val="002B3017"/>
    <w:rsid w:val="002C7ABC"/>
    <w:rsid w:val="002C7B6B"/>
    <w:rsid w:val="002F2301"/>
    <w:rsid w:val="002F3228"/>
    <w:rsid w:val="002F7B03"/>
    <w:rsid w:val="00312309"/>
    <w:rsid w:val="00321827"/>
    <w:rsid w:val="0033097F"/>
    <w:rsid w:val="003426AF"/>
    <w:rsid w:val="00344D37"/>
    <w:rsid w:val="00347537"/>
    <w:rsid w:val="0035199F"/>
    <w:rsid w:val="0036348D"/>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A5C98"/>
    <w:rsid w:val="005B2106"/>
    <w:rsid w:val="005E16BF"/>
    <w:rsid w:val="005F1580"/>
    <w:rsid w:val="005F6BB1"/>
    <w:rsid w:val="0060274E"/>
    <w:rsid w:val="0060516A"/>
    <w:rsid w:val="006133C9"/>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8296D"/>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E8296D"/>
    <w:rPr>
      <w:color w:val="808080"/>
      <w:bdr w:space="0" w:sz="0" w:color="auto" w:val="none"/>
      <w:shd w:fill="auto" w:color="auto" w:val="clear"/>
    </w:rPr>
  </w:style>
  <w:style w:customStyle="true" w:styleId="eSPISCCParagraphDefaultFont" w:type="character">
    <w:name w:val="eSPIS_CC_Paragraph Default Font"/>
    <w:basedOn w:val="Zadanifontodlomka"/>
    <w:rsid w:val="00E829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96D"/>
    <w:rPr>
      <w:bdr w:space="0" w:sz="0" w:color="auto" w:val="none"/>
      <w:shd w:fill="FFFFCC" w:color="auto" w:val="clear"/>
      <w:lang w:val="hr-HR"/>
    </w:rPr>
  </w:style>
  <w:style w:customStyle="true" w:styleId="PozadinaSvijetloCrvena" w:type="character">
    <w:name w:val="Pozadina_SvijetloCrvena"/>
    <w:basedOn w:val="eSPISCCParagraphDefaultFont"/>
    <w:rsid w:val="00E829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9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E8296D"/>
    <w:rPr>
      <w:color w:val="808080"/>
      <w:bdr w:color="auto" w:space="0" w:sz="0" w:val="none"/>
      <w:shd w:color="auto" w:fill="auto" w:val="clear"/>
    </w:rPr>
  </w:style>
  <w:style w:customStyle="1" w:styleId="eSPISCCParagraphDefaultFont" w:type="character">
    <w:name w:val="eSPIS_CC_Paragraph Default Font"/>
    <w:basedOn w:val="Zadanifontodlomka"/>
    <w:rsid w:val="00E829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96D"/>
    <w:rPr>
      <w:bdr w:color="auto" w:space="0" w:sz="0" w:val="none"/>
      <w:shd w:color="auto" w:fill="FFFFCC" w:val="clear"/>
      <w:lang w:val="hr-HR"/>
    </w:rPr>
  </w:style>
  <w:style w:customStyle="1" w:styleId="PozadinaSvijetloCrvena" w:type="character">
    <w:name w:val="Pozadina_SvijetloCrvena"/>
    <w:basedOn w:val="eSPISCCParagraphDefaultFont"/>
    <w:rsid w:val="00E829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9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St-292/2018</izvorni_sadrzaj>
    <derivirana_varijabla naziv="DomainObject.Predmet.OznakaBroj_1">St-292/2018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SALIO d.o.o.</izvorni_sadrzaj>
    <derivirana_varijabla naziv="DomainObject.Predmet.ProtustrankaFormated_1">  SALIO d.o.o.</derivirana_varijabla>
  </DomainObject.Predmet.ProtustrankaFormated>
  <DomainObject.Predmet.ProtustrankaFormatedOIB>
    <izvorni_sadrzaj>  SALIO d.o.o., OIB 26020270574</izvorni_sadrzaj>
    <derivirana_varijabla naziv="DomainObject.Predmet.ProtustrankaFormatedOIB_1">  SALIO d.o.o., OIB 26020270574</derivirana_varijabla>
  </DomainObject.Predmet.ProtustrankaFormatedOIB>
  <DomainObject.Predmet.ProtustrankaFormatedWithAdress>
    <izvorni_sadrzaj> SALIO d.o.o., Trg Svetog Ivana 4, 51516 Vrbnik</izvorni_sadrzaj>
    <derivirana_varijabla naziv="DomainObject.Predmet.ProtustrankaFormatedWithAdress_1"> SALIO d.o.o., Trg Svetog Ivana 4, 51516 Vrbnik</derivirana_varijabla>
  </DomainObject.Predmet.ProtustrankaFormatedWithAdress>
  <DomainObject.Predmet.ProtustrankaFormatedWithAdressOIB>
    <izvorni_sadrzaj> SALIO d.o.o., OIB 26020270574, Trg Svetog Ivana 4, 51516 Vrbnik</izvorni_sadrzaj>
    <derivirana_varijabla naziv="DomainObject.Predmet.ProtustrankaFormatedWithAdressOIB_1"> SALIO d.o.o., OIB 26020270574, Trg Svetog Ivana 4, 51516 Vrbnik</derivirana_varijabla>
  </DomainObject.Predmet.ProtustrankaFormatedWithAdressOIB>
  <DomainObject.Predmet.ProtustrankaWithAdress>
    <izvorni_sadrzaj>SALIO d.o.o. Trg Svetog Ivana 4, 51516 Vrbnik</izvorni_sadrzaj>
    <derivirana_varijabla naziv="DomainObject.Predmet.ProtustrankaWithAdress_1">SALIO d.o.o. Trg Svetog Ivana 4, 51516 Vrbnik</derivirana_varijabla>
  </DomainObject.Predmet.ProtustrankaWithAdress>
  <DomainObject.Predmet.ProtustrankaWithAdressOIB>
    <izvorni_sadrzaj>SALIO d.o.o., OIB 26020270574, Trg Svetog Ivana 4, 51516 Vrbnik</izvorni_sadrzaj>
    <derivirana_varijabla naziv="DomainObject.Predmet.ProtustrankaWithAdressOIB_1">SALIO d.o.o., OIB 26020270574, Trg Svetog Ivana 4, 51516 Vrbnik</derivirana_varijabla>
  </DomainObject.Predmet.ProtustrankaWithAdressOIB>
  <DomainObject.Predmet.ProtustrankaNazivFormated>
    <izvorni_sadrzaj>SALIO d.o.o.</izvorni_sadrzaj>
    <derivirana_varijabla naziv="DomainObject.Predmet.ProtustrankaNazivFormated_1">SALIO d.o.o.</derivirana_varijabla>
  </DomainObject.Predmet.ProtustrankaNazivFormated>
  <DomainObject.Predmet.ProtustrankaNazivFormatedOIB>
    <izvorni_sadrzaj>SALIO d.o.o., OIB 26020270574</izvorni_sadrzaj>
    <derivirana_varijabla naziv="DomainObject.Predmet.ProtustrankaNazivFormatedOIB_1">SALIO d.o.o., OIB 26020270574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SALIO d.o.o.</item>
    </izvorni_sadrzaj>
    <derivirana_varijabla naziv="DomainObject.Predmet.ProtuStrankaListFormated_1">
      <item>SALIO d.o.o.</item>
    </derivirana_varijabla>
  </DomainObject.Predmet.ProtuStrankaListFormated>
  <DomainObject.Predmet.ProtuStrankaListFormatedOIB>
    <izvorni_sadrzaj>
      <item>SALIO d.o.o., OIB 26020270574</item>
    </izvorni_sadrzaj>
    <derivirana_varijabla naziv="DomainObject.Predmet.ProtuStrankaListFormatedOIB_1">
      <item>SALIO d.o.o., OIB 26020270574</item>
    </derivirana_varijabla>
  </DomainObject.Predmet.ProtuStrankaListFormatedOIB>
  <DomainObject.Predmet.ProtuStrankaListFormatedWithAdress>
    <izvorni_sadrzaj>
      <item>SALIO d.o.o., Trg Svetog Ivana 4, 51516 Vrbnik</item>
    </izvorni_sadrzaj>
    <derivirana_varijabla naziv="DomainObject.Predmet.ProtuStrankaListFormatedWithAdress_1">
      <item>SALIO d.o.o., Trg Svetog Ivana 4, 51516 Vrbnik</item>
    </derivirana_varijabla>
  </DomainObject.Predmet.ProtuStrankaListFormatedWithAdress>
  <DomainObject.Predmet.ProtuStrankaListFormatedWithAdressOIB>
    <izvorni_sadrzaj>
      <item>SALIO d.o.o., OIB 26020270574, Trg Svetog Ivana 4, 51516 Vrbnik</item>
    </izvorni_sadrzaj>
    <derivirana_varijabla naziv="DomainObject.Predmet.ProtuStrankaListFormatedWithAdressOIB_1">
      <item>SALIO d.o.o., OIB 26020270574, Trg Svetog Ivana 4, 51516 Vrbnik</item>
    </derivirana_varijabla>
  </DomainObject.Predmet.ProtuStrankaListFormatedWithAdressOIB>
  <DomainObject.Predmet.ProtuStrankaListNazivFormated>
    <izvorni_sadrzaj>
      <item>SALIO d.o.o.</item>
    </izvorni_sadrzaj>
    <derivirana_varijabla naziv="DomainObject.Predmet.ProtuStrankaListNazivFormated_1">
      <item>SALIO d.o.o.</item>
    </derivirana_varijabla>
  </DomainObject.Predmet.ProtuStrankaListNazivFormated>
  <DomainObject.Predmet.ProtuStrankaListNazivFormatedOIB>
    <izvorni_sadrzaj>
      <item>SALIO d.o.o., OIB 26020270574</item>
    </izvorni_sadrzaj>
    <derivirana_varijabla naziv="DomainObject.Predmet.ProtuStrankaListNazivFormatedOIB_1">
      <item>SALIO d.o.o., OIB 26020270574</item>
    </derivirana_varijabla>
  </DomainObject.Predmet.ProtuStrankaListNazivFormatedOIB>
  <DomainObject.Predmet.OstaliListFormated>
    <izvorni_sadrzaj>
      <item>Maristela Mihovilić</item>
    </izvorni_sadrzaj>
    <derivirana_varijabla naziv="DomainObject.Predmet.OstaliListFormated_1">
      <item>Maristela Mihovilić</item>
    </derivirana_varijabla>
  </DomainObject.Predmet.OstaliListFormated>
  <DomainObject.Predmet.OstaliListFormatedOIB>
    <izvorni_sadrzaj>
      <item>Maristela Mihovilić, OIB 90780098106</item>
    </izvorni_sadrzaj>
    <derivirana_varijabla naziv="DomainObject.Predmet.OstaliListFormatedOIB_1">
      <item>Maristela Mihovilić, OIB 90780098106</item>
    </derivirana_varijabla>
  </DomainObject.Predmet.OstaliListFormatedOIB>
  <DomainObject.Predmet.OstaliListFormatedWithAdress>
    <izvorni_sadrzaj>
      <item>Maristela Mihovilić, Trg Sv. Ivana 4, 51500 Vrbnik</item>
    </izvorni_sadrzaj>
    <derivirana_varijabla naziv="DomainObject.Predmet.OstaliListFormatedWithAdress_1">
      <item>Maristela Mihovilić, Trg Sv. Ivana 4, 51500 Vrbnik</item>
    </derivirana_varijabla>
  </DomainObject.Predmet.OstaliListFormatedWithAdress>
  <DomainObject.Predmet.OstaliListFormatedWithAdressOIB>
    <izvorni_sadrzaj>
      <item>Maristela Mihovilić, OIB 90780098106, Trg Sv. Ivana 4, 51500 Vrbnik</item>
    </izvorni_sadrzaj>
    <derivirana_varijabla naziv="DomainObject.Predmet.OstaliListFormatedWithAdressOIB_1">
      <item>Maristela Mihovilić, OIB 90780098106, Trg Sv. Ivana 4, 51500 Vrbnik</item>
    </derivirana_varijabla>
  </DomainObject.Predmet.OstaliListFormatedWithAdressOIB>
  <DomainObject.Predmet.OstaliListNazivFormated>
    <izvorni_sadrzaj>
      <item>Maristela Mihovilić</item>
    </izvorni_sadrzaj>
    <derivirana_varijabla naziv="DomainObject.Predmet.OstaliListNazivFormated_1">
      <item>Maristela Mihovilić</item>
    </derivirana_varijabla>
  </DomainObject.Predmet.OstaliListNazivFormated>
  <DomainObject.Predmet.OstaliListNazivFormatedOIB>
    <izvorni_sadrzaj>
      <item>Maristela Mihovilić, OIB 90780098106</item>
    </izvorni_sadrzaj>
    <derivirana_varijabla naziv="DomainObject.Predmet.OstaliListNazivFormatedOIB_1">
      <item>Maristela Mihovilić, OIB 90780098106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SALIO d.o.o.</izvorni_sadrzaj>
    <derivirana_varijabla naziv="DomainObject.Predmet.ProtustrankaIDrugi_1">SALIO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SALIO d.o.o., OIB 26020270574, Trg Svetog Ivana 4, 51516 Vrbnik</izvorni_sadrzaj>
    <derivirana_varijabla naziv="DomainObject.Predmet.ProtustrankaIDrugiAdressOIB_1">SALIO d.o.o., OIB 26020270574, Trg Svetog Ivana 4, 51516 Vrbnik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SALIO d.o.o.</item>
      <item>Maristela Mihovilić</item>
    </izvorni_sadrzaj>
    <derivirana_varijabla naziv="DomainObject.Predmet.SudioniciListNaziv_1">
      <item>FINA  Rijeka</item>
      <item>SALIO d.o.o.</item>
      <item>Maristela Mihovilić</item>
    </derivirana_varijabla>
  </DomainObject.Predmet.SudioniciListNaziv>
  <DomainObject.Predmet.SudioniciListAdressOIB>
    <izvorni_sadrzaj>
      <item>FINA  Rijeka, OIB 85821130368, Frana Kurelca 8,51000 Rijeka</item>
      <item>SALIO d.o.o., OIB 26020270574, Trg Svetog Ivana 4,51516 Vrbnik</item>
      <item>Maristela Mihovilić, OIB 90780098106, Trg Sv. Ivana 4,51500 Vrbnik</item>
    </izvorni_sadrzaj>
    <derivirana_varijabla naziv="DomainObject.Predmet.SudioniciListAdressOIB_1">
      <item>FINA  Rijeka, OIB 85821130368, Frana Kurelca 8,51000 Rijeka</item>
      <item>SALIO d.o.o., OIB 26020270574, Trg Svetog Ivana 4,51516 Vrbnik</item>
      <item>Maristela Mihovilić, OIB 90780098106, Trg Sv. Ivana 4,51500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26020270574</item>
      <item>, OIB 90780098106</item>
    </izvorni_sadrzaj>
    <derivirana_varijabla naziv="DomainObject.Predmet.SudioniciListNazivOIB_1">
      <item>, OIB 85821130368</item>
      <item>, OIB 26020270574</item>
      <item>, OIB 90780098106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93B6A4-5CF3-46BA-8024-95DE75C49A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783</properties:Words>
  <properties:Characters>4057</properties:Characters>
  <properties:Lines>112</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2018-05-14T11:40:00Z</dcterms:created>
  <dc:creator>stecaj</dc:creator>
  <cp:lastModifiedBy>Jasna Radulović</cp:lastModifiedBy>
  <cp:lastPrinted>2018-04-11T09:30:00Z</cp:lastPrinted>
  <dcterms:modified xmlns:xsi="http://www.w3.org/2001/XMLSchema-instance" xsi:type="dcterms:W3CDTF">2018-05-14T11:45:00Z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(292-18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