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c83b" w14:paraId="335c83b" w:rsidRDefault="007B0250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7C01CB">
        <w:t>821/18-12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0E7B3D">
        <w:t xml:space="preserve">RH MF Porezna uprava zastupana po ŽDO Osijek, za otvaranje stečajnog postupka nad dužnikom </w:t>
      </w:r>
      <w:proofErr w:type="spellStart"/>
      <w:r w:rsidR="007C01CB">
        <w:rPr>
          <w:b/>
          <w:lang w:eastAsia="en-US"/>
        </w:rPr>
        <w:t>GeoMatic</w:t>
      </w:r>
      <w:proofErr w:type="spellEnd"/>
      <w:r w:rsidR="007C01CB">
        <w:rPr>
          <w:b/>
          <w:lang w:eastAsia="en-US"/>
        </w:rPr>
        <w:t xml:space="preserve"> d.o.o. za geodetske djelatnosti, MBS: 030166838, OIB: 65684115594, </w:t>
      </w:r>
      <w:proofErr w:type="spellStart"/>
      <w:r w:rsidR="007C01CB">
        <w:rPr>
          <w:b/>
          <w:lang w:eastAsia="en-US"/>
        </w:rPr>
        <w:t>Trnava</w:t>
      </w:r>
      <w:proofErr w:type="spellEnd"/>
      <w:r w:rsidR="007C01CB">
        <w:rPr>
          <w:b/>
          <w:lang w:eastAsia="en-US"/>
        </w:rPr>
        <w:t>, J. J. Strossmayera 35</w:t>
      </w:r>
      <w:r>
        <w:t xml:space="preserve">, dana </w:t>
      </w:r>
      <w:r w:rsidR="007C01CB">
        <w:t>15</w:t>
      </w:r>
      <w:r w:rsidR="00C407CD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</w:t>
      </w:r>
      <w:r w:rsidR="007C01CB">
        <w:t>ama</w:t>
      </w:r>
      <w:r>
        <w:t xml:space="preserve"> ovlašten</w:t>
      </w:r>
      <w:r w:rsidR="007C01CB">
        <w:t>im</w:t>
      </w:r>
      <w:r>
        <w:t xml:space="preserve"> za zastupanje dužnika, </w:t>
      </w:r>
      <w:proofErr w:type="spellStart"/>
      <w:r>
        <w:t>z.z</w:t>
      </w:r>
      <w:proofErr w:type="spellEnd"/>
      <w:r>
        <w:t xml:space="preserve">. dužnika </w:t>
      </w:r>
      <w:r w:rsidR="007C01CB">
        <w:t xml:space="preserve">Mato Tomić, </w:t>
      </w:r>
      <w:proofErr w:type="spellStart"/>
      <w:r w:rsidR="007C01CB">
        <w:t>Trnava</w:t>
      </w:r>
      <w:proofErr w:type="spellEnd"/>
      <w:r w:rsidR="007C01CB">
        <w:t xml:space="preserve">, J. J. Strossmayera 35, OIB: 44952096403, Nenad Pavlović, Osijek, Vukovarska cesta 270 OIB: 06499522659 i Mladen </w:t>
      </w:r>
      <w:proofErr w:type="spellStart"/>
      <w:r w:rsidR="007C01CB">
        <w:t>Grašić</w:t>
      </w:r>
      <w:proofErr w:type="spellEnd"/>
      <w:r w:rsidR="007C01CB">
        <w:t xml:space="preserve">, Zagreb, Miroslava Milića 1, OIB: 65636509618 </w:t>
      </w:r>
      <w:r w:rsidR="007C01CB" w:rsidRPr="007C01CB">
        <w:rPr>
          <w:b/>
        </w:rPr>
        <w:t>(solidarni dužnici)</w:t>
      </w:r>
      <w:r w:rsidRPr="007C01CB">
        <w:rPr>
          <w:b/>
        </w:rPr>
        <w:t>,</w:t>
      </w:r>
      <w:r>
        <w:t xml:space="preserve"> da u roku od 8 (osam) dana od dana primitka ovog rješenja uplat</w:t>
      </w:r>
      <w:r w:rsidR="007C01CB">
        <w:t>e</w:t>
      </w:r>
      <w:r>
        <w:t>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7C01CB">
        <w:rPr>
          <w:b/>
        </w:rPr>
        <w:t>821</w:t>
      </w:r>
      <w:r w:rsidR="007F722E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</w:t>
      </w:r>
      <w:r w:rsidR="007C01CB">
        <w:t>e</w:t>
      </w:r>
      <w:r w:rsidR="004F7E28">
        <w:t xml:space="preserve"> ovlašten</w:t>
      </w:r>
      <w:r w:rsidR="007C01CB">
        <w:t>e</w:t>
      </w:r>
      <w:r w:rsidR="004F7E28">
        <w:t xml:space="preserve"> za zastupanje dužnika, </w:t>
      </w:r>
      <w:proofErr w:type="spellStart"/>
      <w:r w:rsidR="007C01CB" w:rsidRPr="007C01CB">
        <w:t>z.z</w:t>
      </w:r>
      <w:proofErr w:type="spellEnd"/>
      <w:r w:rsidR="007C01CB" w:rsidRPr="007C01CB">
        <w:t xml:space="preserve">. dužnika Mato Tomić, </w:t>
      </w:r>
      <w:proofErr w:type="spellStart"/>
      <w:r w:rsidR="007C01CB" w:rsidRPr="007C01CB">
        <w:t>Trnava</w:t>
      </w:r>
      <w:proofErr w:type="spellEnd"/>
      <w:r w:rsidR="007C01CB" w:rsidRPr="007C01CB">
        <w:t xml:space="preserve">, J. J. Strossmayera 35, OIB: 44952096403, Nenad Pavlović, Osijek, Vukovarska cesta 270 OIB: 06499522659 i Mladen </w:t>
      </w:r>
      <w:proofErr w:type="spellStart"/>
      <w:r w:rsidR="007C01CB" w:rsidRPr="007C01CB">
        <w:t>Grašić</w:t>
      </w:r>
      <w:proofErr w:type="spellEnd"/>
      <w:r w:rsidR="007C01CB" w:rsidRPr="007C01CB">
        <w:t>, Zagreb, Miroslava Milića 1, OIB: 65636509618</w:t>
      </w:r>
      <w:r w:rsidR="004F7E28">
        <w:t>, ne plat</w:t>
      </w:r>
      <w:r w:rsidR="007C01CB">
        <w:t>e</w:t>
      </w:r>
      <w:r w:rsidR="004F7E28">
        <w:t xml:space="preserve"> utvrđeni iznos predujma  ili o plaćanju bez odgode ne obavijeste sud, radi naplate predujma i dodatnog iznosa predujma iz točke I ovog rješenja određuje se ovrha na </w:t>
      </w:r>
      <w:r w:rsidR="007C01CB">
        <w:t>njihovim</w:t>
      </w:r>
      <w:r w:rsidR="004F7E28">
        <w:t xml:space="preserve">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7C01CB">
        <w:rPr>
          <w:b/>
        </w:rPr>
        <w:t>821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7C01CB" w:rsidRPr="007C01CB">
        <w:t>z.z</w:t>
      </w:r>
      <w:proofErr w:type="spellEnd"/>
      <w:r w:rsidR="007C01CB" w:rsidRPr="007C01CB">
        <w:t xml:space="preserve">. dužnika Mato Tomić, </w:t>
      </w:r>
      <w:proofErr w:type="spellStart"/>
      <w:r w:rsidR="007C01CB" w:rsidRPr="007C01CB">
        <w:t>Trnava</w:t>
      </w:r>
      <w:proofErr w:type="spellEnd"/>
      <w:r w:rsidR="007C01CB" w:rsidRPr="007C01CB">
        <w:t xml:space="preserve">, J. J. Strossmayera 35, OIB: 44952096403, Nenad Pavlović, Osijek, Vukovarska cesta 270 OIB: 06499522659 i Mladen </w:t>
      </w:r>
      <w:proofErr w:type="spellStart"/>
      <w:r w:rsidR="007C01CB" w:rsidRPr="007C01CB">
        <w:t>Grašić</w:t>
      </w:r>
      <w:proofErr w:type="spellEnd"/>
      <w:r w:rsidR="007C01CB" w:rsidRPr="007C01CB">
        <w:t>, Zagreb, Miroslava Milića 1, OIB: 65636509618</w:t>
      </w:r>
      <w:r>
        <w:t>, te se istom zabranjuje da tu tražbinu naplat</w:t>
      </w:r>
      <w:r w:rsidR="007C01CB">
        <w:t>e</w:t>
      </w:r>
      <w:r>
        <w:t xml:space="preserve"> ili inače raspolaže njome.</w:t>
      </w:r>
    </w:p>
    <w:p w:rsidRDefault="009975C1" w:rsidP="009975C1" w:rsidR="009975C1">
      <w:pPr>
        <w:jc w:val="right"/>
      </w:pPr>
      <w:r>
        <w:lastRenderedPageBreak/>
        <w:t>Broj: 6 St-821/18-12</w:t>
      </w:r>
    </w:p>
    <w:p w:rsidRDefault="009975C1" w:rsidP="004F7E28" w:rsidR="009975C1">
      <w:pPr>
        <w:ind w:left="1320"/>
        <w:jc w:val="both"/>
      </w:pP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</w:t>
      </w:r>
      <w:r w:rsidR="007C01CB">
        <w:t>e</w:t>
      </w:r>
      <w:r>
        <w:t xml:space="preserve"> ovlašten</w:t>
      </w:r>
      <w:r w:rsidR="007C01CB">
        <w:t>e</w:t>
      </w:r>
      <w:r>
        <w:t xml:space="preserve"> za zastupanje dužnika, </w:t>
      </w:r>
      <w:proofErr w:type="spellStart"/>
      <w:r w:rsidR="007C01CB" w:rsidRPr="007C01CB">
        <w:t>z.z</w:t>
      </w:r>
      <w:proofErr w:type="spellEnd"/>
      <w:r w:rsidR="007C01CB" w:rsidRPr="007C01CB">
        <w:t xml:space="preserve">. dužnika Mato Tomić, </w:t>
      </w:r>
      <w:proofErr w:type="spellStart"/>
      <w:r w:rsidR="007C01CB" w:rsidRPr="007C01CB">
        <w:t>Trnava</w:t>
      </w:r>
      <w:proofErr w:type="spellEnd"/>
      <w:r w:rsidR="007C01CB" w:rsidRPr="007C01CB">
        <w:t xml:space="preserve">, J. J. Strossmayera 35, OIB: 44952096403, Nenad Pavlović, Osijek, Vukovarska cesta 270 OIB: 06499522659 i Mladen </w:t>
      </w:r>
      <w:proofErr w:type="spellStart"/>
      <w:r w:rsidR="007C01CB" w:rsidRPr="007C01CB">
        <w:t>Grašić</w:t>
      </w:r>
      <w:proofErr w:type="spellEnd"/>
      <w:r w:rsidR="007C01CB" w:rsidRPr="007C01CB">
        <w:t>, Zagreb, Miroslava Milića 1, OIB: 65636509618</w:t>
      </w:r>
      <w:r>
        <w:t>, ne postup</w:t>
      </w:r>
      <w:r w:rsidR="007C01CB">
        <w:t>e</w:t>
      </w:r>
      <w:r>
        <w:t xml:space="preserve"> po nalogu suda iz točke I, ovo rješenje će se po pravomoćnosti dostaviti FINI radi provedbe ovrhe iz točke II izreke rješenja.</w:t>
      </w:r>
    </w:p>
    <w:p w:rsidRDefault="007B0250" w:rsidP="007C01CB" w:rsidR="007B0250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530393">
        <w:t>Osijek</w:t>
      </w:r>
      <w:r>
        <w:t xml:space="preserve"> </w:t>
      </w:r>
      <w:r>
        <w:rPr>
          <w:bCs/>
        </w:rPr>
        <w:t xml:space="preserve">je dana </w:t>
      </w:r>
      <w:r w:rsidR="007C01CB">
        <w:rPr>
          <w:bCs/>
        </w:rPr>
        <w:t>9. ožujka 2018. g.</w:t>
      </w:r>
      <w:r>
        <w:rPr>
          <w:bCs/>
        </w:rPr>
        <w:t xml:space="preserve"> podnijela ovom sudu prijedlog za pokretanje stečajnog postupka nad dužnikom </w:t>
      </w:r>
      <w:proofErr w:type="spellStart"/>
      <w:r w:rsidR="007C01CB">
        <w:rPr>
          <w:b/>
          <w:lang w:eastAsia="en-US"/>
        </w:rPr>
        <w:t>GeoMatic</w:t>
      </w:r>
      <w:proofErr w:type="spellEnd"/>
      <w:r w:rsidR="007C01CB">
        <w:rPr>
          <w:b/>
          <w:lang w:eastAsia="en-US"/>
        </w:rPr>
        <w:t xml:space="preserve"> d.o.o. za geodetske djelatnosti, MBS: 030166838, OIB: 65684115594, </w:t>
      </w:r>
      <w:proofErr w:type="spellStart"/>
      <w:r w:rsidR="007C01CB">
        <w:rPr>
          <w:b/>
          <w:lang w:eastAsia="en-US"/>
        </w:rPr>
        <w:t>Trnava</w:t>
      </w:r>
      <w:proofErr w:type="spellEnd"/>
      <w:r w:rsidR="007C01CB">
        <w:rPr>
          <w:b/>
          <w:lang w:eastAsia="en-US"/>
        </w:rPr>
        <w:t>, J. J. Strossmayera 35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Osijek dana </w:t>
      </w:r>
      <w:r w:rsidR="007C01CB">
        <w:rPr>
          <w:b/>
        </w:rPr>
        <w:t>23. veljače 2018. g.</w:t>
      </w:r>
      <w:r>
        <w:t xml:space="preserve">  (čl. 110 st. 1 SZ) a nakon toga i RH MF Porezna uprava zastupana po ŽDO</w:t>
      </w:r>
      <w:r w:rsidR="007B0250">
        <w:t xml:space="preserve"> </w:t>
      </w:r>
      <w:r w:rsidR="000E7B3D">
        <w:t>Osijek</w:t>
      </w:r>
      <w:r>
        <w:t xml:space="preserve"> prijedlog za otvaranje stečajnog postupka nad dužnikom dana </w:t>
      </w:r>
      <w:r w:rsidR="007C01CB">
        <w:rPr>
          <w:b/>
        </w:rPr>
        <w:t>9. ožujka 2018</w:t>
      </w:r>
      <w:r w:rsidR="000D2ABF">
        <w:rPr>
          <w:b/>
        </w:rPr>
        <w:t>. 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554C9E">
        <w:t>193/18-12 od 5. ožujka</w:t>
      </w:r>
      <w:r w:rsidR="00C407CD">
        <w:t xml:space="preserve"> 2018</w:t>
      </w:r>
      <w:r w:rsidR="000E7B3D">
        <w:t>. g.</w:t>
      </w:r>
      <w:r>
        <w:t xml:space="preserve"> pokrenut je prethodni postupak radi utvrđivanja uvjeta za otvaranje stečajnog postupka nad dužnikom te je imenovan</w:t>
      </w:r>
      <w:r w:rsidR="009D4F4C">
        <w:t>a</w:t>
      </w:r>
      <w:r>
        <w:t xml:space="preserve"> privremen</w:t>
      </w:r>
      <w:r w:rsidR="009D4F4C">
        <w:t>a</w:t>
      </w:r>
      <w:r>
        <w:t xml:space="preserve"> stečajn</w:t>
      </w:r>
      <w:r w:rsidR="009D4F4C">
        <w:t>a</w:t>
      </w:r>
      <w:r>
        <w:t xml:space="preserve"> upravitelj</w:t>
      </w:r>
      <w:r w:rsidR="009D4F4C">
        <w:t>ica</w:t>
      </w:r>
      <w:r>
        <w:t xml:space="preserve"> u osobi </w:t>
      </w:r>
      <w:r w:rsidR="007C01CB">
        <w:t xml:space="preserve">Sanela </w:t>
      </w:r>
      <w:proofErr w:type="spellStart"/>
      <w:r w:rsidR="007C01CB">
        <w:t>Kučar</w:t>
      </w:r>
      <w:proofErr w:type="spellEnd"/>
      <w:r w:rsidR="007C01CB">
        <w:t xml:space="preserve"> iz Osijeka</w:t>
      </w:r>
      <w:r>
        <w:t>, automatskim odabirom a kako bi utvrdi</w:t>
      </w:r>
      <w:r w:rsidR="009D4F4C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7C01CB" w:rsidR="009975C1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7C01CB">
        <w:rPr>
          <w:b/>
        </w:rPr>
        <w:t>23. veljače 2018</w:t>
      </w:r>
      <w:r w:rsidR="00554C9E">
        <w:rPr>
          <w:b/>
        </w:rPr>
        <w:t>. g.</w:t>
      </w:r>
      <w:r w:rsidR="00554C9E">
        <w:t xml:space="preserve">  </w:t>
      </w:r>
      <w:r w:rsidR="00FC6F35">
        <w:t xml:space="preserve">te uvidom u prijedlog vjerovnika RH MF Porezne uprave za otvaranje stečajnog postupka od </w:t>
      </w:r>
      <w:r w:rsidR="007C01CB">
        <w:rPr>
          <w:b/>
        </w:rPr>
        <w:t>9. ožujka 2018</w:t>
      </w:r>
      <w:r w:rsidR="00530393">
        <w:rPr>
          <w:b/>
        </w:rPr>
        <w:t>.</w:t>
      </w:r>
      <w:r w:rsidR="000E7B3D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7C01CB">
        <w:t>11.095,48</w:t>
      </w:r>
      <w:r w:rsidR="00FC6F35">
        <w:t xml:space="preserve"> kn odnosno prema RH MF Poreznoj upravi </w:t>
      </w:r>
      <w:r w:rsidR="007C01CB">
        <w:t>3.245,79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7C01CB">
        <w:rPr>
          <w:b/>
        </w:rPr>
        <w:t>23. veljače 2018</w:t>
      </w:r>
      <w:r w:rsidR="00554C9E">
        <w:rPr>
          <w:b/>
        </w:rPr>
        <w:t>. g.</w:t>
      </w:r>
      <w:r w:rsidR="00554C9E">
        <w:t xml:space="preserve">  </w:t>
      </w:r>
      <w:r w:rsidR="00065E57">
        <w:t xml:space="preserve">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</w:t>
      </w:r>
    </w:p>
    <w:p w:rsidRDefault="009975C1" w:rsidP="009975C1" w:rsidR="009975C1">
      <w:pPr>
        <w:jc w:val="right"/>
      </w:pPr>
      <w:r>
        <w:lastRenderedPageBreak/>
        <w:t>Broj: 6 St-821/18-12</w:t>
      </w:r>
    </w:p>
    <w:p w:rsidRDefault="009975C1" w:rsidP="009975C1" w:rsidR="009975C1">
      <w:pPr>
        <w:jc w:val="both"/>
      </w:pPr>
    </w:p>
    <w:p w:rsidRDefault="009975C1" w:rsidP="009975C1" w:rsidR="009975C1">
      <w:pPr>
        <w:jc w:val="both"/>
      </w:pPr>
    </w:p>
    <w:p w:rsidRDefault="002E5413" w:rsidP="009975C1" w:rsidR="000D2ABF">
      <w:pPr>
        <w:jc w:val="both"/>
      </w:pPr>
      <w:r>
        <w:t>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7C01CB">
        <w:t>15</w:t>
      </w:r>
      <w:r w:rsidR="00C407CD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9975C1" w:rsidR="009975C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9975C1" w:rsidRPr="009975C1">
        <w:t xml:space="preserve">Mato Tomić, </w:t>
      </w:r>
      <w:proofErr w:type="spellStart"/>
      <w:r w:rsidR="009975C1" w:rsidRPr="009975C1">
        <w:t>Trnava</w:t>
      </w:r>
      <w:proofErr w:type="spellEnd"/>
      <w:r w:rsidR="009975C1" w:rsidRPr="009975C1">
        <w:t xml:space="preserve">, J. J. Strossmayera 35, </w:t>
      </w:r>
    </w:p>
    <w:p w:rsidRDefault="009975C1" w:rsidP="009975C1" w:rsidR="009975C1">
      <w:pPr>
        <w:numPr>
          <w:ilvl w:val="0"/>
          <w:numId w:val="13"/>
        </w:numPr>
      </w:pPr>
      <w:r w:rsidRPr="009975C1">
        <w:t xml:space="preserve"> </w:t>
      </w:r>
      <w:proofErr w:type="spellStart"/>
      <w:r>
        <w:t>z.z</w:t>
      </w:r>
      <w:proofErr w:type="spellEnd"/>
      <w:r>
        <w:t xml:space="preserve">. dužnika </w:t>
      </w:r>
      <w:r w:rsidRPr="009975C1">
        <w:t xml:space="preserve">Nenad Pavlović, Osijek, Vukovarska cesta 270 </w:t>
      </w:r>
    </w:p>
    <w:p w:rsidRDefault="009975C1" w:rsidP="009975C1" w:rsidR="009975C1">
      <w:pPr>
        <w:numPr>
          <w:ilvl w:val="0"/>
          <w:numId w:val="13"/>
        </w:numPr>
      </w:pPr>
      <w:r w:rsidRPr="009975C1">
        <w:t xml:space="preserve"> </w:t>
      </w:r>
      <w:proofErr w:type="spellStart"/>
      <w:r>
        <w:t>z.z</w:t>
      </w:r>
      <w:proofErr w:type="spellEnd"/>
      <w:r>
        <w:t xml:space="preserve">. </w:t>
      </w:r>
      <w:proofErr w:type="spellStart"/>
      <w:r>
        <w:t>dužnika</w:t>
      </w:r>
      <w:r w:rsidRPr="009975C1">
        <w:t>Mladen</w:t>
      </w:r>
      <w:proofErr w:type="spellEnd"/>
      <w:r w:rsidRPr="009975C1">
        <w:t xml:space="preserve"> </w:t>
      </w:r>
      <w:proofErr w:type="spellStart"/>
      <w:r w:rsidRPr="009975C1">
        <w:t>Grašić</w:t>
      </w:r>
      <w:proofErr w:type="spellEnd"/>
      <w:r w:rsidRPr="009975C1">
        <w:t>, Zagreb, Miroslava Mil</w:t>
      </w:r>
      <w:r>
        <w:t>ića 1</w:t>
      </w:r>
    </w:p>
    <w:p w:rsidRDefault="002E5413" w:rsidP="009975C1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54C9E" w:rsidP="00B97155" w:rsidR="002E5413">
      <w:pPr>
        <w:numPr>
          <w:ilvl w:val="0"/>
          <w:numId w:val="13"/>
        </w:numPr>
      </w:pPr>
      <w:r>
        <w:t>K-</w:t>
      </w:r>
      <w:r w:rsidR="009975C1">
        <w:t>19.7.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4CE8" w:rsidP="00C06AA6" w:rsidR="00EA4CE8">
      <w:r>
        <w:separator/>
      </w:r>
    </w:p>
  </w:endnote>
  <w:endnote w:id="0" w:type="continuationSeparator">
    <w:p w:rsidRDefault="00EA4CE8" w:rsidP="00C06AA6" w:rsidR="00EA4C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4CE8" w:rsidP="00C06AA6" w:rsidR="00EA4CE8">
      <w:r>
        <w:separator/>
      </w:r>
    </w:p>
  </w:footnote>
  <w:footnote w:id="0" w:type="continuationSeparator">
    <w:p w:rsidRDefault="00EA4CE8" w:rsidP="00C06AA6" w:rsidR="00EA4C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4D4B">
      <w:rPr>
        <w:noProof/>
      </w:rPr>
      <w:t>4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0E7B3D"/>
    <w:rsid w:val="00102060"/>
    <w:rsid w:val="0012662A"/>
    <w:rsid w:val="001437B2"/>
    <w:rsid w:val="00146A4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851EF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0393"/>
    <w:rsid w:val="0053545A"/>
    <w:rsid w:val="005437AE"/>
    <w:rsid w:val="005452B9"/>
    <w:rsid w:val="00545468"/>
    <w:rsid w:val="00550133"/>
    <w:rsid w:val="00554C9E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E38F4"/>
    <w:rsid w:val="005F3B49"/>
    <w:rsid w:val="005F3C7F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52F06"/>
    <w:rsid w:val="00766D29"/>
    <w:rsid w:val="0077329E"/>
    <w:rsid w:val="0078009A"/>
    <w:rsid w:val="007809C2"/>
    <w:rsid w:val="00796AED"/>
    <w:rsid w:val="007A4540"/>
    <w:rsid w:val="007A480E"/>
    <w:rsid w:val="007B0250"/>
    <w:rsid w:val="007C01CB"/>
    <w:rsid w:val="007D5866"/>
    <w:rsid w:val="007E6D1A"/>
    <w:rsid w:val="007F722E"/>
    <w:rsid w:val="00800D43"/>
    <w:rsid w:val="00814537"/>
    <w:rsid w:val="00817C66"/>
    <w:rsid w:val="00826384"/>
    <w:rsid w:val="008362DD"/>
    <w:rsid w:val="008409A8"/>
    <w:rsid w:val="00860129"/>
    <w:rsid w:val="00875548"/>
    <w:rsid w:val="008A17A7"/>
    <w:rsid w:val="008A66B9"/>
    <w:rsid w:val="008D3E2B"/>
    <w:rsid w:val="00901EF5"/>
    <w:rsid w:val="00902BDA"/>
    <w:rsid w:val="00911AC2"/>
    <w:rsid w:val="00937840"/>
    <w:rsid w:val="00954F64"/>
    <w:rsid w:val="00956241"/>
    <w:rsid w:val="0096214F"/>
    <w:rsid w:val="0097499F"/>
    <w:rsid w:val="00977559"/>
    <w:rsid w:val="00980E4D"/>
    <w:rsid w:val="009975C1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AF2DA3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07CD"/>
    <w:rsid w:val="00C81C0A"/>
    <w:rsid w:val="00CA01EF"/>
    <w:rsid w:val="00CE4CFB"/>
    <w:rsid w:val="00D022CE"/>
    <w:rsid w:val="00D231AE"/>
    <w:rsid w:val="00D24D2F"/>
    <w:rsid w:val="00D801F0"/>
    <w:rsid w:val="00D97782"/>
    <w:rsid w:val="00DA4636"/>
    <w:rsid w:val="00DA6482"/>
    <w:rsid w:val="00DA7B15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A4CE8"/>
    <w:rsid w:val="00EC0FE7"/>
    <w:rsid w:val="00ED4C16"/>
    <w:rsid w:val="00EE473C"/>
    <w:rsid w:val="00EF2C43"/>
    <w:rsid w:val="00F05B91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74D4B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4D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4D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D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D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D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4D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4D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D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D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D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5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2018.</izvorni_sadrzaj>
    <derivirana_varijabla naziv="DomainObject.Predmet.DatumOsnivanja_1">27.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St-821/2018</izvorni_sadrzaj>
    <derivirana_varijabla naziv="DomainObject.Predmet.OznakaBroj_1">St-821/2018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GeoMatic d.o.o. za geodetske djelatnosti</item>
      <item>RH MINISTARSTVO FINANCIJA POREZNA UPRAVA</item>
    </izvorni_sadrzaj>
    <derivirana_varijabla naziv="DomainObject.Predmet.SudioniciListNaziv_1">
      <item>GeoMatic d.o.o. za geodetske djelatnosti</item>
      <item>RH MINISTARSTVO FINANCIJA POREZNA UPRAVA</item>
    </derivirana_varijabla>
  </DomainObject.Predmet.SudioniciListNaziv>
  <DomainObject.Predmet.SudioniciListAdressOIB>
    <izvorni_sadrzaj>
      <item>GeoMatic d.o.o. za geodetske djelatnosti, OIB 65684115594, J.J. Strossmayera 35 ,31400 Trnava</item>
      <item>RH MINISTARSTVO FINANCIJA POREZNA UPRAVA, OIB 18683136487</item>
    </izvorni_sadrzaj>
    <derivirana_varijabla naziv="DomainObject.Predmet.SudioniciListAdressOIB_1">
      <item>GeoMatic d.o.o. za geodetske djelatnosti, OIB 65684115594, J.J. Strossmayera 35 ,31400 Trnava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65684115594</item>
      <item>, OIB 18683136487</item>
    </izvorni_sadrzaj>
    <derivirana_varijabla naziv="DomainObject.Predmet.SudioniciListNazivOIB_1">
      <item>, OIB 65684115594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DCFF6D-36D5-43AA-BAC8-609F898AD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1034</properties:Words>
  <properties:Characters>5496</properties:Characters>
  <properties:Lines>162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2018-06-15T09:33:00Z</dcterms:created>
  <dc:creator>Korisnik</dc:creator>
  <cp:lastModifiedBy>Danijela Sekulić</cp:lastModifiedBy>
  <cp:lastPrinted>2018-06-15T09:32:00Z</cp:lastPrinted>
  <dcterms:modified xmlns:xsi="http://www.w3.org/2001/XMLSchema-instance" xsi:type="dcterms:W3CDTF">2018-06-15T09:33:00Z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(PU-ONA-VIŠE 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