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db45" w14:paraId="a15db45" w:rsidRDefault="00FD2885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FD2885">
      <w:pPr>
        <w:tabs>
          <w:tab w:pos="7020" w:val="left"/>
        </w:tabs>
      </w:pPr>
      <w:r w:rsidRPr="00FD2885">
        <w:t>REPUBLIKA HRVATSKA</w:t>
      </w:r>
      <w:r w:rsidR="00572798" w:rsidRPr="00FD2885">
        <w:t xml:space="preserve"> </w:t>
      </w:r>
    </w:p>
    <w:p w:rsidRDefault="00325398" w:rsidP="00325398" w:rsidR="00325398" w:rsidRPr="00FD2885">
      <w:r w:rsidRPr="00FD2885">
        <w:t>Trgovački sud u Zagrebu</w:t>
      </w:r>
    </w:p>
    <w:p w:rsidRDefault="00325398" w:rsidP="00325398" w:rsidR="00325398" w:rsidRPr="00FD2885">
      <w:r w:rsidRPr="00FD2885">
        <w:t xml:space="preserve">Zagreb, </w:t>
      </w:r>
      <w:proofErr w:type="spellStart"/>
      <w:r w:rsidRPr="00FD2885">
        <w:t>Amruševa</w:t>
      </w:r>
      <w:proofErr w:type="spellEnd"/>
      <w:r w:rsidRPr="00FD2885">
        <w:t xml:space="preserve"> 2/II</w:t>
      </w:r>
      <w:r w:rsidR="00FD2885">
        <w:t xml:space="preserve"> desno p.p. 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2032E1">
        <w:t>8327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277D1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2032E1" w:rsidRPr="002032E1">
        <w:t>MARIĆ-PRANJIĆ j.d.o.o., Zagreb, Klanac 7., OIB: 73193020475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2032E1">
        <w:t>5.999,82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F277D1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032E1">
      <w:rPr>
        <w:b/>
      </w:rPr>
      <w:t>8327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6300E"/>
    <w:rsid w:val="00185571"/>
    <w:rsid w:val="001E50FB"/>
    <w:rsid w:val="001F6933"/>
    <w:rsid w:val="002032E1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EC3302"/>
    <w:rsid w:val="00EC3FFD"/>
    <w:rsid w:val="00ED6AA8"/>
    <w:rsid w:val="00EF2719"/>
    <w:rsid w:val="00EF2940"/>
    <w:rsid w:val="00F034D3"/>
    <w:rsid w:val="00F277D1"/>
    <w:rsid w:val="00FA629E"/>
    <w:rsid w:val="00FD288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88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88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88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88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88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88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88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88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8327</izvorni_sadrzaj>
    <derivirana_varijabla naziv="DomainObject.Predmet.Broj_1">8327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St-8327/2015</izvorni_sadrzaj>
    <derivirana_varijabla naziv="DomainObject.Predmet.OznakaBroj_1">St-8327/2015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MARIĆ-PRANJIĆ j.d.o.o. zastupanog po punomoćniku Ivo Marić-Pranjić</izvorni_sadrzaj>
    <derivirana_varijabla naziv="DomainObject.Predmet.ProtustrankaFormated_1">  MARIĆ-PRANJIĆ j.d.o.o. zastupanog po punomoćniku Ivo Marić-Pranjić</derivirana_varijabla>
  </DomainObject.Predmet.ProtustrankaFormated>
  <DomainObject.Predmet.ProtustrankaFormatedOIB>
    <izvorni_sadrzaj>  MARIĆ-PRANJIĆ j.d.o.o., OIB 73193020475 zastupanog po punomoćniku Ivo Marić-Pranjić</izvorni_sadrzaj>
    <derivirana_varijabla naziv="DomainObject.Predmet.ProtustrankaFormatedOIB_1">  MARIĆ-PRANJIĆ j.d.o.o., OIB 73193020475 zastupanog po punomoćniku Ivo Marić-Pranjić</derivirana_varijabla>
  </DomainObject.Predmet.ProtustrankaFormatedOIB>
  <DomainObject.Predmet.ProtustrankaFormatedWithAdress>
    <izvorni_sadrzaj> MARIĆ-PRANJIĆ j.d.o.o., Klanac 7, 10000 Zagreb zastupanog po punomoćniku Ivo Marić-Pranjić</izvorni_sadrzaj>
    <derivirana_varijabla naziv="DomainObject.Predmet.ProtustrankaFormatedWithAdress_1"> MARIĆ-PRANJIĆ j.d.o.o., Klanac 7, 10000 Zagreb zastupanog po punomoćniku Ivo Marić-Pranjić</derivirana_varijabla>
  </DomainObject.Predmet.ProtustrankaFormatedWithAdress>
  <DomainObject.Predmet.ProtustrankaFormatedWithAdressOIB>
    <izvorni_sadrzaj> MARIĆ-PRANJIĆ j.d.o.o., OIB 73193020475, Klanac 7, 10000 Zagreb zastupanog po punomoćniku Ivo Marić-Pranjić</izvorni_sadrzaj>
    <derivirana_varijabla naziv="DomainObject.Predmet.ProtustrankaFormatedWithAdressOIB_1"> MARIĆ-PRANJIĆ j.d.o.o., OIB 73193020475, Klanac 7, 10000 Zagreb zastupanog po punomoćniku Ivo Marić-Pranjić</derivirana_varijabla>
  </DomainObject.Predmet.ProtustrankaFormatedWithAdressOIB>
  <DomainObject.Predmet.ProtustrankaWithAdress>
    <izvorni_sadrzaj>MARIĆ-PRANJIĆ j.d.o.o. Klanac 7, 10000 Zagreb</izvorni_sadrzaj>
    <derivirana_varijabla naziv="DomainObject.Predmet.ProtustrankaWithAdress_1">MARIĆ-PRANJIĆ j.d.o.o. Klanac 7, 10000 Zagreb</derivirana_varijabla>
  </DomainObject.Predmet.ProtustrankaWithAdress>
  <DomainObject.Predmet.ProtustrankaWithAdressOIB>
    <izvorni_sadrzaj>MARIĆ-PRANJIĆ j.d.o.o., OIB 73193020475, Klanac 7, 10000 Zagreb</izvorni_sadrzaj>
    <derivirana_varijabla naziv="DomainObject.Predmet.ProtustrankaWithAdressOIB_1">MARIĆ-PRANJIĆ j.d.o.o., OIB 73193020475, Klanac 7, 10000 Zagreb</derivirana_varijabla>
  </DomainObject.Predmet.ProtustrankaWithAdressOIB>
  <DomainObject.Predmet.ProtustrankaNazivFormated>
    <izvorni_sadrzaj>MARIĆ-PRANJIĆ j.d.o.o.</izvorni_sadrzaj>
    <derivirana_varijabla naziv="DomainObject.Predmet.ProtustrankaNazivFormated_1">MARIĆ-PRANJIĆ j.d.o.o.</derivirana_varijabla>
  </DomainObject.Predmet.ProtustrankaNazivFormated>
  <DomainObject.Predmet.ProtustrankaNazivFormatedOIB>
    <izvorni_sadrzaj>MARIĆ-PRANJIĆ j.d.o.o., OIB 73193020475</izvorni_sadrzaj>
    <derivirana_varijabla naziv="DomainObject.Predmet.ProtustrankaNazivFormatedOIB_1">MARIĆ-PRANJIĆ j.d.o.o., OIB 73193020475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MARIĆ-PRANJIĆ j.d.o.o. zastupanog po punomoćniku Ivo Marić-Pranjić</item>
    </izvorni_sadrzaj>
    <derivirana_varijabla naziv="DomainObject.Predmet.ProtuStrankaListFormated_1">
      <item>MARIĆ-PRANJIĆ j.d.o.o. zastupanog po punomoćniku Ivo Marić-Pranjić</item>
    </derivirana_varijabla>
  </DomainObject.Predmet.ProtuStrankaListFormated>
  <DomainObject.Predmet.ProtuStrankaListFormatedOIB>
    <izvorni_sadrzaj>
      <item>MARIĆ-PRANJIĆ j.d.o.o., OIB 73193020475 zastupanog po punomoćniku Ivo Marić-Pranjić</item>
    </izvorni_sadrzaj>
    <derivirana_varijabla naziv="DomainObject.Predmet.ProtuStrankaListFormatedOIB_1">
      <item>MARIĆ-PRANJIĆ j.d.o.o., OIB 73193020475 zastupanog po punomoćniku Ivo Marić-Pranjić</item>
    </derivirana_varijabla>
  </DomainObject.Predmet.ProtuStrankaListFormatedOIB>
  <DomainObject.Predmet.ProtuStrankaListFormatedWithAdress>
    <izvorni_sadrzaj>
      <item>MARIĆ-PRANJIĆ j.d.o.o., Klanac 7, 10000 Zagreb zastupanog po punomoćniku Ivo Marić-Pranjić</item>
    </izvorni_sadrzaj>
    <derivirana_varijabla naziv="DomainObject.Predmet.ProtuStrankaListFormatedWithAdress_1">
      <item>MARIĆ-PRANJIĆ j.d.o.o., Klanac 7, 10000 Zagreb zastupanog po punomoćniku Ivo Marić-Pranjić</item>
    </derivirana_varijabla>
  </DomainObject.Predmet.ProtuStrankaListFormatedWithAdress>
  <DomainObject.Predmet.ProtuStrankaListFormatedWithAdressOIB>
    <izvorni_sadrzaj>
      <item>MARIĆ-PRANJIĆ j.d.o.o., OIB 73193020475, Klanac 7, 10000 Zagreb zastupanog po punomoćniku Ivo Marić-Pranjić</item>
    </izvorni_sadrzaj>
    <derivirana_varijabla naziv="DomainObject.Predmet.ProtuStrankaListFormatedWithAdressOIB_1">
      <item>MARIĆ-PRANJIĆ j.d.o.o., OIB 73193020475, Klanac 7, 10000 Zagreb zastupanog po punomoćniku Ivo Marić-Pranjić</item>
    </derivirana_varijabla>
  </DomainObject.Predmet.ProtuStrankaListFormatedWithAdressOIB>
  <DomainObject.Predmet.ProtuStrankaListNazivFormated>
    <izvorni_sadrzaj>
      <item>MARIĆ-PRANJIĆ j.d.o.o.</item>
    </izvorni_sadrzaj>
    <derivirana_varijabla naziv="DomainObject.Predmet.ProtuStrankaListNazivFormated_1">
      <item>MARIĆ-PRANJIĆ j.d.o.o.</item>
    </derivirana_varijabla>
  </DomainObject.Predmet.ProtuStrankaListNazivFormated>
  <DomainObject.Predmet.ProtuStrankaListNazivFormatedOIB>
    <izvorni_sadrzaj>
      <item>MARIĆ-PRANJIĆ j.d.o.o., OIB 73193020475</item>
    </izvorni_sadrzaj>
    <derivirana_varijabla naziv="DomainObject.Predmet.ProtuStrankaListNazivFormatedOIB_1">
      <item>MARIĆ-PRANJIĆ j.d.o.o., OIB 73193020475</item>
    </derivirana_varijabla>
  </DomainObject.Predmet.ProtuStrankaListNazivFormatedOIB>
  <DomainObject.Predmet.OstaliListFormated>
    <izvorni_sadrzaj>
      <item>Ivo Marić-Pranjić punomoćnik sudionika u postupku MARIĆ-PRANJIĆ j.d.o.o.</item>
    </izvorni_sadrzaj>
    <derivirana_varijabla naziv="DomainObject.Predmet.OstaliListFormated_1">
      <item>Ivo Marić-Pranjić punomoćnik sudionika u postupku MARIĆ-PRANJIĆ j.d.o.o.</item>
    </derivirana_varijabla>
  </DomainObject.Predmet.OstaliListFormated>
  <DomainObject.Predmet.OstaliListFormatedOIB>
    <izvorni_sadrzaj>
      <item>Ivo Marić-Pranjić, OIB 43228585597 punomoćnik sudionika u postupku MARIĆ-PRANJIĆ j.d.o.o.</item>
    </izvorni_sadrzaj>
    <derivirana_varijabla naziv="DomainObject.Predmet.OstaliListFormatedOIB_1">
      <item>Ivo Marić-Pranjić, OIB 43228585597 punomoćnik sudionika u postupku MARIĆ-PRANJIĆ j.d.o.o.</item>
    </derivirana_varijabla>
  </DomainObject.Predmet.OstaliListFormatedOIB>
  <DomainObject.Predmet.OstaliListFormatedWithAdress>
    <izvorni_sadrzaj>
      <item>Ivo Marić-Pranjić, Bos. Bijela 0, Brčko punomoćnik sudionika u postupku MARIĆ-PRANJIĆ j.d.o.o.</item>
    </izvorni_sadrzaj>
    <derivirana_varijabla naziv="DomainObject.Predmet.OstaliListFormatedWithAdress_1">
      <item>Ivo Marić-Pranjić, Bos. Bijela 0, Brčko punomoćnik sudionika u postupku MARIĆ-PRANJIĆ j.d.o.o.</item>
    </derivirana_varijabla>
  </DomainObject.Predmet.OstaliListFormatedWithAdress>
  <DomainObject.Predmet.OstaliListFormatedWithAdressOIB>
    <izvorni_sadrzaj>
      <item>Ivo Marić-Pranjić, OIB 43228585597, Bos. Bijela 0, Brčko punomoćnik sudionika u postupku MARIĆ-PRANJIĆ j.d.o.o.</item>
    </izvorni_sadrzaj>
    <derivirana_varijabla naziv="DomainObject.Predmet.OstaliListFormatedWithAdressOIB_1">
      <item>Ivo Marić-Pranjić, OIB 43228585597, Bos. Bijela 0, Brčko punomoćnik sudionika u postupku MARIĆ-PRANJIĆ j.d.o.o.</item>
    </derivirana_varijabla>
  </DomainObject.Predmet.OstaliListFormatedWithAdressOIB>
  <DomainObject.Predmet.OstaliListNazivFormated>
    <izvorni_sadrzaj>
      <item>Ivo Marić-Pranjić</item>
    </izvorni_sadrzaj>
    <derivirana_varijabla naziv="DomainObject.Predmet.OstaliListNazivFormated_1">
      <item>Ivo Marić-Pranjić</item>
    </derivirana_varijabla>
  </DomainObject.Predmet.OstaliListNazivFormated>
  <DomainObject.Predmet.OstaliListNazivFormatedOIB>
    <izvorni_sadrzaj>
      <item>Ivo Marić-Pranjić, OIB 43228585597</item>
    </izvorni_sadrzaj>
    <derivirana_varijabla naziv="DomainObject.Predmet.OstaliListNazivFormatedOIB_1">
      <item>Ivo Marić-Pranjić, OIB 43228585597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MARIĆ-PRANJIĆ j.d.o.o.</izvorni_sadrzaj>
    <derivirana_varijabla naziv="DomainObject.Predmet.ProtustrankaIDrugi_1">MARIĆ-PRANJIĆ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MARIĆ-PRANJIĆ j.d.o.o., OIB 73193020475, Klanac 7, 10000 Zagreb</izvorni_sadrzaj>
    <derivirana_varijabla naziv="DomainObject.Predmet.ProtustrankaIDrugiAdressOIB_1">MARIĆ-PRANJIĆ j.d.o.o., OIB 73193020475, Klanac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MARIĆ-PRANJIĆ j.d.o.o.</item>
      <item>Ivo Marić-Pranjić</item>
    </izvorni_sadrzaj>
    <derivirana_varijabla naziv="DomainObject.Predmet.SudioniciListNaziv_1">
      <item>FINA Regionalni centar Zagreb</item>
      <item>MARIĆ-PRANJIĆ j.d.o.o.</item>
      <item>Ivo Marić-Pranjić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MARIĆ-PRANJIĆ j.d.o.o., OIB 73193020475, Klanac 7,10000 Zagreb</item>
      <item>Ivo Marić-Pranjić, OIB 43228585597, Bos. Bijela 0,Brčko</item>
    </izvorni_sadrzaj>
    <derivirana_varijabla naziv="DomainObject.Predmet.SudioniciListAdressOIB_1">
      <item>FINA Regionalni centar Zagreb, OIB 85821130368, Trg svibanjskih žrtava 1995. 1,10000 Zagreb</item>
      <item>MARIĆ-PRANJIĆ j.d.o.o., OIB 73193020475, Klanac 7,10000 Zagreb</item>
      <item>Ivo Marić-Pranjić, OIB 43228585597, Bos. Bijela 0,Brčko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73193020475</item>
      <item>, OIB 43228585597</item>
    </izvorni_sadrzaj>
    <derivirana_varijabla naziv="DomainObject.Predmet.SudioniciListNazivOIB_1">
      <item>, OIB 85821130368</item>
      <item>, OIB 73193020475</item>
      <item>, OIB 43228585597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2016-04-04T12:57:00Z</dcterms:created>
  <dc:creator>ilukac</dc:creator>
  <cp:lastModifiedBy>Irena Benko</cp:lastModifiedBy>
  <cp:lastPrinted>2016-04-06T08:19:00Z</cp:lastPrinted>
  <dcterms:modified xmlns:xsi="http://www.w3.org/2001/XMLSchema-instance" xsi:type="dcterms:W3CDTF">2016-04-06T08:19:00Z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