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05118" w14:paraId="c605118" w:rsidRDefault="005E64B4" w:rsidR="005E64B4">
      <w:pPr>
        <w:jc w:val="right"/>
        <w15:collapsed w:val="false"/>
      </w:pPr>
      <w:bookmarkStart w:name="_GoBack" w:id="0"/>
      <w:bookmarkEnd w:id="0"/>
    </w:p>
    <w:p w:rsidRDefault="0046024E" w:rsidP="00295FB5" w:rsidR="007224D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5E64B4" w:rsidP="00FA5B37" w:rsidR="005E64B4">
      <w:pPr>
        <w:jc w:val="center"/>
      </w:pPr>
      <w:r w:rsidRPr="00DF0ECF">
        <w:t>R E P U B L I K A   H R V A T S K A</w:t>
      </w:r>
    </w:p>
    <w:p w:rsidRDefault="00FA5B37" w:rsidP="00FA5B37" w:rsidR="00FA5B37" w:rsidRPr="00FA5B37">
      <w:pPr>
        <w:jc w:val="center"/>
        <w:rPr>
          <w:sz w:val="10"/>
          <w:szCs w:val="10"/>
        </w:rPr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F63898" w:rsidR="005E64B4">
      <w:pPr>
        <w:jc w:val="both"/>
      </w:pPr>
      <w:r>
        <w:rPr>
          <w:b/>
        </w:rPr>
        <w:tab/>
      </w:r>
      <w:r w:rsidR="00052DDC">
        <w:t xml:space="preserve">Trgovački sud u Splitu, </w:t>
      </w:r>
      <w:r w:rsidR="0086702D" w:rsidRPr="001C1B3E">
        <w:t>po sudskom savjetniku Goranu Radanoviću</w:t>
      </w:r>
      <w:r w:rsidR="00052DDC">
        <w:t xml:space="preserve">, </w:t>
      </w:r>
      <w:r w:rsidR="0086702D" w:rsidRPr="001C1B3E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74F0E" w:rsidRPr="00563A53">
        <w:t>Klub pomoraca" - Split, Obala Ante Trumbića 17, Split, OIB: 53891778765</w:t>
      </w:r>
      <w:r w:rsidR="0086702D" w:rsidRPr="001C1B3E">
        <w:t xml:space="preserve">, dana </w:t>
      </w:r>
      <w:r w:rsidR="00FA5B37">
        <w:t>04</w:t>
      </w:r>
      <w:r w:rsidR="0086702D" w:rsidRPr="001C1B3E">
        <w:t xml:space="preserve">. </w:t>
      </w:r>
      <w:r w:rsidR="004F4895">
        <w:t>kolovoza</w:t>
      </w:r>
      <w:r w:rsidR="0086702D" w:rsidRPr="001C1B3E">
        <w:t xml:space="preserve"> 2016. godine</w:t>
      </w:r>
    </w:p>
    <w:p w:rsidRDefault="0086702D" w:rsidP="00F63898" w:rsidR="0086702D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C73B19">
      <w:pPr>
        <w:jc w:val="both"/>
        <w:rPr>
          <w:sz w:val="18"/>
          <w:szCs w:val="18"/>
        </w:rPr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>ovoga suda poslovni broj</w:t>
      </w:r>
      <w:r w:rsidR="004F4895">
        <w:t>: 22. St-</w:t>
      </w:r>
      <w:r w:rsidR="00674F0E">
        <w:t>2561</w:t>
      </w:r>
      <w:r w:rsidR="004F4895">
        <w:t>/2015</w:t>
      </w:r>
      <w:r w:rsidR="00787BD9">
        <w:t xml:space="preserve"> od </w:t>
      </w:r>
      <w:r w:rsidR="00674F0E">
        <w:t>06</w:t>
      </w:r>
      <w:r w:rsidR="004F4895" w:rsidRPr="00D42D19">
        <w:t>. lipnja</w:t>
      </w:r>
      <w:r w:rsidR="00757519">
        <w:t xml:space="preserve"> </w:t>
      </w:r>
      <w:r w:rsidR="0046024E">
        <w:t>2016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86702D">
        <w:t xml:space="preserve"> točk</w:t>
      </w:r>
      <w:r w:rsidR="00787BD9">
        <w:t xml:space="preserve">i </w:t>
      </w:r>
      <w:r w:rsidR="00DF0ECF">
        <w:t>I</w:t>
      </w:r>
      <w:r w:rsidR="004F4895">
        <w:t>V.</w:t>
      </w:r>
      <w:r w:rsidR="00797E9A">
        <w:t xml:space="preserve"> izreke</w:t>
      </w:r>
      <w:r w:rsidR="0046024E">
        <w:t xml:space="preserve"> </w:t>
      </w:r>
      <w:r w:rsidR="00787BD9">
        <w:t xml:space="preserve">rješenja </w:t>
      </w:r>
      <w:r w:rsidR="00F92335">
        <w:t xml:space="preserve">na način </w:t>
      </w:r>
      <w:r w:rsidR="004F4895">
        <w:t>da umjesto: „</w:t>
      </w:r>
      <w:r w:rsidR="004F4895" w:rsidRPr="00D42D19">
        <w:t>Nakon pravomoćnosti ovog rješenja, dužnik će se brisati iz sudskog registra</w:t>
      </w:r>
      <w:r w:rsidR="004F4895">
        <w:t>“</w:t>
      </w:r>
      <w:r w:rsidR="00797E9A">
        <w:t xml:space="preserve">, </w:t>
      </w:r>
      <w:r w:rsidR="00F92335">
        <w:t>ispravno treba pisati</w:t>
      </w:r>
      <w:r w:rsidR="004F4895">
        <w:t>:</w:t>
      </w:r>
      <w:r w:rsidR="00797E9A">
        <w:t>„</w:t>
      </w:r>
      <w:r w:rsidR="004F4895" w:rsidRPr="00D42D19">
        <w:t xml:space="preserve">Nakon pravomoćnosti ovog rješenja, dužnik će se brisati iz </w:t>
      </w:r>
      <w:r w:rsidR="004F4895">
        <w:t>registra udruga</w:t>
      </w:r>
      <w:r w:rsidR="00797E9A">
        <w:t>“</w:t>
      </w:r>
      <w:r w:rsidR="0046024E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A5B37" w:rsidR="00920D07">
      <w:pPr>
        <w:ind w:left="3540"/>
        <w:jc w:val="both"/>
      </w:pPr>
      <w:r w:rsidRPr="00DF0ECF">
        <w:t>Obrazloženje</w:t>
      </w:r>
    </w:p>
    <w:p w:rsidRDefault="00FA5B37" w:rsidP="00C73B19" w:rsidR="00FA5B37" w:rsidRPr="00C73B19">
      <w:pPr>
        <w:ind w:left="3540"/>
        <w:jc w:val="both"/>
        <w:rPr>
          <w:sz w:val="18"/>
          <w:szCs w:val="18"/>
        </w:rPr>
      </w:pPr>
    </w:p>
    <w:p w:rsidRDefault="00920D07" w:rsidP="00FA5B37" w:rsidR="00F92335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4F4895">
        <w:t>St-</w:t>
      </w:r>
      <w:r w:rsidR="00674F0E">
        <w:t>2561/2015 od 06</w:t>
      </w:r>
      <w:r w:rsidR="004F4895" w:rsidRPr="00D42D19">
        <w:t>. lipnja</w:t>
      </w:r>
      <w:r w:rsidR="0086702D">
        <w:t xml:space="preserve"> 2016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</w:t>
      </w:r>
      <w:r w:rsidR="0086702D">
        <w:t xml:space="preserve">i zaključen skraćeni </w:t>
      </w:r>
      <w:r w:rsidR="00BC73A8">
        <w:t>stečajni postupak nad uvodnom navedenim stečajnim dužnikom</w:t>
      </w:r>
      <w:r w:rsidR="004F4895">
        <w:t>,</w:t>
      </w:r>
      <w:r w:rsidR="00BC73A8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86702D">
        <w:t>u točk</w:t>
      </w:r>
      <w:r w:rsidR="00BC73A8">
        <w:t>i I</w:t>
      </w:r>
      <w:r w:rsidR="004F4895">
        <w:t>V.</w:t>
      </w:r>
      <w:r w:rsidR="00BC73A8">
        <w:t xml:space="preserve"> </w:t>
      </w:r>
      <w:r w:rsidR="00797E9A">
        <w:t xml:space="preserve">izreke </w:t>
      </w:r>
      <w:r w:rsidR="00BC73A8">
        <w:t>rješenja na način da je pogrešno navedeno</w:t>
      </w:r>
      <w:r w:rsidR="0086702D">
        <w:t xml:space="preserve"> </w:t>
      </w:r>
      <w:r w:rsidR="004F4895">
        <w:t>da će se dužnik brisati iz sudskog registra</w:t>
      </w:r>
      <w:r w:rsidR="0086702D">
        <w:t xml:space="preserve">, tako da umjesto </w:t>
      </w:r>
      <w:r w:rsidR="004F4895">
        <w:t xml:space="preserve">sudskog registra </w:t>
      </w:r>
      <w:r w:rsidR="0086702D">
        <w:t xml:space="preserve">ispravno treba pisati </w:t>
      </w:r>
      <w:r w:rsidR="004F4895">
        <w:t>registra udruga</w:t>
      </w:r>
      <w:r w:rsidR="0086702D">
        <w:t>.</w:t>
      </w:r>
    </w:p>
    <w:p w:rsidRDefault="003C3350" w:rsidP="001030B1" w:rsidR="009435FA">
      <w:pPr>
        <w:ind w:firstLine="708"/>
        <w:jc w:val="both"/>
      </w:pPr>
      <w:r>
        <w:t>Slijedom navedenog, a temeljem odredbe</w:t>
      </w:r>
      <w:r w:rsidR="009435FA">
        <w:t xml:space="preserve"> čl. 342.</w:t>
      </w:r>
      <w:r>
        <w:t xml:space="preserve"> i 347.</w:t>
      </w:r>
      <w:r w:rsidR="009435FA">
        <w:t xml:space="preserve"> Zakona o parničnom postupku ("Narodne novine" broj 53/91, 91/92, 112/99, 88/01, 117/03, 88/05, 2/07, 84/08, 123/08, 57/11 i 25/13 - dalje: ZPP) </w:t>
      </w:r>
      <w:r>
        <w:t xml:space="preserve">u vezi s odredbom čl. 10. </w:t>
      </w:r>
      <w:r w:rsidR="00907C06">
        <w:t>Stečajnog zakona (Narodne novine broj 71/15, dalje SZ), odlučeno je kao u izreci ovog rješenja.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FA5B37">
        <w:t>04</w:t>
      </w:r>
      <w:r w:rsidR="004F4895" w:rsidRPr="001C1B3E">
        <w:t xml:space="preserve">. </w:t>
      </w:r>
      <w:r w:rsidR="004F4895">
        <w:t>kolovoza</w:t>
      </w:r>
      <w:r w:rsidR="0046024E">
        <w:t xml:space="preserve"> 2016</w:t>
      </w:r>
      <w:r w:rsidR="00757519">
        <w:t xml:space="preserve">. godine </w:t>
      </w:r>
    </w:p>
    <w:p w:rsidRDefault="0086702D" w:rsidP="00BC73A8" w:rsidR="0086702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702D" w:rsidP="00FA5B37" w:rsidR="003C335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86702D">
        <w:rPr>
          <w:rFonts w:hAnsi="Times New Roman" w:ascii="Times New Roman"/>
          <w:sz w:val="24"/>
          <w:szCs w:val="24"/>
        </w:rPr>
        <w:t>Goran Radanović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907C06" w:rsidP="00BC73A8" w:rsidR="00907C0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73B19" w:rsidP="00BC73A8" w:rsidR="00C73B19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C3350" w:rsidP="003C3350" w:rsidR="003C3350" w:rsidRPr="00403F01">
      <w:pPr>
        <w:jc w:val="both"/>
      </w:pPr>
      <w:r w:rsidRPr="00403F01">
        <w:t>POUKA O PRAVNOM LIJEKU:</w:t>
      </w:r>
      <w:r w:rsidR="00FA5B37">
        <w:t xml:space="preserve"> </w:t>
      </w: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3C3350" w:rsidP="003C3350" w:rsidR="003C3350" w:rsidRPr="00403F01">
      <w:pPr>
        <w:ind w:firstLine="360"/>
        <w:jc w:val="both"/>
      </w:pPr>
      <w:r w:rsidRPr="00403F01">
        <w:lastRenderedPageBreak/>
        <w:t>DNA: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FA5B37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3C3350" w:rsidRPr="00497EB4">
        <w:rPr>
          <w:lang w:val="hr-HR"/>
        </w:rPr>
        <w:t xml:space="preserve"> – (nakon pravomoćnosti)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0" w:rsidP="003C3350" w:rsidR="001D217F">
    <w:pPr>
      <w:pStyle w:val="Zaglavlje"/>
      <w:tabs>
        <w:tab w:pos="9072" w:val="clear"/>
        <w:tab w:pos="2990" w:val="left"/>
        <w:tab w:pos="9070" w:val="right"/>
      </w:tabs>
      <w:ind w:left="4185"/>
    </w:pPr>
    <w:r>
      <w:t>-2-</w:t>
    </w:r>
    <w:r>
      <w:tab/>
    </w:r>
    <w:r>
      <w:tab/>
    </w:r>
    <w:r w:rsidR="0086702D">
      <w:t>22. St-</w:t>
    </w:r>
    <w:r w:rsidR="00951910">
      <w:t>2561</w:t>
    </w:r>
    <w:r w:rsidR="0086702D"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86702D" w:rsidP="0086702D" w:rsidR="00071021">
    <w:pPr>
      <w:pStyle w:val="Zaglavlje"/>
      <w:jc w:val="right"/>
    </w:pPr>
    <w:r>
      <w:t>Posl. br.: 22. St-</w:t>
    </w:r>
    <w:r w:rsidR="00674F0E">
      <w:t>2561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D80CD8"/>
    <w:multiLevelType w:val="hybridMultilevel"/>
    <w:tmpl w:val="6B9811C6"/>
    <w:lvl w:tplc="4FC219A0" w:ilvl="0">
      <w:start w:val="22"/>
      <w:numFmt w:val="bullet"/>
      <w:lvlText w:val="-"/>
      <w:lvlJc w:val="left"/>
      <w:pPr>
        <w:ind w:hanging="360" w:left="4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945"/>
      </w:pPr>
      <w:rPr>
        <w:rFonts w:hAnsi="Wingdings" w:ascii="Wingdings" w:hint="default"/>
      </w:r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43396"/>
    <w:rsid w:val="00365C44"/>
    <w:rsid w:val="003903D8"/>
    <w:rsid w:val="00391814"/>
    <w:rsid w:val="003C2949"/>
    <w:rsid w:val="003C3350"/>
    <w:rsid w:val="003E3B63"/>
    <w:rsid w:val="00420E48"/>
    <w:rsid w:val="0042591D"/>
    <w:rsid w:val="0046024E"/>
    <w:rsid w:val="0047317E"/>
    <w:rsid w:val="004F177A"/>
    <w:rsid w:val="004F4895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74F0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97E9A"/>
    <w:rsid w:val="007A114A"/>
    <w:rsid w:val="007B1434"/>
    <w:rsid w:val="007E3ED7"/>
    <w:rsid w:val="007F2D5F"/>
    <w:rsid w:val="008142FB"/>
    <w:rsid w:val="0081534F"/>
    <w:rsid w:val="00816DF6"/>
    <w:rsid w:val="00853E6F"/>
    <w:rsid w:val="00860E03"/>
    <w:rsid w:val="00864685"/>
    <w:rsid w:val="0086702D"/>
    <w:rsid w:val="00884FD0"/>
    <w:rsid w:val="008D57E5"/>
    <w:rsid w:val="008E37DA"/>
    <w:rsid w:val="009005A3"/>
    <w:rsid w:val="00907C06"/>
    <w:rsid w:val="00920D07"/>
    <w:rsid w:val="00927E39"/>
    <w:rsid w:val="00941572"/>
    <w:rsid w:val="009435FA"/>
    <w:rsid w:val="00951910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73B19"/>
    <w:rsid w:val="00CA3B6A"/>
    <w:rsid w:val="00CB578B"/>
    <w:rsid w:val="00CF2994"/>
    <w:rsid w:val="00D03E26"/>
    <w:rsid w:val="00D2320F"/>
    <w:rsid w:val="00D328DD"/>
    <w:rsid w:val="00D45E6C"/>
    <w:rsid w:val="00D56B44"/>
    <w:rsid w:val="00D938DC"/>
    <w:rsid w:val="00DA3669"/>
    <w:rsid w:val="00DC3BDC"/>
    <w:rsid w:val="00DC4E5C"/>
    <w:rsid w:val="00DE02FE"/>
    <w:rsid w:val="00DF0ECF"/>
    <w:rsid w:val="00DF544B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A5B37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38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938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2561</izvorni_sadrzaj>
    <derivirana_varijabla naziv="DomainObject.Predmet.Broj_1">2561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2016.</izvorni_sadrzaj>
    <derivirana_varijabla naziv="DomainObject.Predmet.DatumRjesavanja_1">6.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St-2561/2015</izvorni_sadrzaj>
    <derivirana_varijabla naziv="DomainObject.Predmet.OznakaBroj_1">St-2561/2015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pomoraca" - Split</izvorni_sadrzaj>
    <derivirana_varijabla naziv="DomainObject.Predmet.ProtustrankaFormated_1">  Klub pomoraca" - Split</derivirana_varijabla>
  </DomainObject.Predmet.ProtustrankaFormated>
  <DomainObject.Predmet.ProtustrankaFormatedOIB>
    <izvorni_sadrzaj>  Klub pomoraca" - Split, OIB 53891778765</izvorni_sadrzaj>
    <derivirana_varijabla naziv="DomainObject.Predmet.ProtustrankaFormatedOIB_1">  Klub pomoraca" - Split, OIB 53891778765</derivirana_varijabla>
  </DomainObject.Predmet.ProtustrankaFormatedOIB>
  <DomainObject.Predmet.ProtustrankaFormatedWithAdress>
    <izvorni_sadrzaj> Klub pomoraca" - Split, Obala Ante Trumbića 17, 21000 Split</izvorni_sadrzaj>
    <derivirana_varijabla naziv="DomainObject.Predmet.ProtustrankaFormatedWithAdress_1"> Klub pomoraca" - Split, Obala Ante Trumbića 17, 21000 Split</derivirana_varijabla>
  </DomainObject.Predmet.ProtustrankaFormatedWithAdress>
  <DomainObject.Predmet.ProtustrankaFormatedWithAdressOIB>
    <izvorni_sadrzaj> Klub pomoraca" - Split, OIB 53891778765, Obala Ante Trumbića 17, 21000 Split</izvorni_sadrzaj>
    <derivirana_varijabla naziv="DomainObject.Predmet.ProtustrankaFormatedWithAdressOIB_1"> Klub pomoraca" - Split, OIB 53891778765, Obala Ante Trumbića 17, 21000 Split</derivirana_varijabla>
  </DomainObject.Predmet.ProtustrankaFormatedWithAdressOIB>
  <DomainObject.Predmet.ProtustrankaWithAdress>
    <izvorni_sadrzaj>Klub pomoraca" - Split Obala Ante Trumbića 17, 21000 Split</izvorni_sadrzaj>
    <derivirana_varijabla naziv="DomainObject.Predmet.ProtustrankaWithAdress_1">Klub pomoraca" - Split Obala Ante Trumbića 17, 21000 Split</derivirana_varijabla>
  </DomainObject.Predmet.ProtustrankaWithAdress>
  <DomainObject.Predmet.ProtustrankaWithAdressOIB>
    <izvorni_sadrzaj>Klub pomoraca" - Split, OIB 53891778765, Obala Ante Trumbića 17, 21000 Split</izvorni_sadrzaj>
    <derivirana_varijabla naziv="DomainObject.Predmet.ProtustrankaWithAdressOIB_1">Klub pomoraca" - Split, OIB 53891778765, Obala Ante Trumbića 17, 21000 Split</derivirana_varijabla>
  </DomainObject.Predmet.ProtustrankaWithAdressOIB>
  <DomainObject.Predmet.ProtustrankaNazivFormated>
    <izvorni_sadrzaj>Klub pomoraca" - Split</izvorni_sadrzaj>
    <derivirana_varijabla naziv="DomainObject.Predmet.ProtustrankaNazivFormated_1">Klub pomoraca" - Split</derivirana_varijabla>
  </DomainObject.Predmet.ProtustrankaNazivFormated>
  <DomainObject.Predmet.ProtustrankaNazivFormatedOIB>
    <izvorni_sadrzaj>Klub pomoraca" - Split, OIB 53891778765</izvorni_sadrzaj>
    <derivirana_varijabla naziv="DomainObject.Predmet.ProtustrankaNazivFormatedOIB_1">Klub pomoraca" - Split, OIB 53891778765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3946.93</izvorni_sadrzaj>
    <derivirana_varijabla naziv="DomainObject.Predmet.TrenutnaVrijednost_1">3946.93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pomoraca" - Split</item>
    </izvorni_sadrzaj>
    <derivirana_varijabla naziv="DomainObject.Predmet.ProtuStrankaListFormated_1">
      <item>Klub pomoraca" - Split</item>
    </derivirana_varijabla>
  </DomainObject.Predmet.ProtuStrankaListFormated>
  <DomainObject.Predmet.ProtuStrankaListFormatedOIB>
    <izvorni_sadrzaj>
      <item>Klub pomoraca" - Split, OIB 53891778765</item>
    </izvorni_sadrzaj>
    <derivirana_varijabla naziv="DomainObject.Predmet.ProtuStrankaListFormatedOIB_1">
      <item>Klub pomoraca" - Split, OIB 53891778765</item>
    </derivirana_varijabla>
  </DomainObject.Predmet.ProtuStrankaListFormatedOIB>
  <DomainObject.Predmet.ProtuStrankaListFormatedWithAdress>
    <izvorni_sadrzaj>
      <item>Klub pomoraca" - Split, Obala Ante Trumbića 17, 21000 Split</item>
    </izvorni_sadrzaj>
    <derivirana_varijabla naziv="DomainObject.Predmet.ProtuStrankaListFormatedWithAdress_1">
      <item>Klub pomoraca" - Split, Obala Ante Trumbića 17, 21000 Split</item>
    </derivirana_varijabla>
  </DomainObject.Predmet.ProtuStrankaListFormatedWithAdress>
  <DomainObject.Predmet.ProtuStrankaListFormatedWithAdressOIB>
    <izvorni_sadrzaj>
      <item>Klub pomoraca" - Split, OIB 53891778765, Obala Ante Trumbića 17, 21000 Split</item>
    </izvorni_sadrzaj>
    <derivirana_varijabla naziv="DomainObject.Predmet.ProtuStrankaListFormatedWithAdressOIB_1">
      <item>Klub pomoraca" - Split, OIB 53891778765, Obala Ante Trumbića 17, 21000 Split</item>
    </derivirana_varijabla>
  </DomainObject.Predmet.ProtuStrankaListFormatedWithAdressOIB>
  <DomainObject.Predmet.ProtuStrankaListNazivFormated>
    <izvorni_sadrzaj>
      <item>Klub pomoraca" - Split</item>
    </izvorni_sadrzaj>
    <derivirana_varijabla naziv="DomainObject.Predmet.ProtuStrankaListNazivFormated_1">
      <item>Klub pomoraca" - Split</item>
    </derivirana_varijabla>
  </DomainObject.Predmet.ProtuStrankaListNazivFormated>
  <DomainObject.Predmet.ProtuStrankaListNazivFormatedOIB>
    <izvorni_sadrzaj>
      <item>Klub pomoraca" - Split, OIB 53891778765</item>
    </izvorni_sadrzaj>
    <derivirana_varijabla naziv="DomainObject.Predmet.ProtuStrankaListNazivFormatedOIB_1">
      <item>Klub pomoraca" - Split, OIB 53891778765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pomoraca" - Split</izvorni_sadrzaj>
    <derivirana_varijabla naziv="DomainObject.Predmet.ProtustrankaIDrugi_1">Klub pomoraca"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pomoraca" - Split, OIB 53891778765, Obala Ante Trumbića 17, 21000 Split</izvorni_sadrzaj>
    <derivirana_varijabla naziv="DomainObject.Predmet.ProtustrankaIDrugiAdressOIB_1">Klub pomoraca" - Split, OIB 53891778765, Obala Ante Trumbića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2016.</izvorni_sadrzaj>
    <derivirana_varijabla naziv="DomainObject.Predmet.OdlukaRjesenje.DatumDonosenjaOdluke_1">6. lipnja 2016.</derivirana_varijabla>
  </DomainObject.Predmet.OdlukaRjesenje.DatumDonosenjaOdluke>
  <DomainObject.Predmet.OdlukaRjesenje.DatumPravomocnosti>
    <izvorni_sadrzaj>23. lipnja 2016.</izvorni_sadrzaj>
    <derivirana_varijabla naziv="DomainObject.Predmet.OdlukaRjesenje.DatumPravomocnosti_1">23. lipnja 2016.</derivirana_varijabla>
  </DomainObject.Predmet.OdlukaRjesenje.DatumPravomocnosti>
  <DomainObject.Predmet.OdlukaRjesenje.Oznaka>
    <izvorni_sadrzaj>St-2561/2015-7</izvorni_sadrzaj>
    <derivirana_varijabla naziv="DomainObject.Predmet.OdlukaRjesenje.Oznaka_1">St-2561/2015-7</derivirana_varijabla>
  </DomainObject.Predmet.OdlukaRjesenje.Oznaka>
  <DomainObject.Predmet.SudioniciListNaziv>
    <izvorni_sadrzaj>
      <item>Klub pomoraca" - Split</item>
      <item>FINANCIJSKA AGENCIJA, RC SPLIT</item>
    </izvorni_sadrzaj>
    <derivirana_varijabla naziv="DomainObject.Predmet.SudioniciListNaziv_1">
      <item>Klub pomoraca" - Split</item>
      <item>FINANCIJSKA AGENCIJA, RC SPLIT</item>
    </derivirana_varijabla>
  </DomainObject.Predmet.SudioniciListNaziv>
  <DomainObject.Predmet.SudioniciListAdressOIB>
    <izvorni_sadrzaj>
      <item>Klub pomoraca" - Split, OIB 53891778765, Obala Ante Trumbića 17,21000 Split</item>
      <item>FINANCIJSKA AGENCIJA, RC SPLIT, OIB 85821130368, Mažuranićevo šetalište 24 b,21000 Split</item>
    </izvorni_sadrzaj>
    <derivirana_varijabla naziv="DomainObject.Predmet.SudioniciListAdressOIB_1">
      <item>Klub pomoraca" - Split, OIB 53891778765, Obala Ante Trumbića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53891778765</item>
      <item>, OIB 85821130368</item>
    </izvorni_sadrzaj>
    <derivirana_varijabla naziv="DomainObject.Predmet.SudioniciListNazivOIB_1">
      <item>, OIB 53891778765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BA2C8-8BB1-417D-A715-E11C4D4F67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2000</properties:Characters>
  <properties:Lines>59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2016-08-04T05:46:00Z</dcterms:created>
  <dc:creator>vperuzovic</dc:creator>
  <cp:lastModifiedBy>Goran Radanović</cp:lastModifiedBy>
  <cp:lastPrinted>2016-08-03T11:29:00Z</cp:lastPrinted>
  <dcterms:modified xmlns:xsi="http://www.w3.org/2001/XMLSchema-instance" xsi:type="dcterms:W3CDTF">2016-08-04T07:08:00Z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