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23e59" w14:paraId="a123e59" w:rsidRDefault="00CC00F1" w:rsidP="00CC00F1" w:rsidR="000A7106" w:rsidRPr="00FA3260">
      <w:pPr>
        <w:jc w:val="right"/>
        <w15:collapsed w:val="false"/>
        <w:rPr>
          <w:b/>
        </w:rPr>
      </w:pPr>
      <w:bookmarkStart w:name="_GoBack" w:id="0"/>
      <w:bookmarkEnd w:id="0"/>
      <w:r w:rsidRPr="001C5505">
        <w:t>1 St-</w:t>
      </w:r>
      <w:r w:rsidR="00F21D87">
        <w:t>581</w:t>
      </w:r>
      <w:r>
        <w:t>/1</w:t>
      </w:r>
      <w:r w:rsidR="00A2677E">
        <w:t>6</w:t>
      </w:r>
      <w:r>
        <w:t>-</w:t>
      </w:r>
      <w:r w:rsidR="006E02A1">
        <w:t>10</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FA3260" w:rsidRPr="001C5505">
        <w:t xml:space="preserve"> </w:t>
      </w:r>
      <w:r w:rsidR="00F16F48">
        <w:t xml:space="preserve">KARLITA d.o.o. "u likvidaciji", </w:t>
      </w:r>
      <w:proofErr w:type="spellStart"/>
      <w:r w:rsidR="00F16F48">
        <w:t>Tribunj</w:t>
      </w:r>
      <w:proofErr w:type="spellEnd"/>
      <w:r w:rsidR="00F16F48">
        <w:t>, Put Male Gospe 3,</w:t>
      </w:r>
      <w:r w:rsidR="00F16F48" w:rsidRPr="007A679F">
        <w:t xml:space="preserve"> OIB: </w:t>
      </w:r>
      <w:r w:rsidR="00F16F48">
        <w:t>97932629643</w:t>
      </w:r>
      <w:r w:rsidR="00F81A36" w:rsidRPr="001C5505">
        <w:t xml:space="preserve">,  </w:t>
      </w:r>
      <w:r w:rsidR="003A0A6A" w:rsidRPr="001C5505">
        <w:t xml:space="preserve">dana </w:t>
      </w:r>
      <w:r w:rsidR="00F16F48">
        <w:t>16</w:t>
      </w:r>
      <w:r w:rsidR="005F4965">
        <w:t>. svibnja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F16F48">
        <w:t xml:space="preserve">KARLITA d.o.o. "u likvidaciji", </w:t>
      </w:r>
      <w:proofErr w:type="spellStart"/>
      <w:r w:rsidR="00F16F48">
        <w:t>Tribunj</w:t>
      </w:r>
      <w:proofErr w:type="spellEnd"/>
      <w:r w:rsidR="00F16F48">
        <w:t>, Put Male Gospe 3,</w:t>
      </w:r>
      <w:r w:rsidR="00F16F48" w:rsidRPr="007A679F">
        <w:t xml:space="preserve"> OIB: </w:t>
      </w:r>
      <w:r w:rsidR="00F16F48">
        <w:t>97932629643</w:t>
      </w:r>
      <w:r w:rsidR="00D928E1">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2677E">
        <w:t>10.000,00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F16F48">
        <w:t>581</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464650">
      <w:pPr>
        <w:numPr>
          <w:ilvl w:val="0"/>
          <w:numId w:val="2"/>
        </w:numPr>
        <w:jc w:val="both"/>
      </w:pPr>
      <w:r w:rsidRPr="00FA3260">
        <w:t xml:space="preserve">Ukoliko </w:t>
      </w:r>
      <w:r w:rsidR="00F30D06">
        <w:t xml:space="preserve">osobe koje imaju pravni interes za provedbom stečajnog postupka </w:t>
      </w:r>
      <w:r w:rsidRPr="00FA3260">
        <w:t>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7B312D" w:rsidP="00CE40D2" w:rsidR="007B312D">
      <w:pPr>
        <w:jc w:val="both"/>
      </w:pPr>
    </w:p>
    <w:p w:rsidRDefault="004447CF" w:rsidP="00CE40D2" w:rsidR="004447CF"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C7D6E" w:rsidP="004C7D6E" w:rsidR="005F4965">
      <w:pPr>
        <w:ind w:firstLine="708"/>
        <w:jc w:val="both"/>
      </w:pPr>
      <w:r>
        <w:t xml:space="preserve">Postupajući po prijedlogu Financijske agencije za otvaranje stečajnog postupka nad trgovačkim društvom </w:t>
      </w:r>
      <w:r w:rsidR="00F16F48">
        <w:t xml:space="preserve">KARLITA d.o.o. "u likvidaciji", </w:t>
      </w:r>
      <w:proofErr w:type="spellStart"/>
      <w:r w:rsidR="00F16F48">
        <w:t>Tribunj</w:t>
      </w:r>
      <w:proofErr w:type="spellEnd"/>
      <w:r w:rsidR="00F16F48">
        <w:t xml:space="preserve"> </w:t>
      </w:r>
      <w:r>
        <w:t>pokrenut je prethodni postupak i određeno ročište za utvrđivanje uvjeta za otvaranje stečajnog postupk</w:t>
      </w:r>
      <w:r w:rsidR="005D4AD8">
        <w:t>a. Na navedeno ročište pristupi</w:t>
      </w:r>
      <w:r w:rsidR="00F16F48">
        <w:t>la</w:t>
      </w:r>
      <w:r>
        <w:t xml:space="preserve"> je zastupni</w:t>
      </w:r>
      <w:r w:rsidR="00F16F48">
        <w:t>ca</w:t>
      </w:r>
      <w:r>
        <w:t xml:space="preserve"> po zakonu stečajnog dužnika</w:t>
      </w:r>
      <w:r w:rsidR="005F4965">
        <w:t xml:space="preserve"> koj</w:t>
      </w:r>
      <w:r w:rsidR="00681732">
        <w:t>a</w:t>
      </w:r>
      <w:r w:rsidR="005F4965">
        <w:t xml:space="preserve"> je nave</w:t>
      </w:r>
      <w:r w:rsidR="00F16F48">
        <w:t>la</w:t>
      </w:r>
      <w:r w:rsidR="005F4965">
        <w:t xml:space="preserve"> da nema imovine</w:t>
      </w:r>
      <w:r w:rsidR="008240B3">
        <w:t xml:space="preserve">, </w:t>
      </w:r>
      <w:r w:rsidR="00F16F48">
        <w:t>niti potraživanja</w:t>
      </w:r>
      <w:r w:rsidR="005F4965">
        <w:t xml:space="preserve">. </w:t>
      </w:r>
    </w:p>
    <w:p w:rsidRDefault="00DA5DD4" w:rsidP="00B32CC5" w:rsidR="004C7D6E">
      <w:pPr>
        <w:jc w:val="both"/>
      </w:pPr>
      <w:r w:rsidRPr="00D019D4">
        <w:t xml:space="preserve">           Člankom </w:t>
      </w:r>
      <w:r w:rsidR="00CC00F1" w:rsidRPr="005838C3">
        <w:t>132</w:t>
      </w:r>
      <w:r w:rsidRPr="005838C3">
        <w:t xml:space="preserve">. st. 1. </w:t>
      </w:r>
      <w:r w:rsidRPr="00D019D4">
        <w:t xml:space="preserve">Stečajnog zakona propisano da </w:t>
      </w:r>
      <w:r w:rsidR="004C7D6E">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daljnji iznos od 5.000,00 kuna na </w:t>
      </w:r>
      <w:r w:rsidR="004C7D6E">
        <w:lastRenderedPageBreak/>
        <w:t xml:space="preserve">nagradu stečajnog upravitelja, a preostali iznos od 2.000,00 kuna trebao bi pokriti troškove izrade pečata, sređivanja knjigovodstvenog stanja i arhiviranja dokumentacije stečajnog dužnika. </w:t>
      </w:r>
    </w:p>
    <w:p w:rsidRDefault="00B32CC5" w:rsidP="004C7D6E" w:rsidR="00DA5DD4" w:rsidRPr="00D019D4">
      <w:pPr>
        <w:ind w:firstLine="708"/>
        <w:jc w:val="both"/>
      </w:pPr>
      <w:r>
        <w:t>S</w:t>
      </w:r>
      <w:r w:rsidR="00DA5DD4" w:rsidRPr="00D019D4">
        <w:t xml:space="preserve">toga je u smislu čl. </w:t>
      </w:r>
      <w:r w:rsidR="00CC00F1" w:rsidRPr="005838C3">
        <w:t>132</w:t>
      </w:r>
      <w:r w:rsidR="00DA5DD4" w:rsidRPr="005838C3">
        <w:t xml:space="preserve">. st. </w:t>
      </w:r>
      <w:r w:rsidR="005838C3">
        <w:t>1</w:t>
      </w:r>
      <w:r w:rsidR="00DA5DD4" w:rsidRPr="005838C3">
        <w:t>.</w:t>
      </w:r>
      <w:r w:rsidR="00DA5DD4" w:rsidRPr="00D019D4">
        <w:t xml:space="preserve"> Stečajnog zakona valjalo donijeti ovo rješenje i istim pozvati vjerovnike 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F16F48">
        <w:t>16</w:t>
      </w:r>
      <w:r w:rsidR="005F4965">
        <w:t xml:space="preserve">. svibnja </w:t>
      </w:r>
      <w:r w:rsidR="004C7D6E">
        <w:t>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00F1" w:rsidP="00FC3541" w:rsidR="00CC00F1">
      <w:r>
        <w:separator/>
      </w:r>
    </w:p>
  </w:endnote>
  <w:endnote w:id="0" w:type="continuationSeparator">
    <w:p w:rsidRDefault="00CC00F1" w:rsidP="00FC3541" w:rsidR="00CC00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00F1" w:rsidP="00FC3541" w:rsidR="00CC00F1">
      <w:r>
        <w:separator/>
      </w:r>
    </w:p>
  </w:footnote>
  <w:footnote w:id="0" w:type="continuationSeparator">
    <w:p w:rsidRDefault="00CC00F1" w:rsidP="00FC3541" w:rsidR="00CC00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00F1" w:rsidP="00FC3541" w:rsidR="00CC00F1">
    <w:pPr>
      <w:pStyle w:val="Zaglavlje"/>
      <w:jc w:val="right"/>
    </w:pPr>
    <w:r>
      <w:t>1 St-</w:t>
    </w:r>
    <w:r w:rsidR="00F21D87">
      <w:t>581</w:t>
    </w:r>
    <w:r w:rsidR="00A82E61">
      <w:t>/16-</w:t>
    </w:r>
    <w:r w:rsidR="006E02A1">
      <w:t>10</w:t>
    </w:r>
  </w:p>
  <w:p w:rsidRDefault="00CC00F1" w:rsidR="00CC00F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778B8"/>
    <w:rsid w:val="00085275"/>
    <w:rsid w:val="000A7106"/>
    <w:rsid w:val="000A7A8A"/>
    <w:rsid w:val="00146A4A"/>
    <w:rsid w:val="0017733B"/>
    <w:rsid w:val="001C5505"/>
    <w:rsid w:val="00225A57"/>
    <w:rsid w:val="00242BE7"/>
    <w:rsid w:val="00247B37"/>
    <w:rsid w:val="00262D67"/>
    <w:rsid w:val="00274804"/>
    <w:rsid w:val="002C2598"/>
    <w:rsid w:val="0031036A"/>
    <w:rsid w:val="003202BD"/>
    <w:rsid w:val="0033015E"/>
    <w:rsid w:val="003628BB"/>
    <w:rsid w:val="00371287"/>
    <w:rsid w:val="00387347"/>
    <w:rsid w:val="003A0A6A"/>
    <w:rsid w:val="003D06CB"/>
    <w:rsid w:val="003E1033"/>
    <w:rsid w:val="004447CF"/>
    <w:rsid w:val="00464650"/>
    <w:rsid w:val="00487C2D"/>
    <w:rsid w:val="004C7D6E"/>
    <w:rsid w:val="004E622A"/>
    <w:rsid w:val="005023C1"/>
    <w:rsid w:val="0053229E"/>
    <w:rsid w:val="00541309"/>
    <w:rsid w:val="005817E2"/>
    <w:rsid w:val="0058362B"/>
    <w:rsid w:val="005838C3"/>
    <w:rsid w:val="00586417"/>
    <w:rsid w:val="00591DA9"/>
    <w:rsid w:val="005B17E9"/>
    <w:rsid w:val="005D4AD8"/>
    <w:rsid w:val="005F4965"/>
    <w:rsid w:val="00604C29"/>
    <w:rsid w:val="00607124"/>
    <w:rsid w:val="00681732"/>
    <w:rsid w:val="00682E82"/>
    <w:rsid w:val="00695F0B"/>
    <w:rsid w:val="006D5987"/>
    <w:rsid w:val="006E02A1"/>
    <w:rsid w:val="006E1CA5"/>
    <w:rsid w:val="006F0213"/>
    <w:rsid w:val="006F5BDE"/>
    <w:rsid w:val="006F75A9"/>
    <w:rsid w:val="00760468"/>
    <w:rsid w:val="0077196F"/>
    <w:rsid w:val="00774D7C"/>
    <w:rsid w:val="007B312D"/>
    <w:rsid w:val="007C57AC"/>
    <w:rsid w:val="007C5ABC"/>
    <w:rsid w:val="00816F81"/>
    <w:rsid w:val="008240B3"/>
    <w:rsid w:val="00864654"/>
    <w:rsid w:val="00890823"/>
    <w:rsid w:val="008A52F7"/>
    <w:rsid w:val="008A59D8"/>
    <w:rsid w:val="008B2D83"/>
    <w:rsid w:val="008C2399"/>
    <w:rsid w:val="008D4D63"/>
    <w:rsid w:val="008E1367"/>
    <w:rsid w:val="00914580"/>
    <w:rsid w:val="00933E53"/>
    <w:rsid w:val="00981E95"/>
    <w:rsid w:val="00986571"/>
    <w:rsid w:val="009965B7"/>
    <w:rsid w:val="009B14CB"/>
    <w:rsid w:val="009E02A4"/>
    <w:rsid w:val="009F0217"/>
    <w:rsid w:val="00A2677E"/>
    <w:rsid w:val="00A448CA"/>
    <w:rsid w:val="00A82E61"/>
    <w:rsid w:val="00A94666"/>
    <w:rsid w:val="00A96B54"/>
    <w:rsid w:val="00AB527F"/>
    <w:rsid w:val="00AE41C1"/>
    <w:rsid w:val="00B225CC"/>
    <w:rsid w:val="00B32CC5"/>
    <w:rsid w:val="00B711FC"/>
    <w:rsid w:val="00B72E7D"/>
    <w:rsid w:val="00B92800"/>
    <w:rsid w:val="00BB2B86"/>
    <w:rsid w:val="00BE0D66"/>
    <w:rsid w:val="00BE2A54"/>
    <w:rsid w:val="00BE6C59"/>
    <w:rsid w:val="00C16042"/>
    <w:rsid w:val="00C90A82"/>
    <w:rsid w:val="00C94214"/>
    <w:rsid w:val="00CB76D4"/>
    <w:rsid w:val="00CC00F1"/>
    <w:rsid w:val="00CE40D2"/>
    <w:rsid w:val="00CE483C"/>
    <w:rsid w:val="00D928E1"/>
    <w:rsid w:val="00DA5DD4"/>
    <w:rsid w:val="00DE6466"/>
    <w:rsid w:val="00E24AC3"/>
    <w:rsid w:val="00E70963"/>
    <w:rsid w:val="00E92B79"/>
    <w:rsid w:val="00EB1AEF"/>
    <w:rsid w:val="00EB3959"/>
    <w:rsid w:val="00F16F48"/>
    <w:rsid w:val="00F21D87"/>
    <w:rsid w:val="00F30D06"/>
    <w:rsid w:val="00F56E4E"/>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0778B8"/>
    <w:rPr>
      <w:color w:val="808080"/>
      <w:bdr w:space="0" w:sz="0" w:color="auto" w:val="none"/>
      <w:shd w:fill="auto" w:color="auto" w:val="clear"/>
    </w:rPr>
  </w:style>
  <w:style w:customStyle="true" w:styleId="eSPISCCParagraphDefaultFont" w:type="character">
    <w:name w:val="eSPIS_CC_Paragraph Default Font"/>
    <w:basedOn w:val="Zadanifontodlomka"/>
    <w:rsid w:val="000778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78B8"/>
    <w:rPr>
      <w:bdr w:space="0" w:sz="0" w:color="auto" w:val="none"/>
      <w:shd w:fill="FFFFCC" w:color="auto" w:val="clear"/>
      <w:lang w:val="hr-HR"/>
    </w:rPr>
  </w:style>
  <w:style w:customStyle="true" w:styleId="PozadinaSvijetloCrvena" w:type="character">
    <w:name w:val="Pozadina_SvijetloCrvena"/>
    <w:basedOn w:val="eSPISCCParagraphDefaultFont"/>
    <w:rsid w:val="000778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78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0778B8"/>
    <w:rPr>
      <w:color w:val="808080"/>
      <w:bdr w:color="auto" w:space="0" w:sz="0" w:val="none"/>
      <w:shd w:color="auto" w:fill="auto" w:val="clear"/>
    </w:rPr>
  </w:style>
  <w:style w:customStyle="1" w:styleId="eSPISCCParagraphDefaultFont" w:type="character">
    <w:name w:val="eSPIS_CC_Paragraph Default Font"/>
    <w:basedOn w:val="Zadanifontodlomka"/>
    <w:rsid w:val="000778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78B8"/>
    <w:rPr>
      <w:bdr w:color="auto" w:space="0" w:sz="0" w:val="none"/>
      <w:shd w:color="auto" w:fill="FFFFCC" w:val="clear"/>
      <w:lang w:val="hr-HR"/>
    </w:rPr>
  </w:style>
  <w:style w:customStyle="1" w:styleId="PozadinaSvijetloCrvena" w:type="character">
    <w:name w:val="Pozadina_SvijetloCrvena"/>
    <w:basedOn w:val="eSPISCCParagraphDefaultFont"/>
    <w:rsid w:val="000778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78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2016.</izvorni_sadrzaj>
    <derivirana_varijabla naziv="DomainObject.DatumDonosenjaOdluke_1">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581</izvorni_sadrzaj>
    <derivirana_varijabla naziv="DomainObject.Predmet.Broj_1">581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St-581/2016</izvorni_sadrzaj>
    <derivirana_varijabla naziv="DomainObject.Predmet.OznakaBroj_1">St-581/2016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KARLITA društvo s ograničenom odgovornošću za trgovinu i usluge "u likvidaciji"</izvorni_sadrzaj>
    <derivirana_varijabla naziv="DomainObject.Predmet.ProtustrankaFormated_1">  KARLITA društvo s ograničenom odgovornošću za trgovinu i usluge "u likvidaciji"</derivirana_varijabla>
  </DomainObject.Predmet.ProtustrankaFormated>
  <DomainObject.Predmet.ProtustrankaFormatedOIB>
    <izvorni_sadrzaj>  KARLITA društvo s ograničenom odgovornošću za trgovinu i usluge "u likvidaciji", OIB 97932629643</izvorni_sadrzaj>
    <derivirana_varijabla naziv="DomainObject.Predmet.ProtustrankaFormatedOIB_1">  KARLITA društvo s ograničenom odgovornošću za trgovinu i usluge "u likvidaciji", OIB 97932629643</derivirana_varijabla>
  </DomainObject.Predmet.ProtustrankaFormatedOIB>
  <DomainObject.Predmet.ProtustrankaFormatedWithAdress>
    <izvorni_sadrzaj> KARLITA društvo s ograničenom odgovornošću za trgovinu i usluge "u likvidaciji", Put Male Gospe 3, 22211 Tribunj</izvorni_sadrzaj>
    <derivirana_varijabla naziv="DomainObject.Predmet.ProtustrankaFormatedWithAdress_1"> KARLITA društvo s ograničenom odgovornošću za trgovinu i usluge "u likvidaciji", Put Male Gospe 3, 22211 Tribunj</derivirana_varijabla>
  </DomainObject.Predmet.ProtustrankaFormatedWithAdress>
  <DomainObject.Predmet.ProtustrankaFormatedWithAdressOIB>
    <izvorni_sadrzaj> KARLITA društvo s ograničenom odgovornošću za trgovinu i usluge "u likvidaciji", OIB 97932629643, Put Male Gospe 3, 22211 Tribunj</izvorni_sadrzaj>
    <derivirana_varijabla naziv="DomainObject.Predmet.ProtustrankaFormatedWithAdressOIB_1"> KARLITA društvo s ograničenom odgovornošću za trgovinu i usluge "u likvidaciji", OIB 97932629643, Put Male Gospe 3, 22211 Tribunj</derivirana_varijabla>
  </DomainObject.Predmet.ProtustrankaFormatedWithAdressOIB>
  <DomainObject.Predmet.ProtustrankaWithAdress>
    <izvorni_sadrzaj>KARLITA društvo s ograničenom odgovornošću za trgovinu i usluge "u likvidaciji" Put Male Gospe 3, 22211 Tribunj</izvorni_sadrzaj>
    <derivirana_varijabla naziv="DomainObject.Predmet.ProtustrankaWithAdress_1">KARLITA društvo s ograničenom odgovornošću za trgovinu i usluge "u likvidaciji" Put Male Gospe 3, 22211 Tribunj</derivirana_varijabla>
  </DomainObject.Predmet.ProtustrankaWithAdress>
  <DomainObject.Predmet.ProtustrankaWithAdressOIB>
    <izvorni_sadrzaj>KARLITA društvo s ograničenom odgovornošću za trgovinu i usluge "u likvidaciji", OIB 97932629643, Put Male Gospe 3, 22211 Tribunj</izvorni_sadrzaj>
    <derivirana_varijabla naziv="DomainObject.Predmet.ProtustrankaWithAdressOIB_1">KARLITA društvo s ograničenom odgovornošću za trgovinu i usluge "u likvidaciji", OIB 97932629643, Put Male Gospe 3, 22211 Tribunj</derivirana_varijabla>
  </DomainObject.Predmet.ProtustrankaWithAdressOIB>
  <DomainObject.Predmet.ProtustrankaNazivFormated>
    <izvorni_sadrzaj>KARLITA društvo s ograničenom odgovornošću za trgovinu i usluge "u likvidaciji"</izvorni_sadrzaj>
    <derivirana_varijabla naziv="DomainObject.Predmet.ProtustrankaNazivFormated_1">KARLITA društvo s ograničenom odgovornošću za trgovinu i usluge "u likvidaciji"</derivirana_varijabla>
  </DomainObject.Predmet.ProtustrankaNazivFormated>
  <DomainObject.Predmet.ProtustrankaNazivFormatedOIB>
    <izvorni_sadrzaj>KARLITA društvo s ograničenom odgovornošću za trgovinu i usluge "u likvidaciji", OIB 97932629643</izvorni_sadrzaj>
    <derivirana_varijabla naziv="DomainObject.Predmet.ProtustrankaNazivFormatedOIB_1">KARLITA društvo s ograničenom odgovornošću za trgovinu i usluge "u likvidaciji", OIB 97932629643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Podružnica Šibenik</izvorni_sadrzaj>
    <derivirana_varijabla naziv="DomainObject.Predmet.StrankaFormated_1">  Fina Podružnica Šibenik</derivirana_varijabla>
  </DomainObject.Predmet.StrankaFormated>
  <DomainObject.Predmet.StrankaFormatedOIB>
    <izvorni_sadrzaj>  Fina Podružnica Šibenik, OIB 85821130368</izvorni_sadrzaj>
    <derivirana_varijabla naziv="DomainObject.Predmet.StrankaFormatedOIB_1">  Fina Podružnica Šibenik, OIB 85821130368</derivirana_varijabla>
  </DomainObject.Predmet.StrankaFormatedOIB>
  <DomainObject.Predmet.StrankaFormatedWithAdress>
    <izvorni_sadrzaj> Fina Podružnica Šibenik, Perivoj L.Marune1, 22000 Šibenik</izvorni_sadrzaj>
    <derivirana_varijabla naziv="DomainObject.Predmet.StrankaFormatedWithAdress_1"> Fina Podružnica Šibenik, Perivoj L.Marune1, 22000 Šibenik</derivirana_varijabla>
  </DomainObject.Predmet.StrankaFormatedWithAdress>
  <DomainObject.Predmet.StrankaFormatedWithAdressOIB>
    <izvorni_sadrzaj> Fina Podružnica Šibenik, OIB 85821130368, Perivoj L.Marune1, 22000 Šibenik</izvorni_sadrzaj>
    <derivirana_varijabla naziv="DomainObject.Predmet.StrankaFormatedWithAdressOIB_1"> Fina Podružnica Šibenik, OIB 85821130368, Perivoj L.Marune1, 22000 Šibenik</derivirana_varijabla>
  </DomainObject.Predmet.StrankaFormatedWithAdressOIB>
  <DomainObject.Predmet.StrankaWithAdress>
    <izvorni_sadrzaj>Fina Podružnica Šibenik Perivoj L.Marune1,22000 Šibenik</izvorni_sadrzaj>
    <derivirana_varijabla naziv="DomainObject.Predmet.StrankaWithAdress_1">Fina Podružnica Šibenik Perivoj L.Marune1,22000 Šibenik</derivirana_varijabla>
  </DomainObject.Predmet.StrankaWithAdress>
  <DomainObject.Predmet.StrankaWithAdressOIB>
    <izvorni_sadrzaj>Fina Podružnica Šibenik, OIB 85821130368, Perivoj L.Marune1,22000 Šibenik</izvorni_sadrzaj>
    <derivirana_varijabla naziv="DomainObject.Predmet.StrankaWithAdressOIB_1">Fina Podružnica Šibenik, OIB 85821130368, Perivoj L.Marune1,22000 Šibenik</derivirana_varijabla>
  </DomainObject.Predmet.StrankaWithAdressOIB>
  <DomainObject.Predmet.StrankaNazivFormated>
    <izvorni_sadrzaj>Fina Podružnica Šibenik</izvorni_sadrzaj>
    <derivirana_varijabla naziv="DomainObject.Predmet.StrankaNazivFormated_1">Fina Podružnica Šibenik</derivirana_varijabla>
  </DomainObject.Predmet.StrankaNazivFormated>
  <DomainObject.Predmet.StrankaNazivFormatedOIB>
    <izvorni_sadrzaj>Fina Podružnica Šibenik, OIB 85821130368</izvorni_sadrzaj>
    <derivirana_varijabla naziv="DomainObject.Predmet.StrankaNazivFormatedOIB_1">Fina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Fina Podružnica Šibenik</item>
    </izvorni_sadrzaj>
    <derivirana_varijabla naziv="DomainObject.Predmet.StrankaListFormated_1">
      <item>Fina Podružnica Šibenik</item>
    </derivirana_varijabla>
  </DomainObject.Predmet.StrankaListFormated>
  <DomainObject.Predmet.StrankaListFormatedOIB>
    <izvorni_sadrzaj>
      <item>Fina Podružnica Šibenik, OIB 85821130368</item>
    </izvorni_sadrzaj>
    <derivirana_varijabla naziv="DomainObject.Predmet.StrankaListFormatedOIB_1">
      <item>Fina Podružnica Šibenik, OIB 85821130368</item>
    </derivirana_varijabla>
  </DomainObject.Predmet.StrankaListFormatedOIB>
  <DomainObject.Predmet.StrankaListFormatedWithAdress>
    <izvorni_sadrzaj>
      <item>Fina Podružnica Šibenik, Perivoj L.Marune1, 22000 Šibenik</item>
    </izvorni_sadrzaj>
    <derivirana_varijabla naziv="DomainObject.Predmet.StrankaListFormatedWithAdress_1">
      <item>Fina Podružnica Šibenik, Perivoj L.Marune1, 22000 Šibenik</item>
    </derivirana_varijabla>
  </DomainObject.Predmet.StrankaListFormatedWithAdress>
  <DomainObject.Predmet.StrankaListFormatedWithAdressOIB>
    <izvorni_sadrzaj>
      <item>Fina Podružnica Šibenik, OIB 85821130368, Perivoj L.Marune1, 22000 Šibenik</item>
    </izvorni_sadrzaj>
    <derivirana_varijabla naziv="DomainObject.Predmet.StrankaListFormatedWithAdressOIB_1">
      <item>Fina Podružnica Šibenik, OIB 85821130368, Perivoj L.Marune1, 22000 Šibenik</item>
    </derivirana_varijabla>
  </DomainObject.Predmet.StrankaListFormatedWithAdressOIB>
  <DomainObject.Predmet.StrankaListNazivFormated>
    <izvorni_sadrzaj>
      <item>Fina Podružnica Šibenik</item>
    </izvorni_sadrzaj>
    <derivirana_varijabla naziv="DomainObject.Predmet.StrankaListNazivFormated_1">
      <item>Fina Podružnica Šibenik</item>
    </derivirana_varijabla>
  </DomainObject.Predmet.StrankaListNazivFormated>
  <DomainObject.Predmet.StrankaListNazivFormatedOIB>
    <izvorni_sadrzaj>
      <item>Fina Podružnica Šibenik, OIB 85821130368</item>
    </izvorni_sadrzaj>
    <derivirana_varijabla naziv="DomainObject.Predmet.StrankaListNazivFormatedOIB_1">
      <item>Fina Podružnica Šibenik, OIB 85821130368</item>
    </derivirana_varijabla>
  </DomainObject.Predmet.StrankaListNazivFormatedOIB>
  <DomainObject.Predmet.ProtuStrankaListFormated>
    <izvorni_sadrzaj>
      <item>KARLITA društvo s ograničenom odgovornošću za trgovinu i usluge "u likvidaciji"</item>
    </izvorni_sadrzaj>
    <derivirana_varijabla naziv="DomainObject.Predmet.ProtuStrankaListFormated_1">
      <item>KARLITA društvo s ograničenom odgovornošću za trgovinu i usluge "u likvidaciji"</item>
    </derivirana_varijabla>
  </DomainObject.Predmet.ProtuStrankaListFormated>
  <DomainObject.Predmet.ProtuStrankaListFormatedOIB>
    <izvorni_sadrzaj>
      <item>KARLITA društvo s ograničenom odgovornošću za trgovinu i usluge "u likvidaciji", OIB 97932629643</item>
    </izvorni_sadrzaj>
    <derivirana_varijabla naziv="DomainObject.Predmet.ProtuStrankaListFormatedOIB_1">
      <item>KARLITA društvo s ograničenom odgovornošću za trgovinu i usluge "u likvidaciji", OIB 97932629643</item>
    </derivirana_varijabla>
  </DomainObject.Predmet.ProtuStrankaListFormatedOIB>
  <DomainObject.Predmet.ProtuStrankaListFormatedWithAdress>
    <izvorni_sadrzaj>
      <item>KARLITA društvo s ograničenom odgovornošću za trgovinu i usluge "u likvidaciji", Put Male Gospe 3, 22211 Tribunj</item>
    </izvorni_sadrzaj>
    <derivirana_varijabla naziv="DomainObject.Predmet.ProtuStrankaListFormatedWithAdress_1">
      <item>KARLITA društvo s ograničenom odgovornošću za trgovinu i usluge "u likvidaciji", Put Male Gospe 3, 22211 Tribunj</item>
    </derivirana_varijabla>
  </DomainObject.Predmet.ProtuStrankaListFormatedWithAdress>
  <DomainObject.Predmet.ProtuStrankaListFormatedWithAdressOIB>
    <izvorni_sadrzaj>
      <item>KARLITA društvo s ograničenom odgovornošću za trgovinu i usluge "u likvidaciji", OIB 97932629643, Put Male Gospe 3, 22211 Tribunj</item>
    </izvorni_sadrzaj>
    <derivirana_varijabla naziv="DomainObject.Predmet.ProtuStrankaListFormatedWithAdressOIB_1">
      <item>KARLITA društvo s ograničenom odgovornošću za trgovinu i usluge "u likvidaciji", OIB 97932629643, Put Male Gospe 3, 22211 Tribunj</item>
    </derivirana_varijabla>
  </DomainObject.Predmet.ProtuStrankaListFormatedWithAdressOIB>
  <DomainObject.Predmet.ProtuStrankaListNazivFormated>
    <izvorni_sadrzaj>
      <item>KARLITA društvo s ograničenom odgovornošću za trgovinu i usluge "u likvidaciji"</item>
    </izvorni_sadrzaj>
    <derivirana_varijabla naziv="DomainObject.Predmet.ProtuStrankaListNazivFormated_1">
      <item>KARLITA društvo s ograničenom odgovornošću za trgovinu i usluge "u likvidaciji"</item>
    </derivirana_varijabla>
  </DomainObject.Predmet.ProtuStrankaListNazivFormated>
  <DomainObject.Predmet.ProtuStrankaListNazivFormatedOIB>
    <izvorni_sadrzaj>
      <item>KARLITA društvo s ograničenom odgovornošću za trgovinu i usluge "u likvidaciji", OIB 97932629643</item>
    </izvorni_sadrzaj>
    <derivirana_varijabla naziv="DomainObject.Predmet.ProtuStrankaListNazivFormatedOIB_1">
      <item>KARLITA društvo s ograničenom odgovornošću za trgovinu i usluge "u likvidaciji", OIB 97932629643</item>
    </derivirana_varijabla>
  </DomainObject.Predmet.ProtuStrankaListNazivFormatedOIB>
  <DomainObject.Predmet.OstaliListFormated>
    <izvorni_sadrzaj>
      <item>Ana Rabuzin Sladić</item>
    </izvorni_sadrzaj>
    <derivirana_varijabla naziv="DomainObject.Predmet.OstaliListFormated_1">
      <item>Ana Rabuzin Sladić</item>
    </derivirana_varijabla>
  </DomainObject.Predmet.OstaliListFormated>
  <DomainObject.Predmet.OstaliListFormatedOIB>
    <izvorni_sadrzaj>
      <item>Ana Rabuzin Sladić, OIB 97416089336</item>
    </izvorni_sadrzaj>
    <derivirana_varijabla naziv="DomainObject.Predmet.OstaliListFormatedOIB_1">
      <item>Ana Rabuzin Sladić, OIB 97416089336</item>
    </derivirana_varijabla>
  </DomainObject.Predmet.OstaliListFormatedOIB>
  <DomainObject.Predmet.OstaliListFormatedWithAdress>
    <izvorni_sadrzaj>
      <item>Ana Rabuzin Sladić, Stjepana Radića 46, 22000 Šibenik</item>
    </izvorni_sadrzaj>
    <derivirana_varijabla naziv="DomainObject.Predmet.OstaliListFormatedWithAdress_1">
      <item>Ana Rabuzin Sladić, Stjepana Radića 46, 22000 Šibenik</item>
    </derivirana_varijabla>
  </DomainObject.Predmet.OstaliListFormatedWithAdress>
  <DomainObject.Predmet.OstaliListFormatedWithAdressOIB>
    <izvorni_sadrzaj>
      <item>Ana Rabuzin Sladić, OIB 97416089336, Stjepana Radića 46, 22000 Šibenik</item>
    </izvorni_sadrzaj>
    <derivirana_varijabla naziv="DomainObject.Predmet.OstaliListFormatedWithAdressOIB_1">
      <item>Ana Rabuzin Sladić, OIB 97416089336, Stjepana Radića 46, 22000 Šibenik</item>
    </derivirana_varijabla>
  </DomainObject.Predmet.OstaliListFormatedWithAdressOIB>
  <DomainObject.Predmet.OstaliListNazivFormated>
    <izvorni_sadrzaj>
      <item>Ana Rabuzin Sladić</item>
    </izvorni_sadrzaj>
    <derivirana_varijabla naziv="DomainObject.Predmet.OstaliListNazivFormated_1">
      <item>Ana Rabuzin Sladić</item>
    </derivirana_varijabla>
  </DomainObject.Predmet.OstaliListNazivFormated>
  <DomainObject.Predmet.OstaliListNazivFormatedOIB>
    <izvorni_sadrzaj>
      <item>Ana Rabuzin Sladić, OIB 97416089336</item>
    </izvorni_sadrzaj>
    <derivirana_varijabla naziv="DomainObject.Predmet.OstaliListNazivFormatedOIB_1">
      <item>Ana Rabuzin Sladić, OIB 97416089336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2016.</izvorni_sadrzaj>
    <derivirana_varijabla naziv="DomainObject.Datum_1">17. svibnja 2016.</derivirana_varijabla>
  </DomainObject.Datum>
  <DomainObject.PoslovniBrojDokumenta>
    <izvorni_sadrzaj/>
    <derivirana_varijabla naziv="DomainObject.PoslovniBrojDokumenta_1"/>
  </DomainObject.PoslovniBrojDokumenta>
  <DomainObject.Predmet.StrankaIDrugi>
    <izvorni_sadrzaj>Fina Podružnica Šibenik</izvorni_sadrzaj>
    <derivirana_varijabla naziv="DomainObject.Predmet.StrankaIDrugi_1">Fina Podružnica Šibenik</derivirana_varijabla>
  </DomainObject.Predmet.StrankaIDrugi>
  <DomainObject.Predmet.ProtustrankaIDrugi>
    <izvorni_sadrzaj>KARLITA društvo s ograničenom odgovornošću za trgovinu i usluge "u likvidaciji"</izvorni_sadrzaj>
    <derivirana_varijabla naziv="DomainObject.Predmet.ProtustrankaIDrugi_1">KARLITA društvo s ograničenom odgovornošću za trgovinu i usluge "u likvidaciji"</derivirana_varijabla>
  </DomainObject.Predmet.ProtustrankaIDrugi>
  <DomainObject.Predmet.StrankaIDrugiAdressOIB>
    <izvorni_sadrzaj>Fina Podružnica Šibenik, OIB 85821130368, Perivoj L.Marune1, 22000 Šibenik</izvorni_sadrzaj>
    <derivirana_varijabla naziv="DomainObject.Predmet.StrankaIDrugiAdressOIB_1">Fina Podružnica Šibenik, OIB 85821130368, Perivoj L.Marune1, 22000 Šibenik</derivirana_varijabla>
  </DomainObject.Predmet.StrankaIDrugiAdressOIB>
  <DomainObject.Predmet.ProtustrankaIDrugiAdressOIB>
    <izvorni_sadrzaj>KARLITA društvo s ograničenom odgovornošću za trgovinu i usluge "u likvidaciji", OIB 97932629643, Put Male Gospe 3, 22211 Tribunj</izvorni_sadrzaj>
    <derivirana_varijabla naziv="DomainObject.Predmet.ProtustrankaIDrugiAdressOIB_1">KARLITA društvo s ograničenom odgovornošću za trgovinu i usluge "u likvidaciji", OIB 97932629643, Put Male Gospe 3, 22211 Tribunj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Podružnica Šibenik</item>
      <item>KARLITA društvo s ograničenom odgovornošću za trgovinu i usluge "u likvidaciji"</item>
      <item>Ana Rabuzin Sladić</item>
    </izvorni_sadrzaj>
    <derivirana_varijabla naziv="DomainObject.Predmet.SudioniciListNaziv_1">
      <item>Fina Podružnica Šibenik</item>
      <item>KARLITA društvo s ograničenom odgovornošću za trgovinu i usluge "u likvidaciji"</item>
      <item>Ana Rabuzin Sladić</item>
    </derivirana_varijabla>
  </DomainObject.Predmet.SudioniciListNaziv>
  <DomainObject.Predmet.SudioniciListAdressOIB>
    <izvorni_sadrzaj>
      <item>Fina Podružnica Šibenik, OIB 85821130368, Perivoj L.Marune1,22000 Šibenik</item>
      <item>KARLITA društvo s ograničenom odgovornošću za trgovinu i usluge "u likvidaciji", OIB 97932629643, Put Male Gospe 3,22211 Tribunj</item>
      <item>Ana Rabuzin Sladić, OIB 97416089336, Stjepana Radića 46,22000 Šibenik</item>
    </izvorni_sadrzaj>
    <derivirana_varijabla naziv="DomainObject.Predmet.SudioniciListAdressOIB_1">
      <item>Fina Podružnica Šibenik, OIB 85821130368, Perivoj L.Marune1,22000 Šibenik</item>
      <item>KARLITA društvo s ograničenom odgovornošću za trgovinu i usluge "u likvidaciji", OIB 97932629643, Put Male Gospe 3,22211 Tribunj</item>
      <item>Ana Rabuzin Sladić, OIB 97416089336, Stjepana Radića 46,22000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97932629643</item>
      <item>, OIB 97416089336</item>
    </izvorni_sadrzaj>
    <derivirana_varijabla naziv="DomainObject.Predmet.SudioniciListNazivOIB_1">
      <item>, OIB 85821130368</item>
      <item>, OIB 97932629643</item>
      <item>, OIB 97416089336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512CC1-FB1C-4192-A04C-A65582142D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454</properties:Words>
  <properties:Characters>2384</properties:Characters>
  <properties:Lines>80</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2016-05-11T07:33:00Z</dcterms:created>
  <dc:creator>Ardena Bajlo</dc:creator>
  <cp:lastModifiedBy>wsadmin</cp:lastModifiedBy>
  <cp:lastPrinted>2016-05-04T09:19:00Z</cp:lastPrinted>
  <dcterms:modified xmlns:xsi="http://www.w3.org/2001/XMLSchema-instance" xsi:type="dcterms:W3CDTF">2016-05-17T09:04:00Z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