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0be" w14:paraId="9c760be" w:rsidRDefault="00F008E9" w:rsidP="007F0F70" w:rsidR="007F0F70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7F0F70" w:rsidR="008F0D0C" w:rsidRPr="007F0F70">
      <w:pPr>
        <w:rPr>
          <w:b/>
          <w:color w:val="000000"/>
          <w:u w:val="single"/>
        </w:rPr>
      </w:pP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>TRGOVAČKI SUD U SPLITU</w:t>
      </w:r>
    </w:p>
    <w:p w:rsidRDefault="007F0F70" w:rsidP="007F0F70" w:rsidR="007F0F70" w:rsidRPr="007F0F70">
      <w:pPr>
        <w:rPr>
          <w:b/>
        </w:rPr>
      </w:pPr>
      <w:r w:rsidRPr="007F0F70">
        <w:rPr>
          <w:b/>
        </w:rPr>
        <w:t>STALNA SLUŽBA DUBROVNIK</w:t>
      </w:r>
    </w:p>
    <w:p w:rsidRDefault="007F0F70" w:rsidP="007F0F70" w:rsidR="008F0D0C" w:rsidRPr="00203A61">
      <w:pPr>
        <w:rPr>
          <w:b/>
        </w:rPr>
      </w:pPr>
      <w:r w:rsidRPr="007F0F70">
        <w:rPr>
          <w:b/>
        </w:rPr>
        <w:t>Dr. A. Starčevića 23, Dubrovnik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7971" w:rsidRPr="00203A61">
        <w:rPr>
          <w:b/>
        </w:rPr>
        <w:t>Posl. br. 18 St-</w:t>
      </w:r>
      <w:r w:rsidR="00A41F35">
        <w:rPr>
          <w:b/>
        </w:rPr>
        <w:t>392</w:t>
      </w:r>
      <w:r w:rsidR="009E7971" w:rsidRPr="00203A61">
        <w:rPr>
          <w:b/>
        </w:rPr>
        <w:t>/201</w:t>
      </w:r>
      <w:r>
        <w:rPr>
          <w:b/>
        </w:rPr>
        <w:t>7</w:t>
      </w:r>
      <w:r w:rsidR="000570EE">
        <w:rPr>
          <w:b/>
        </w:rPr>
        <w:t>-41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AC7FC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</w:t>
      </w:r>
      <w:r w:rsidR="007F0F70">
        <w:t xml:space="preserve">Stalna služba u Dubrovniku, </w:t>
      </w:r>
      <w:r w:rsidRPr="00203A61">
        <w:t xml:space="preserve">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A41F35" w:rsidRPr="00A41F35">
        <w:t>HIDRA d.o.o. u stečaju,  Dubrovnik, Stjepana Cvijića 9 , OIB: 06691476102 zastupano po stečajnom upravitelju Jozo Bagarić, Ploče, Trg bana Jelačića 4, OIB: 81445363370</w:t>
      </w:r>
      <w:r w:rsidRPr="00203A61">
        <w:t xml:space="preserve">, </w:t>
      </w:r>
      <w:r w:rsidR="00026DB2" w:rsidRPr="00203A61">
        <w:t>dana</w:t>
      </w:r>
      <w:r w:rsidR="00EE7E50" w:rsidRPr="00203A61">
        <w:t xml:space="preserve"> </w:t>
      </w:r>
      <w:r w:rsidR="00A41F35">
        <w:t>20</w:t>
      </w:r>
      <w:r w:rsidR="00483A5E" w:rsidRPr="00203A61">
        <w:t xml:space="preserve">. </w:t>
      </w:r>
      <w:r w:rsidR="00A41F35">
        <w:t>prosinc</w:t>
      </w:r>
      <w:r w:rsidR="00CE1874">
        <w:t>a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A41F35" w:rsidRPr="00A41F35">
        <w:t>HIDRA d.o.o. u stečaju,  Dubrovnik, Stjepana Cvijića 9 , OIB: 06691476102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A41F35" w:rsidRPr="00A41F35">
        <w:t>HIDRA d.o.o. u stečaju,  Dubrovnik, Stjepana Cvijića 9 , OIB: 06691476102</w:t>
      </w:r>
      <w:r w:rsidR="00AA194B">
        <w:t>.</w:t>
      </w:r>
    </w:p>
    <w:p w:rsidRDefault="00AA194B" w:rsidP="00967160" w:rsidR="00AA194B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</w:t>
      </w:r>
      <w:r w:rsidR="007F0F70">
        <w:t xml:space="preserve"> Stalna služba u Dubrovniku</w:t>
      </w:r>
      <w:r w:rsidRPr="00203A61">
        <w:t xml:space="preserve">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</w:t>
      </w:r>
      <w:r w:rsidR="00A41F35" w:rsidRPr="00A41F35">
        <w:t>Jozo Bagarić, Ploče, Trg bana Jelačića 4, OIB: 81445363370</w:t>
      </w:r>
      <w:r w:rsidR="00A41F35">
        <w:t xml:space="preserve"> </w:t>
      </w:r>
      <w:r w:rsidR="00274E1C" w:rsidRPr="00203A61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7F0F70" w:rsidR="007F0F70">
      <w:pPr>
        <w:jc w:val="both"/>
      </w:pPr>
      <w:r w:rsidRPr="00203A61">
        <w:tab/>
      </w:r>
      <w:r w:rsidR="00A41F35" w:rsidRPr="00A41F35">
        <w:t>Rješenjem Trgovačkog suda u Splitu, Stalna služba u Dubrovniku posl.br. St- 392/2016 od 24. travnja 2017. godine otvoren je stečajni postupak nad stečajnim dužnikom HIDRA d.o.o. u stečaju,  Dubrovnik, Stjepana Cvijića 9 , OIB: 06691476102.</w:t>
      </w:r>
    </w:p>
    <w:p w:rsidRDefault="007F0F70" w:rsidP="007F0F70" w:rsidR="007F0F70">
      <w:pPr>
        <w:jc w:val="both"/>
      </w:pPr>
    </w:p>
    <w:p w:rsidRDefault="00A41F35" w:rsidP="007F0F70" w:rsidR="00AA194B">
      <w:pPr>
        <w:ind w:firstLine="708"/>
        <w:jc w:val="both"/>
      </w:pPr>
      <w:r w:rsidRPr="00A41F35">
        <w:t xml:space="preserve">Stečajni upravitelj je predložio sukladno čl. 293. Stečajnog zakona (NN 71/15) ovaj postupak obustaviti zbog toga što dužnik nema dostatno imovine za namirenje </w:t>
      </w:r>
      <w:r w:rsidRPr="00A41F35">
        <w:lastRenderedPageBreak/>
        <w:t xml:space="preserve">troškova stečajnog postupka, odnosno unovčio je cjelokupnu imovinu stečajnog dužnika u ukupnom iznosu od 8.000.00 kuna, a stvarno navedeni troškovi iznose 8.495,88 kuna. </w:t>
      </w:r>
      <w:r w:rsidR="007F0F70">
        <w:t xml:space="preserve"> </w:t>
      </w:r>
      <w:r w:rsidR="00251D53">
        <w:t>Stečajni upravitelj</w:t>
      </w:r>
      <w:r>
        <w:t xml:space="preserve"> na ročištu održanom 13. prosinca 2017.g.</w:t>
      </w:r>
      <w:r w:rsidR="007F0F70" w:rsidRPr="007F0F70">
        <w:t xml:space="preserve"> navodi da će i nakon zaključenja stečajnog postupka nastaviti sa prikupljanjem imovine i unovčiti imovinu koja ulazi u stečajnu masu te ukoliko se prikupi dovoljan iznos novčanih sredstava će predložiti naknadnu diobu.</w:t>
      </w:r>
    </w:p>
    <w:p w:rsidRDefault="007F0F70" w:rsidP="007F0F70" w:rsidR="007F0F70" w:rsidRPr="00203A61">
      <w:pPr>
        <w:ind w:firstLine="708"/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AC7FC2">
        <w:t>22. studenog</w:t>
      </w:r>
      <w:r w:rsidR="00351C97">
        <w:t>a 2017</w:t>
      </w:r>
      <w:r w:rsidRPr="00203A61">
        <w:t>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</w:t>
      </w:r>
      <w:r w:rsidR="007F0F70">
        <w:t>ročištu skupštine  vjerovnika</w:t>
      </w:r>
      <w:r w:rsidRPr="00203A61">
        <w:t xml:space="preserve"> održanom </w:t>
      </w:r>
      <w:r w:rsidR="00AC7FC2">
        <w:t>13</w:t>
      </w:r>
      <w:r w:rsidR="001C361B" w:rsidRPr="001C361B">
        <w:t xml:space="preserve">. </w:t>
      </w:r>
      <w:r w:rsidR="00AC7FC2">
        <w:t>prosinc</w:t>
      </w:r>
      <w:r w:rsidR="007F0F70">
        <w:t>a 2017</w:t>
      </w:r>
      <w:r w:rsidR="001C361B">
        <w:t xml:space="preserve">.g. </w:t>
      </w:r>
      <w:r w:rsidR="007F0F70">
        <w:t>osim stečajnog upravitelja nije pristupio stečajni vjerovnik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</w:t>
      </w:r>
      <w:r w:rsidR="007F0F70">
        <w:rPr>
          <w:b/>
        </w:rPr>
        <w:t>Dubrovnik</w:t>
      </w:r>
      <w:r w:rsidRPr="00203A61">
        <w:rPr>
          <w:b/>
        </w:rPr>
        <w:t xml:space="preserve">u, </w:t>
      </w:r>
      <w:r w:rsidR="00AC7FC2">
        <w:rPr>
          <w:b/>
        </w:rPr>
        <w:t>20</w:t>
      </w:r>
      <w:r w:rsidR="004E6C19" w:rsidRPr="00203A61">
        <w:rPr>
          <w:b/>
        </w:rPr>
        <w:t xml:space="preserve">. </w:t>
      </w:r>
      <w:r w:rsidR="00AC7FC2">
        <w:rPr>
          <w:b/>
        </w:rPr>
        <w:t>prosinc</w:t>
      </w:r>
      <w:r w:rsidR="007F0F70">
        <w:rPr>
          <w:b/>
        </w:rPr>
        <w:t>a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560A4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  <w:r w:rsidR="00586ACC">
        <w:rPr>
          <w:b/>
        </w:rPr>
        <w:t>, v.r.</w:t>
      </w: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Županijskom državnom odvjetništvu, Građansko-upravni odjel,</w:t>
      </w:r>
      <w:r w:rsidR="00351C97">
        <w:t xml:space="preserve">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</w:t>
      </w:r>
      <w:r w:rsidR="00251D53">
        <w:t xml:space="preserve"> ovdje</w:t>
      </w:r>
      <w:r w:rsidRPr="00203A61">
        <w:t xml:space="preserve"> </w:t>
      </w:r>
    </w:p>
    <w:p w:rsidRDefault="00D70C25" w:rsidP="00AC7FC2" w:rsidR="00D70C25" w:rsidRPr="00203A61">
      <w:pPr>
        <w:pStyle w:val="Odlomakpopisa"/>
        <w:numPr>
          <w:ilvl w:val="0"/>
          <w:numId w:val="1"/>
        </w:numPr>
      </w:pPr>
      <w:r w:rsidRPr="00203A61">
        <w:t>mrežna</w:t>
      </w:r>
      <w:r w:rsidR="00AC7FC2">
        <w:t xml:space="preserve"> stranica e-Oglasna ploča suda</w:t>
      </w: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570EE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AC7FC2" w:rsidP="00251D53" w:rsidR="008F0D0C" w:rsidRPr="001C3FC7">
    <w:pPr>
      <w:jc w:val="right"/>
      <w:rPr>
        <w:b/>
        <w:sz w:val="22"/>
        <w:szCs w:val="22"/>
      </w:rPr>
    </w:pPr>
    <w:r w:rsidRPr="00AC7FC2">
      <w:rPr>
        <w:b/>
        <w:sz w:val="22"/>
        <w:szCs w:val="22"/>
      </w:rPr>
      <w:t>Posl. br. 18 St-392/2017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0EE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6ACC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209/15</izvorni_sadrzaj>
    <derivirana_varijabla naziv="DomainObject.Predmet.Opis_1">Nastavak nakon Obustave St 209/15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 d.o.o. za ronjenje, turizam i usluge zastupanog po punomoćniku Jozo Bagarić, stečajni upravitelj</izvorni_sadrzaj>
    <derivirana_varijabla naziv="DomainObject.Predmet.ProtustrankaFormated_1">  HIDRA d.o.o. za ronjenje, turizam i usluge zastupanog po punomoćniku Jozo Bagarić, stečajni upravitelj</derivirana_varijabla>
  </DomainObject.Predmet.ProtustrankaFormated>
  <DomainObject.Predmet.ProtustrankaFormatedOIB>
    <izvorni_sadrzaj>  HIDRA d.o.o. za ronjenje, turizam i usluge, OIB 06691476102 zastupanog po punomoćniku Jozo Bagarić, stečajni upravitelj</izvorni_sadrzaj>
    <derivirana_varijabla naziv="DomainObject.Predmet.ProtustrankaFormatedOIB_1">  HIDRA d.o.o. za ronjenje, turizam i usluge, OIB 06691476102 zastupanog po punomoćniku Jozo Bagarić, stečajni upravitelj</derivirana_varijabla>
  </DomainObject.Predmet.ProtustrankaFormatedOIB>
  <DomainObject.Predmet.ProtustrankaFormatedWithAdress>
    <izvorni_sadrzaj> HIDRA d.o.o. za ronjenje, turizam i usluge, Stjepana Cvijića 9, 20000 Dubrovnik zastupanog po punomoćniku Jozo Bagarić, stečajni upravitelj</izvorni_sadrzaj>
    <derivirana_varijabla naziv="DomainObject.Predmet.ProtustrankaFormatedWithAdress_1"> HIDRA d.o.o. za ronjenje, turizam i usluge, Stjepana Cvijića 9, 20000 Dubrovnik zastupanog po punomoćniku Jozo Bagarić, stečajni upravitelj</derivirana_varijabla>
  </DomainObject.Predmet.ProtustrankaFormatedWithAdress>
  <DomainObject.Predmet.ProtustrankaFormatedWithAdressOIB>
    <izvorni_sadrzaj> HIDRA d.o.o. za ronjenje, turizam i usluge, OIB 06691476102, Stjepana Cvijića 9, 20000 Dubrovnik zastupanog po punomoćniku Jozo Bagarić, stečajni upravitelj</izvorni_sadrzaj>
    <derivirana_varijabla naziv="DomainObject.Predmet.ProtustrankaFormatedWithAdressOIB_1"> HIDRA d.o.o. za ronjenje, turizam i usluge, OIB 06691476102, Stjepana Cvijića 9, 20000 Dubrovnik zastupanog po punomoćniku Jozo Bagarić, stečajni upravitelj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 zastupanog po punomoćniku Jozo Bagarić, stečajni upravitelj</item>
    </izvorni_sadrzaj>
    <derivirana_varijabla naziv="DomainObject.Predmet.ProtuStrankaListFormated_1">
      <item>HIDRA d.o.o. za ronjenje, turizam i usluge zastupanog po punomoćniku Jozo Bagarić, stečajni upravitelj</item>
    </derivirana_varijabla>
  </DomainObject.Predmet.ProtuStrankaListFormated>
  <DomainObject.Predmet.ProtuStrankaListFormatedOIB>
    <izvorni_sadrzaj>
      <item>HIDRA d.o.o. za ronjenje, turizam i usluge, OIB 06691476102 zastupanog po punomoćniku Jozo Bagarić, stečajni upravitelj</item>
    </izvorni_sadrzaj>
    <derivirana_varijabla naziv="DomainObject.Predmet.ProtuStrankaListFormatedOIB_1">
      <item>HIDRA d.o.o. za ronjenje, turizam i usluge, OIB 06691476102 zastupanog po punomoćniku Jozo Bagarić, stečajni upravitelj</item>
    </derivirana_varijabla>
  </DomainObject.Predmet.ProtuStrankaListFormatedOIB>
  <DomainObject.Predmet.ProtuStrankaListFormatedWithAdress>
    <izvorni_sadrzaj>
      <item>HIDRA d.o.o. za ronjenje, turizam i usluge, Stjepana Cvijića 9, 20000 Dubrovnik zastupanog po punomoćniku Jozo Bagarić, stečajni upravitelj</item>
    </izvorni_sadrzaj>
    <derivirana_varijabla naziv="DomainObject.Predmet.ProtuStrankaListFormatedWithAdress_1">
      <item>HIDRA d.o.o. za ronjenje, turizam i usluge, Stjepana Cvijića 9, 20000 Dubrovnik zastupanog po punomoćniku Jozo Bagarić, stečajni upravitelj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 zastupanog po punomoćniku Jozo Bagarić, stečajni upravitelj</item>
    </izvorni_sadrzaj>
    <derivirana_varijabla naziv="DomainObject.Predmet.ProtuStrankaListFormatedWithAdressOIB_1">
      <item>HIDRA d.o.o. za ronjenje, turizam i usluge, OIB 06691476102, Stjepana Cvijića 9, 20000 Dubrovnik zastupanog po punomoćniku Jozo Bagarić, stečajni upravitelj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>
      <item>Jozo Bagarić, stečajni upravitelj punomoćnik sudionika u postupku HIDRA d.o.o. za ronjenje, turizam i usluge</item>
    </izvorni_sadrzaj>
    <derivirana_varijabla naziv="DomainObject.Predmet.OstaliListFormated_1">
      <item>Jozo Bagarić, stečajni upravitelj punomoćnik sudionika u postupku HIDRA d.o.o. za ronjenje, turizam i usluge</item>
    </derivirana_varijabla>
  </DomainObject.Predmet.OstaliListFormated>
  <DomainObject.Predmet.OstaliListFormatedOIB>
    <izvorni_sadrzaj>
      <item>Jozo Bagarić, stečajni upravitelj, OIB 81445363370 punomoćnik sudionika u postupku HIDRA d.o.o. za ronjenje, turizam i usluge</item>
    </izvorni_sadrzaj>
    <derivirana_varijabla naziv="DomainObject.Predmet.OstaliListFormatedOIB_1">
      <item>Jozo Bagarić, stečajni upravitelj, OIB 81445363370 punomoćnik sudionika u postupku HIDRA d.o.o. za ronjenje, turizam i usluge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HIDRA d.o.o. za ronjenje, turizam i usluge</item>
    </izvorni_sadrzaj>
    <derivirana_varijabla naziv="DomainObject.Predmet.OstaliListFormatedWithAdress_1">
      <item>Jozo Bagarić, stečajni upravitelj, Trg Bana Josipa Jelačića 4, 20340 Ploče punomoćnik sudionika u postupku HIDRA d.o.o. za ronjenje, turizam i usluge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HIDRA d.o.o. za ronjenje, turizam i usluge</item>
    </izvorni_sadrzaj>
    <derivirana_varijabla naziv="DomainObject.Predmet.OstaliListFormatedWithAdressOIB_1">
      <item>Jozo Bagarić, stečajni upravitelj, OIB 81445363370, Trg Bana Josipa Jelačića 4, 20340 Ploče punomoćnik sudionika u postupku HIDRA d.o.o. za ronjenje, turizam i usluge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 d.o.o. za ronjenje, turizam i usluge</item>
      <item>FINA, RC SPLIT, Podružnica Dubrovnik</item>
      <item>Jozo Bagarić, stečajni upravitelj</item>
    </izvorni_sadrzaj>
    <derivirana_varijabla naziv="DomainObject.Predmet.SudioniciListNaziv_1">
      <item>HIDRA d.o.o. za ronjenje, turizam i usluge</item>
      <item>FINA, RC SPLIT, Podružnica Dubrovnik</item>
      <item>Jozo Bagarić, stečajni upravitelj</item>
    </derivirana_varijabla>
  </DomainObject.Predmet.SudioniciListNaziv>
  <DomainObject.Predmet.SudioniciListAdressOIB>
    <izvorni_sadrzaj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izvorni_sadrzaj>
    <derivirana_varijabla naziv="DomainObject.Predmet.SudioniciListAdressOIB_1">
      <item>HIDRA d.o.o. za ronjenje, turizam i usluge, OIB 06691476102, Stjepana Cvijića 9,20000 Dubrovnik</item>
      <item>FINA, RC SPLIT, Podružnica Dubrovnik, OIB 85821130368, Vukovarska 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06691476102</item>
      <item>, OIB 81445363370</item>
    </izvorni_sadrzaj>
    <derivirana_varijabla naziv="DomainObject.Predmet.SudioniciListNazivOIB_1">
      <item>, OIB 85821130368</item>
      <item>, OIB 06691476102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4005</properties:Characters>
  <properties:Lines>97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2017-12-20T07:41:00Z</dcterms:created>
  <dc:creator>Katarina Franković</dc:creator>
  <cp:lastModifiedBy>Katarina Franković</cp:lastModifiedBy>
  <cp:lastPrinted>2017-12-20T10:05:00Z</cp:lastPrinted>
  <dcterms:modified xmlns:xsi="http://www.w3.org/2001/XMLSchema-instance" xsi:type="dcterms:W3CDTF">2017-12-20T10:06:00Z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