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6e2d8" w14:paraId="996e2d8" w:rsidRDefault="00DD3615" w:rsidP="00F861F7" w:rsidR="001F614D" w:rsidRPr="00DD3615">
      <w:pPr>
        <w:jc w:val="center"/>
        <w15:collapsed w:val="false"/>
        <w:rPr>
          <w:b/>
        </w:rPr>
      </w:pPr>
      <w:bookmarkStart w:name="_GoBack" w:id="0"/>
      <w:bookmarkEnd w:id="0"/>
      <w:r>
        <w:t xml:space="preserve"> </w:t>
      </w:r>
      <w:r w:rsidRPr="00DD3615">
        <w:rPr>
          <w:b/>
        </w:rPr>
        <w:t>DULEX d.o.o.U STEČAJU</w:t>
      </w:r>
    </w:p>
    <w:p w:rsidRDefault="00DD3615" w:rsidP="00F861F7" w:rsidR="00DD3615">
      <w:pPr>
        <w:jc w:val="center"/>
      </w:pPr>
      <w:r>
        <w:t>Ludbreg, Frankopanska 81, OIB:09818079505</w:t>
      </w:r>
    </w:p>
    <w:p w:rsidRDefault="00F861F7" w:rsidP="00F861F7" w:rsidR="00F861F7">
      <w:pPr>
        <w:jc w:val="center"/>
      </w:pPr>
      <w:r>
        <w:t>Stečajni upravitelj: Marija Domijan, Prelog, Sajmišna 8</w:t>
      </w:r>
    </w:p>
    <w:p w:rsidRDefault="00F861F7" w:rsidR="006E6AD6">
      <w:r>
        <w:t xml:space="preserve">                               </w:t>
      </w:r>
      <w:r w:rsidR="006E6AD6">
        <w:t xml:space="preserve">                                         </w:t>
      </w:r>
      <w:r>
        <w:t xml:space="preserve">Stečajni sudac: </w:t>
      </w:r>
      <w:r w:rsidR="00DD3615">
        <w:t>Iris Hatvalić Nemec</w:t>
      </w:r>
    </w:p>
    <w:p w:rsidRDefault="006E6AD6" w:rsidR="00F861F7">
      <w:r>
        <w:t>------</w:t>
      </w:r>
      <w:r w:rsidR="00F861F7">
        <w:t>----------------------------------------------------------------------------------------------------------------------------------------------------</w:t>
      </w:r>
    </w:p>
    <w:p w:rsidRDefault="00F861F7" w:rsidR="00F861F7"/>
    <w:p w:rsidRDefault="00F861F7" w:rsidR="00F861F7">
      <w:r>
        <w:t xml:space="preserve">Nadležni trgovački sud: Trgovački sud u Varaždinu </w:t>
      </w:r>
    </w:p>
    <w:p w:rsidRDefault="00DD3615" w:rsidR="00F861F7">
      <w:r>
        <w:t>Poslovni broj spisa : St-432/17</w:t>
      </w:r>
    </w:p>
    <w:p w:rsidRDefault="006E6AD6" w:rsidR="00F861F7">
      <w:r>
        <w:t xml:space="preserve">Dužnik: </w:t>
      </w:r>
      <w:r w:rsidR="00DD3615">
        <w:t>Dulex d.o.o. u stečaju, Ludbreg, Frankopanska 81,OIB:09818079505</w:t>
      </w:r>
    </w:p>
    <w:p w:rsidRDefault="00F861F7" w:rsidR="00F861F7"/>
    <w:p w:rsidRDefault="00F861F7" w:rsidR="00F861F7"/>
    <w:p w:rsidRDefault="00F861F7" w:rsidP="00F861F7" w:rsidR="00F861F7">
      <w:pPr>
        <w:jc w:val="center"/>
        <w:rPr>
          <w:b/>
        </w:rPr>
      </w:pPr>
      <w:r w:rsidRPr="00F861F7">
        <w:rPr>
          <w:b/>
        </w:rPr>
        <w:t>OBAVIJEST  VJEROVNIKA O POSTOJANJU RAZLUČNOG PRAVA NA NEKRETNINAMA</w:t>
      </w:r>
    </w:p>
    <w:p w:rsidRDefault="00F861F7" w:rsidP="00F861F7" w:rsidR="00F861F7">
      <w:pPr>
        <w:jc w:val="center"/>
        <w:rPr>
          <w:b/>
        </w:rPr>
      </w:pPr>
    </w:p>
    <w:p w:rsidRDefault="00F861F7" w:rsidP="00F861F7" w:rsidR="00F861F7">
      <w:pPr>
        <w:jc w:val="center"/>
        <w:rPr>
          <w:b/>
        </w:rPr>
      </w:pPr>
    </w:p>
    <w:tbl>
      <w:tblPr>
        <w:tblStyle w:val="Reetkatablice"/>
        <w:tblW w:type="auto" w:w="0"/>
        <w:tblInd w:type="dxa" w:w="108"/>
        <w:tblLook w:val="01E0" w:noVBand="0" w:noHBand="0" w:lastColumn="1" w:firstColumn="1" w:lastRow="1" w:firstRow="1"/>
      </w:tblPr>
      <w:tblGrid>
        <w:gridCol w:w="950"/>
        <w:gridCol w:w="3010"/>
        <w:gridCol w:w="4860"/>
        <w:gridCol w:w="4860"/>
      </w:tblGrid>
      <w:tr w:rsidR="00F861F7">
        <w:tc>
          <w:tcPr>
            <w:tcW w:type="dxa" w:w="950"/>
          </w:tcPr>
          <w:p w:rsidRDefault="0060037D" w:rsidP="00F861F7" w:rsidR="00F861F7">
            <w:pPr>
              <w:rPr>
                <w:b/>
              </w:rPr>
            </w:pPr>
            <w:r>
              <w:rPr>
                <w:b/>
              </w:rPr>
              <w:t>r.br</w:t>
            </w:r>
          </w:p>
          <w:p w:rsidRDefault="0060037D" w:rsidP="00F861F7" w:rsidR="0060037D">
            <w:pPr>
              <w:rPr>
                <w:b/>
              </w:rPr>
            </w:pPr>
            <w:r>
              <w:rPr>
                <w:b/>
              </w:rPr>
              <w:t>prijave</w:t>
            </w:r>
          </w:p>
        </w:tc>
        <w:tc>
          <w:tcPr>
            <w:tcW w:type="dxa" w:w="3010"/>
          </w:tcPr>
          <w:p w:rsidRDefault="0060037D" w:rsidP="00F861F7" w:rsidR="00F861F7">
            <w:pPr>
              <w:rPr>
                <w:b/>
              </w:rPr>
            </w:pPr>
            <w:r>
              <w:rPr>
                <w:b/>
              </w:rPr>
              <w:t>Naziv i adresa vjerovnika</w:t>
            </w:r>
          </w:p>
        </w:tc>
        <w:tc>
          <w:tcPr>
            <w:tcW w:type="dxa" w:w="4860"/>
          </w:tcPr>
          <w:p w:rsidRDefault="0060037D" w:rsidP="00F861F7" w:rsidR="00F861F7">
            <w:pPr>
              <w:rPr>
                <w:b/>
              </w:rPr>
            </w:pPr>
            <w:r>
              <w:rPr>
                <w:b/>
              </w:rPr>
              <w:t>Osnov</w:t>
            </w:r>
            <w:r w:rsidR="002D49FC">
              <w:rPr>
                <w:b/>
              </w:rPr>
              <w:t xml:space="preserve"> </w:t>
            </w:r>
            <w:r>
              <w:rPr>
                <w:b/>
              </w:rPr>
              <w:t xml:space="preserve"> tražbine</w:t>
            </w:r>
          </w:p>
        </w:tc>
        <w:tc>
          <w:tcPr>
            <w:tcW w:type="dxa" w:w="4860"/>
          </w:tcPr>
          <w:p w:rsidRDefault="00420CEF" w:rsidP="00F861F7" w:rsidR="0060037D">
            <w:pPr>
              <w:rPr>
                <w:b/>
              </w:rPr>
            </w:pPr>
            <w:r>
              <w:rPr>
                <w:b/>
              </w:rPr>
              <w:t>visina  tražbine osigurano razlučnim pravom</w:t>
            </w:r>
          </w:p>
          <w:p w:rsidRDefault="00420CEF" w:rsidP="00F861F7" w:rsidR="00420CEF">
            <w:pPr>
              <w:rPr>
                <w:b/>
              </w:rPr>
            </w:pPr>
            <w:r>
              <w:rPr>
                <w:b/>
              </w:rPr>
              <w:t>i tražbini  na koju se odnosi  založno pravo</w:t>
            </w:r>
          </w:p>
        </w:tc>
      </w:tr>
      <w:tr w:rsidR="00F861F7">
        <w:tc>
          <w:tcPr>
            <w:tcW w:type="dxa" w:w="950"/>
          </w:tcPr>
          <w:p w:rsidRDefault="00826F0E" w:rsidP="00F861F7" w:rsidR="00F861F7" w:rsidRPr="00420CEF">
            <w:r w:rsidRPr="00420CEF">
              <w:t>I</w:t>
            </w:r>
            <w:r w:rsidR="0060037D" w:rsidRPr="00420CEF">
              <w:t>.</w:t>
            </w:r>
          </w:p>
        </w:tc>
        <w:tc>
          <w:tcPr>
            <w:tcW w:type="dxa" w:w="3010"/>
          </w:tcPr>
          <w:p w:rsidRDefault="00420CEF" w:rsidP="00F861F7" w:rsidR="0060037D" w:rsidRPr="00420CEF">
            <w:r w:rsidRPr="00420CEF">
              <w:t>Milisav Dulikravić</w:t>
            </w:r>
          </w:p>
          <w:p w:rsidRDefault="00420CEF" w:rsidP="00F861F7" w:rsidR="00420CEF" w:rsidRPr="00420CEF">
            <w:r w:rsidRPr="00420CEF">
              <w:t>Ludbreg, Matije Gupca 6</w:t>
            </w:r>
          </w:p>
          <w:p w:rsidRDefault="00420CEF" w:rsidP="00F861F7" w:rsidR="00420CEF" w:rsidRPr="005A27AD">
            <w:pPr>
              <w:rPr>
                <w:b/>
              </w:rPr>
            </w:pPr>
            <w:r w:rsidRPr="00420CEF">
              <w:t>OIB:28875769415</w:t>
            </w:r>
          </w:p>
        </w:tc>
        <w:tc>
          <w:tcPr>
            <w:tcW w:type="dxa" w:w="4860"/>
          </w:tcPr>
          <w:p w:rsidRDefault="00420CEF" w:rsidP="00F861F7" w:rsidR="002D49FC">
            <w:r>
              <w:t>Ugovor o zasnivanju založnog prava  na obveznicama  LNGU-I Lanište d.o.o.</w:t>
            </w:r>
          </w:p>
          <w:p w:rsidRDefault="00420CEF" w:rsidP="00F861F7" w:rsidR="00420CEF" w:rsidRPr="00F77E9F">
            <w:r>
              <w:t>Obavijest SKDA o upisanom založnom pravu</w:t>
            </w:r>
          </w:p>
        </w:tc>
        <w:tc>
          <w:tcPr>
            <w:tcW w:type="dxa" w:w="4860"/>
          </w:tcPr>
          <w:p w:rsidRDefault="00420CEF" w:rsidP="00F861F7" w:rsidR="00420CEF">
            <w:r>
              <w:t>540.00,00 kn</w:t>
            </w:r>
          </w:p>
          <w:p w:rsidRDefault="00420CEF" w:rsidP="00F861F7" w:rsidR="00420CEF" w:rsidRPr="00F77E9F">
            <w:r>
              <w:t>po tražbini pod r.br.17. tablice II viši isplatni red, na iznos od 1.684.466,99 kn</w:t>
            </w:r>
          </w:p>
        </w:tc>
      </w:tr>
    </w:tbl>
    <w:p w:rsidRDefault="002D49FC" w:rsidP="00F861F7" w:rsidR="002D49FC">
      <w:pPr>
        <w:rPr>
          <w:b/>
        </w:rPr>
      </w:pPr>
    </w:p>
    <w:p w:rsidRDefault="00420CEF" w:rsidP="00F861F7" w:rsidR="00420CEF">
      <w:pPr>
        <w:rPr>
          <w:b/>
        </w:rPr>
      </w:pPr>
    </w:p>
    <w:p w:rsidRDefault="00420CEF" w:rsidP="00F861F7" w:rsidR="00420CEF">
      <w:pPr>
        <w:rPr>
          <w:b/>
        </w:rPr>
      </w:pPr>
    </w:p>
    <w:p w:rsidRDefault="00420CEF" w:rsidP="00F861F7" w:rsidR="00420CEF" w:rsidRPr="00420CEF">
      <w:r w:rsidRPr="00420CEF">
        <w:t>U Prelogu, 08,prosinca 2017.                                                                                     Stečajni upravitelj:</w:t>
      </w:r>
    </w:p>
    <w:p w:rsidRDefault="00420CEF" w:rsidP="00F861F7" w:rsidR="00420CEF" w:rsidRPr="00420CEF">
      <w:r w:rsidRPr="00420CEF">
        <w:t xml:space="preserve">                                                                                                                                       Marija Domijan, dipl.oec.</w:t>
      </w:r>
    </w:p>
    <w:sectPr w:rsidSect="00F861F7" w:rsidR="00420CEF" w:rsidRPr="00420CEF">
      <w:pgSz w:orient="landscape" w:h="11906" w:w="16838"/>
      <w:pgMar w:gutter="0" w:footer="709" w:header="709" w:left="1418" w:bottom="1418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3B69"/>
    <w:rsid w:val="000150C6"/>
    <w:rsid w:val="00091ED5"/>
    <w:rsid w:val="000C4BA8"/>
    <w:rsid w:val="001D0592"/>
    <w:rsid w:val="001F614D"/>
    <w:rsid w:val="0021265B"/>
    <w:rsid w:val="002D49FC"/>
    <w:rsid w:val="0032358E"/>
    <w:rsid w:val="00420CEF"/>
    <w:rsid w:val="004C5619"/>
    <w:rsid w:val="005A27AD"/>
    <w:rsid w:val="005B0C6D"/>
    <w:rsid w:val="0060037D"/>
    <w:rsid w:val="006E6AD6"/>
    <w:rsid w:val="00826F0E"/>
    <w:rsid w:val="00A72C59"/>
    <w:rsid w:val="00C459D2"/>
    <w:rsid w:val="00DC54D2"/>
    <w:rsid w:val="00DD3615"/>
    <w:rsid w:val="00EC3B69"/>
    <w:rsid w:val="00F56104"/>
    <w:rsid w:val="00F77E9F"/>
    <w:rsid w:val="00F861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861F7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3235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358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358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358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358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861F7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3235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358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358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358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358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76514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Obavijest vjerovnika o postojanju razlučnog prava</izvorni_sadrzaj>
    <derivirana_varijabla naziv="DomainObject.Primjedba_1">Obavijest vjerovnika o postojanju razlučnog prava</derivirana_varijabla>
  </DomainObject.Primjedba>
  <DomainObject.Oznaka>
    <izvorni_sadrzaj>St-432/2017-24</izvorni_sadrzaj>
    <derivirana_varijabla naziv="DomainObject.Oznaka_1">St-432/2017-24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432</izvorni_sadrzaj>
    <derivirana_varijabla naziv="DomainObject.Predmet.Broj_1">432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kolovoza 2017.</izvorni_sadrzaj>
    <derivirana_varijabla naziv="DomainObject.Predmet.DatumOsnivanja_1">8.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 stečajnoga postupka</izvorni_sadrzaj>
    <derivirana_varijabla naziv="DomainObject.Predmet.Opis_1">Zahtjev za provedbu 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St-432/2017</izvorni_sadrzaj>
    <derivirana_varijabla naziv="DomainObject.Predmet.OznakaBroj_1">St-432/2017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DULEX - društvo s ograničenom odgovornošću, proizvodnja, trgovina i usluge zastupanog po punomoćniku Milisav Dulikravić, direktor; Marija Domijan</izvorni_sadrzaj>
    <derivirana_varijabla naziv="DomainObject.Predmet.ProtustrankaFormated_1">  DULEX - društvo s ograničenom odgovornošću, proizvodnja, trgovina i usluge zastupanog po punomoćniku Milisav Dulikravić, direktor; Marija Domijan</derivirana_varijabla>
  </DomainObject.Predmet.ProtustrankaFormated>
  <DomainObject.Predmet.ProtustrankaFormatedOIB>
    <izvorni_sadrzaj>  DULEX - društvo s ograničenom odgovornošću, proizvodnja, trgovina i usluge, OIB 09818079505 zastupanog po punomoćniku Milisav Dulikravić, direktor; Marija Domijan</izvorni_sadrzaj>
    <derivirana_varijabla naziv="DomainObject.Predmet.ProtustrankaFormatedOIB_1">  DULEX - društvo s ograničenom odgovornošću, proizvodnja, trgovina i usluge, OIB 09818079505 zastupanog po punomoćniku Milisav Dulikravić, direktor; Marija Domijan</derivirana_varijabla>
  </DomainObject.Predmet.ProtustrankaFormatedOIB>
  <DomainObject.Predmet.ProtustrankaFormatedWithAdress>
    <izvorni_sadrzaj> DULEX - društvo s ograničenom odgovornošću, proizvodnja, trgovina i usluge, Frankopanska 81, 42230 Ludbreg zastupanog po punomoćniku Milisav Dulikravić, direktor; Marija Domijan</izvorni_sadrzaj>
    <derivirana_varijabla naziv="DomainObject.Predmet.ProtustrankaFormatedWithAdress_1"> DULEX - društvo s ograničenom odgovornošću, proizvodnja, trgovina i usluge, Frankopanska 81, 42230 Ludbreg zastupanog po punomoćniku Milisav Dulikravić, direktor; Marija Domijan</derivirana_varijabla>
  </DomainObject.Predmet.ProtustrankaFormatedWithAdress>
  <DomainObject.Predmet.ProtustrankaFormatedWithAdressOIB>
    <izvorni_sadrzaj> DULEX - društvo s ograničenom odgovornošću, proizvodnja, trgovina i usluge, OIB 09818079505, Frankopanska 81, 42230 Ludbreg zastupanog po punomoćniku Milisav Dulikravić, direktor; Marija Domijan</izvorni_sadrzaj>
    <derivirana_varijabla naziv="DomainObject.Predmet.ProtustrankaFormatedWithAdressOIB_1"> DULEX - društvo s ograničenom odgovornošću, proizvodnja, trgovina i usluge, OIB 09818079505, Frankopanska 81, 42230 Ludbreg zastupanog po punomoćniku Milisav Dulikravić, direktor; Marija Domijan</derivirana_varijabla>
  </DomainObject.Predmet.ProtustrankaFormatedWithAdressOIB>
  <DomainObject.Predmet.ProtustrankaWithAdress>
    <izvorni_sadrzaj>DULEX - društvo s ograničenom odgovornošću, proizvodnja, trgovina i usluge Frankopanska 81, 42230 Ludbreg</izvorni_sadrzaj>
    <derivirana_varijabla naziv="DomainObject.Predmet.ProtustrankaWithAdress_1">DULEX - društvo s ograničenom odgovornošću, proizvodnja, trgovina i usluge Frankopanska 81, 42230 Ludbreg</derivirana_varijabla>
  </DomainObject.Predmet.ProtustrankaWithAdress>
  <DomainObject.Predmet.ProtustrankaWithAdressOIB>
    <izvorni_sadrzaj>DULEX - društvo s ograničenom odgovornošću, proizvodnja, trgovina i usluge, OIB 09818079505, Frankopanska 81, 42230 Ludbreg</izvorni_sadrzaj>
    <derivirana_varijabla naziv="DomainObject.Predmet.ProtustrankaWithAdressOIB_1">DULEX - društvo s ograničenom odgovornošću, proizvodnja, trgovina i usluge, OIB 09818079505, Frankopanska 81, 42230 Ludbreg</derivirana_varijabla>
  </DomainObject.Predmet.ProtustrankaWithAdressOIB>
  <DomainObject.Predmet.ProtustrankaNazivFormated>
    <izvorni_sadrzaj>DULEX - društvo s ograničenom odgovornošću, proizvodnja, trgovina i usluge</izvorni_sadrzaj>
    <derivirana_varijabla naziv="DomainObject.Predmet.ProtustrankaNazivFormated_1">DULEX - društvo s ograničenom odgovornošću, proizvodnja, trgovina i usluge</derivirana_varijabla>
  </DomainObject.Predmet.ProtustrankaNazivFormated>
  <DomainObject.Predmet.ProtustrankaNazivFormatedOIB>
    <izvorni_sadrzaj>DULEX - društvo s ograničenom odgovornošću, proizvodnja, trgovina i usluge, OIB 09818079505</izvorni_sadrzaj>
    <derivirana_varijabla naziv="DomainObject.Predmet.ProtustrankaNazivFormatedOIB_1">DULEX - društvo s ograničenom odgovornošću, proizvodnja, trgovina i usluge, OIB 09818079505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MINISTARSTVO FINANCIJA zastupanog po punomoćniku Županijsko državno odvjetništvo u Varaždinu; CEMEX BETON d.o.o. za proizvodnju i transport betona, pijeska i šljunka; Dejan Uljarević, odvjetnik u Zagrebu zastupanog po punomoćniku Dražen Lončar, odvjetnik u Zagrebu (pun. Dejana Uljarevića)</izvorni_sadrzaj>
    <derivirana_varijabla naziv="DomainObject.Predmet.StrankaFormated_1">  REPUBLIKA HRVATSKA MINISTARSTVO FINANCIJA zastupanog po punomoćniku Županijsko državno odvjetništvo u Varaždinu; CEMEX BETON d.o.o. za proizvodnju i transport betona, pijeska i šljunka; Dejan Uljarević, odvjetnik u Zagrebu zastupanog po punomoćniku Dražen Lončar, odvjetnik u Zagrebu (pun. Dejana Uljarevića)</derivirana_varijabla>
  </DomainObject.Predmet.StrankaFormated>
  <DomainObject.Predmet.StrankaFormatedOIB>
    <izvorni_sadrzaj>  REPUBLIKA HRVATSKA MINISTARSTVO FINANCIJA, OIB 18683136487 zastupanog po punomoćniku Županijsko državno odvjetništvo u Varaždinu; CEMEX BETON d.o.o. za proizvodnju i transport betona, pijeska i šljunka, OIB 28710813125; Dejan Uljarević, odvjetnik u Zagrebu, OIB 52008289535 zastupanog po punomoćniku Dražen Lončar, odvjetnik u Zagrebu (pun. Dejana Uljarevića)</izvorni_sadrzaj>
    <derivirana_varijabla naziv="DomainObject.Predmet.StrankaFormatedOIB_1">  REPUBLIKA HRVATSKA MINISTARSTVO FINANCIJA, OIB 18683136487 zastupanog po punomoćniku Županijsko državno odvjetništvo u Varaždinu; CEMEX BETON d.o.o. za proizvodnju i transport betona, pijeska i šljunka, OIB 28710813125; Dejan Uljarević, odvjetnik u Zagrebu, OIB 52008289535 zastupanog po punomoćniku Dražen Lončar, odvjetnik u Zagrebu (pun. Dejana Uljarevića)</derivirana_varijabla>
  </DomainObject.Predmet.StrankaFormatedOIB>
  <DomainObject.Predmet.StrankaFormatedWithAdress>
    <izvorni_sadrzaj> REPUBLIKA HRVATSKA MINISTARSTVO FINANCIJA, Katančićeva 5, 10000 Zagreb zastupanog po punomoćniku Županijsko državno odvjetništvo u Varaždinu; CEMEX BETON d.o.o. za proizvodnju i transport betona, pijeska i šljunka, F. Tuđmana 45, 21212 Kaštel Sućurac; Dejan Uljarević, odvjetnik u Zagrebu, Jurišićeva 2, 10000 Zagreb zastupanog po punomoćniku Dražen Lončar, odvjetnik u Zagrebu (pun. Dejana Uljarevića)</izvorni_sadrzaj>
    <derivirana_varijabla naziv="DomainObject.Predmet.StrankaFormatedWithAdress_1"> REPUBLIKA HRVATSKA MINISTARSTVO FINANCIJA, Katančićeva 5, 10000 Zagreb zastupanog po punomoćniku Županijsko državno odvjetništvo u Varaždinu; CEMEX BETON d.o.o. za proizvodnju i transport betona, pijeska i šljunka, F. Tuđmana 45, 21212 Kaštel Sućurac; Dejan Uljarević, odvjetnik u Zagrebu, Jurišićeva 2, 10000 Zagreb zastupanog po punomoćniku Dražen Lončar, odvjetnik u Zagrebu (pun. Dejana Uljarevića)</derivirana_varijabla>
  </DomainObject.Predmet.StrankaFormatedWithAdress>
  <DomainObject.Predmet.StrankaFormatedWithAdressOIB>
    <izvorni_sadrzaj> REPUBLIKA HRVATSKA MINISTARSTVO FINANCIJA, OIB 18683136487, Katančićeva 5, 10000 Zagreb zastupanog po punomoćniku Županijsko državno odvjetništvo u Varaždinu; CEMEX BETON d.o.o. za proizvodnju i transport betona, pijeska i šljunka, OIB 28710813125, F. Tuđmana 45, 21212 Kaštel Sućurac; Dejan Uljarević, odvjetnik u Zagrebu, OIB 52008289535, Jurišićeva 2, 10000 Zagreb zastupanog po punomoćniku Dražen Lončar, odvjetnik u Zagrebu (pun. Dejana Uljarevića)</izvorni_sadrzaj>
    <derivirana_varijabla naziv="DomainObject.Predmet.StrankaFormatedWithAdressOIB_1"> REPUBLIKA HRVATSKA MINISTARSTVO FINANCIJA, OIB 18683136487, Katančićeva 5, 10000 Zagreb zastupanog po punomoćniku Županijsko državno odvjetništvo u Varaždinu; CEMEX BETON d.o.o. za proizvodnju i transport betona, pijeska i šljunka, OIB 28710813125, F. Tuđmana 45, 21212 Kaštel Sućurac; Dejan Uljarević, odvjetnik u Zagrebu, OIB 52008289535, Jurišićeva 2, 10000 Zagreb zastupanog po punomoćniku Dražen Lončar, odvjetnik u Zagrebu (pun. Dejana Uljarevića)</derivirana_varijabla>
  </DomainObject.Predmet.StrankaFormatedWithAdressOIB>
  <DomainObject.Predmet.StrankaWithAdress>
    <izvorni_sadrzaj>REPUBLIKA HRVATSKA MINISTARSTVO FINANCIJA Katančićeva 5,10000 Zagreb,CEMEX BETON d.o.o. za proizvodnju i transport betona, pijeska i šljunka F. Tuđmana 45,21212 Kaštel Sućurac,Dejan Uljarević, odvjetnik u Zagrebu Jurišićeva 2,10000 Zagreb</izvorni_sadrzaj>
    <derivirana_varijabla naziv="DomainObject.Predmet.StrankaWithAdress_1">REPUBLIKA HRVATSKA MINISTARSTVO FINANCIJA Katančićeva 5,10000 Zagreb,CEMEX BETON d.o.o. za proizvodnju i transport betona, pijeska i šljunka F. Tuđmana 45,21212 Kaštel Sućurac,Dejan Uljarević, odvjetnik u Zagrebu Jurišićeva 2,10000 Zagreb</derivirana_varijabla>
  </DomainObject.Predmet.StrankaWithAdress>
  <DomainObject.Predmet.StrankaWithAdressOIB>
    <izvorni_sadrzaj>REPUBLIKA HRVATSKA MINISTARSTVO FINANCIJA, OIB 18683136487, Katančićeva 5,10000 Zagreb,CEMEX BETON d.o.o. za proizvodnju i transport betona, pijeska i šljunka, OIB 28710813125, F. Tuđmana 45,21212 Kaštel Sućurac,Dejan Uljarević, odvjetnik u Zagrebu, OIB 52008289535, Jurišićeva 2,10000 Zagreb</izvorni_sadrzaj>
    <derivirana_varijabla naziv="DomainObject.Predmet.StrankaWithAdressOIB_1">REPUBLIKA HRVATSKA MINISTARSTVO FINANCIJA, OIB 18683136487, Katančićeva 5,10000 Zagreb,CEMEX BETON d.o.o. za proizvodnju i transport betona, pijeska i šljunka, OIB 28710813125, F. Tuđmana 45,21212 Kaštel Sućurac,Dejan Uljarević, odvjetnik u Zagrebu, OIB 52008289535, Jurišićeva 2,10000 Zagreb</derivirana_varijabla>
  </DomainObject.Predmet.StrankaWithAdressOIB>
  <DomainObject.Predmet.StrankaNazivFormated>
    <izvorni_sadrzaj>REPUBLIKA HRVATSKA MINISTARSTVO FINANCIJA,CEMEX BETON d.o.o. za proizvodnju i transport betona, pijeska i šljunka,Dejan Uljarević, odvjetnik u Zagrebu</izvorni_sadrzaj>
    <derivirana_varijabla naziv="DomainObject.Predmet.StrankaNazivFormated_1">REPUBLIKA HRVATSKA MINISTARSTVO FINANCIJA,CEMEX BETON d.o.o. za proizvodnju i transport betona, pijeska i šljunka,Dejan Uljarević, odvjetnik u Zagrebu</derivirana_varijabla>
  </DomainObject.Predmet.StrankaNazivFormated>
  <DomainObject.Predmet.StrankaNazivFormatedOIB>
    <izvorni_sadrzaj>REPUBLIKA HRVATSKA MINISTARSTVO FINANCIJA, OIB 18683136487,CEMEX BETON d.o.o. za proizvodnju i transport betona, pijeska i šljunka, OIB 28710813125,Dejan Uljarević, odvjetnik u Zagrebu, OIB 52008289535</izvorni_sadrzaj>
    <derivirana_varijabla naziv="DomainObject.Predmet.StrankaNazivFormatedOIB_1">REPUBLIKA HRVATSKA MINISTARSTVO FINANCIJA, OIB 18683136487,CEMEX BETON d.o.o. za proizvodnju i transport betona, pijeska i šljunka, OIB 28710813125,Dejan Uljarević, odvjetnik u Zagrebu, OIB 52008289535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642810.16</izvorni_sadrzaj>
    <derivirana_varijabla naziv="DomainObject.Predmet.TrenutnaVrijednost_1">642810.16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REPUBLIKA HRVATSKA MINISTARSTVO FINANCIJA zastupanog po punomoćniku Županijsko državno odvjetništvo u Varaždinu</item>
      <item>CEMEX BETON d.o.o. za proizvodnju i transport betona, pijeska i šljunka</item>
      <item>Dejan Uljarević, odvjetnik u Zagrebu zastupanog po punomoćniku Dražen Lončar, odvjetnik u Zagrebu (pun. Dejana Uljarevića)</item>
    </izvorni_sadrzaj>
    <derivirana_varijabla naziv="DomainObject.Predmet.StrankaListFormated_1">
      <item>REPUBLIKA HRVATSKA MINISTARSTVO FINANCIJA zastupanog po punomoćniku Županijsko državno odvjetništvo u Varaždinu</item>
      <item>CEMEX BETON d.o.o. za proizvodnju i transport betona, pijeska i šljunka</item>
      <item>Dejan Uljarević, odvjetnik u Zagrebu zastupanog po punomoćniku Dražen Lončar, odvjetnik u Zagrebu (pun. Dejana Uljarevića)</item>
    </derivirana_varijabla>
  </DomainObject.Predmet.StrankaListFormated>
  <DomainObject.Predmet.StrankaListFormatedOIB>
    <izvorni_sadrzaj>
      <item>REPUBLIKA HRVATSKA MINISTARSTVO FINANCIJA, OIB 18683136487 zastupanog po punomoćniku Županijsko državno odvjetništvo u Varaždinu</item>
      <item>CEMEX BETON d.o.o. za proizvodnju i transport betona, pijeska i šljunka, OIB 28710813125</item>
      <item>Dejan Uljarević, odvjetnik u Zagrebu, OIB 52008289535 zastupanog po punomoćniku Dražen Lončar, odvjetnik u Zagrebu (pun. Dejana Uljarevića)</item>
    </izvorni_sadrzaj>
    <derivirana_varijabla naziv="DomainObject.Predmet.StrankaListFormatedOIB_1">
      <item>REPUBLIKA HRVATSKA MINISTARSTVO FINANCIJA, OIB 18683136487 zastupanog po punomoćniku Županijsko državno odvjetništvo u Varaždinu</item>
      <item>CEMEX BETON d.o.o. za proizvodnju i transport betona, pijeska i šljunka, OIB 28710813125</item>
      <item>Dejan Uljarević, odvjetnik u Zagrebu, OIB 52008289535 zastupanog po punomoćniku Dražen Lončar, odvjetnik u Zagrebu (pun. Dejana Uljarevića)</item>
    </derivirana_varijabla>
  </DomainObject.Predmet.StrankaListFormatedOIB>
  <DomainObject.Predmet.StrankaListFormatedWithAdress>
    <izvorni_sadrzaj>
      <item>REPUBLIKA HRVATSKA MINISTARSTVO FINANCIJA, Katančićeva 5, 10000 Zagreb zastupanog po punomoćniku Županijsko državno odvjetništvo u Varaždinu</item>
      <item>CEMEX BETON d.o.o. za proizvodnju i transport betona, pijeska i šljunka, F. Tuđmana 45, 21212 Kaštel Sućurac</item>
      <item>Dejan Uljarević, odvjetnik u Zagrebu, Jurišićeva 2, 10000 Zagreb zastupanog po punomoćniku Dražen Lončar, odvjetnik u Zagrebu (pun. Dejana Uljarevića)</item>
    </izvorni_sadrzaj>
    <derivirana_varijabla naziv="DomainObject.Predmet.StrankaListFormatedWithAdress_1">
      <item>REPUBLIKA HRVATSKA MINISTARSTVO FINANCIJA, Katančićeva 5, 10000 Zagreb zastupanog po punomoćniku Županijsko državno odvjetništvo u Varaždinu</item>
      <item>CEMEX BETON d.o.o. za proizvodnju i transport betona, pijeska i šljunka, F. Tuđmana 45, 21212 Kaštel Sućurac</item>
      <item>Dejan Uljarević, odvjetnik u Zagrebu, Jurišićeva 2, 10000 Zagreb zastupanog po punomoćniku Dražen Lončar, odvjetnik u Zagrebu (pun. Dejana Uljarevića)</item>
    </derivirana_varijabla>
  </DomainObject.Predmet.StrankaListFormatedWithAdress>
  <DomainObject.Predmet.StrankaListFormatedWithAdressOIB>
    <izvorni_sadrzaj>
      <item>REPUBLIKA HRVATSKA MINISTARSTVO FINANCIJA, OIB 18683136487, Katančićeva 5, 10000 Zagreb zastupanog po punomoćniku Županijsko državno odvjetništvo u Varaždinu</item>
      <item>CEMEX BETON d.o.o. za proizvodnju i transport betona, pijeska i šljunka, OIB 28710813125, F. Tuđmana 45, 21212 Kaštel Sućurac</item>
      <item>Dejan Uljarević, odvjetnik u Zagrebu, OIB 52008289535, Jurišićeva 2, 10000 Zagreb zastupanog po punomoćniku Dražen Lončar, odvjetnik u Zagrebu (pun. Dejana Uljarevića)</item>
    </izvorni_sadrzaj>
    <derivirana_varijabla naziv="DomainObject.Predmet.StrankaListFormatedWithAdressOIB_1">
      <item>REPUBLIKA HRVATSKA MINISTARSTVO FINANCIJA, OIB 18683136487, Katančićeva 5, 10000 Zagreb zastupanog po punomoćniku Županijsko državno odvjetništvo u Varaždinu</item>
      <item>CEMEX BETON d.o.o. za proizvodnju i transport betona, pijeska i šljunka, OIB 28710813125, F. Tuđmana 45, 21212 Kaštel Sućurac</item>
      <item>Dejan Uljarević, odvjetnik u Zagrebu, OIB 52008289535, Jurišićeva 2, 10000 Zagreb zastupanog po punomoćniku Dražen Lončar, odvjetnik u Zagrebu (pun. Dejana Uljarevića)</item>
    </derivirana_varijabla>
  </DomainObject.Predmet.StrankaListFormatedWithAdressOIB>
  <DomainObject.Predmet.StrankaListNazivFormated>
    <izvorni_sadrzaj>
      <item>REPUBLIKA HRVATSKA MINISTARSTVO FINANCIJA</item>
      <item>CEMEX BETON d.o.o. za proizvodnju i transport betona, pijeska i šljunka</item>
      <item>Dejan Uljarević, odvjetnik u Zagrebu</item>
    </izvorni_sadrzaj>
    <derivirana_varijabla naziv="DomainObject.Predmet.StrankaListNazivFormated_1">
      <item>REPUBLIKA HRVATSKA MINISTARSTVO FINANCIJA</item>
      <item>CEMEX BETON d.o.o. za proizvodnju i transport betona, pijeska i šljunka</item>
      <item>Dejan Uljarević, odvjetnik u Zagrebu</item>
    </derivirana_varijabla>
  </DomainObject.Predmet.StrankaListNazivFormated>
  <DomainObject.Predmet.StrankaListNazivFormatedOIB>
    <izvorni_sadrzaj>
      <item>REPUBLIKA HRVATSKA MINISTARSTVO FINANCIJA, OIB 18683136487</item>
      <item>CEMEX BETON d.o.o. za proizvodnju i transport betona, pijeska i šljunka, OIB 28710813125</item>
      <item>Dejan Uljarević, odvjetnik u Zagrebu, OIB 52008289535</item>
    </izvorni_sadrzaj>
    <derivirana_varijabla naziv="DomainObject.Predmet.StrankaListNazivFormatedOIB_1">
      <item>REPUBLIKA HRVATSKA MINISTARSTVO FINANCIJA, OIB 18683136487</item>
      <item>CEMEX BETON d.o.o. za proizvodnju i transport betona, pijeska i šljunka, OIB 28710813125</item>
      <item>Dejan Uljarević, odvjetnik u Zagrebu, OIB 52008289535</item>
    </derivirana_varijabla>
  </DomainObject.Predmet.StrankaListNazivFormatedOIB>
  <DomainObject.Predmet.ProtuStrankaListFormated>
    <izvorni_sadrzaj>
      <item>DULEX - društvo s ograničenom odgovornošću, proizvodnja, trgovina i usluge zastupanog po punomoćniku Milisav Dulikravić, direktor; Marija Domijan</item>
    </izvorni_sadrzaj>
    <derivirana_varijabla naziv="DomainObject.Predmet.ProtuStrankaListFormated_1">
      <item>DULEX - društvo s ograničenom odgovornošću, proizvodnja, trgovina i usluge zastupanog po punomoćniku Milisav Dulikravić, direktor; Marija Domijan</item>
    </derivirana_varijabla>
  </DomainObject.Predmet.ProtuStrankaListFormated>
  <DomainObject.Predmet.ProtuStrankaListFormatedOIB>
    <izvorni_sadrzaj>
      <item>DULEX - društvo s ograničenom odgovornošću, proizvodnja, trgovina i usluge, OIB 09818079505 zastupanog po punomoćniku Milisav Dulikravić, direktor; Marija Domijan</item>
    </izvorni_sadrzaj>
    <derivirana_varijabla naziv="DomainObject.Predmet.ProtuStrankaListFormatedOIB_1">
      <item>DULEX - društvo s ograničenom odgovornošću, proizvodnja, trgovina i usluge, OIB 09818079505 zastupanog po punomoćniku Milisav Dulikravić, direktor; Marija Domijan</item>
    </derivirana_varijabla>
  </DomainObject.Predmet.ProtuStrankaListFormatedOIB>
  <DomainObject.Predmet.ProtuStrankaListFormatedWithAdress>
    <izvorni_sadrzaj>
      <item>DULEX - društvo s ograničenom odgovornošću, proizvodnja, trgovina i usluge, Frankopanska 81, 42230 Ludbreg zastupanog po punomoćniku Milisav Dulikravić, direktor; Marija Domijan</item>
    </izvorni_sadrzaj>
    <derivirana_varijabla naziv="DomainObject.Predmet.ProtuStrankaListFormatedWithAdress_1">
      <item>DULEX - društvo s ograničenom odgovornošću, proizvodnja, trgovina i usluge, Frankopanska 81, 42230 Ludbreg zastupanog po punomoćniku Milisav Dulikravić, direktor; Marija Domijan</item>
    </derivirana_varijabla>
  </DomainObject.Predmet.ProtuStrankaListFormatedWithAdress>
  <DomainObject.Predmet.ProtuStrankaListFormatedWithAdressOIB>
    <izvorni_sadrzaj>
      <item>DULEX - društvo s ograničenom odgovornošću, proizvodnja, trgovina i usluge, OIB 09818079505, Frankopanska 81, 42230 Ludbreg zastupanog po punomoćniku Milisav Dulikravić, direktor; Marija Domijan</item>
    </izvorni_sadrzaj>
    <derivirana_varijabla naziv="DomainObject.Predmet.ProtuStrankaListFormatedWithAdressOIB_1">
      <item>DULEX - društvo s ograničenom odgovornošću, proizvodnja, trgovina i usluge, OIB 09818079505, Frankopanska 81, 42230 Ludbreg zastupanog po punomoćniku Milisav Dulikravić, direktor; Marija Domijan</item>
    </derivirana_varijabla>
  </DomainObject.Predmet.ProtuStrankaListFormatedWithAdressOIB>
  <DomainObject.Predmet.ProtuStrankaListNazivFormated>
    <izvorni_sadrzaj>
      <item>DULEX - društvo s ograničenom odgovornošću, proizvodnja, trgovina i usluge</item>
    </izvorni_sadrzaj>
    <derivirana_varijabla naziv="DomainObject.Predmet.ProtuStrankaListNazivFormated_1">
      <item>DULEX - društvo s ograničenom odgovornošću, proizvodnja, trgovina i usluge</item>
    </derivirana_varijabla>
  </DomainObject.Predmet.ProtuStrankaListNazivFormated>
  <DomainObject.Predmet.ProtuStrankaListNazivFormatedOIB>
    <izvorni_sadrzaj>
      <item>DULEX - društvo s ograničenom odgovornošću, proizvodnja, trgovina i usluge, OIB 09818079505</item>
    </izvorni_sadrzaj>
    <derivirana_varijabla naziv="DomainObject.Predmet.ProtuStrankaListNazivFormatedOIB_1">
      <item>DULEX - društvo s ograničenom odgovornošću, proizvodnja, trgovina i usluge, OIB 09818079505</item>
    </derivirana_varijabla>
  </DomainObject.Predmet.ProtuStrankaListNazivFormatedOIB>
  <DomainObject.Predmet.OstaliListFormated>
    <izvorni_sadrzaj>
      <item>Županijsko državno odvjetništvo u Varaždinu punomoćnik sudionika u postupku REPUBLIKA HRVATSKA MINISTARSTVO FINANCIJA</item>
      <item>Dražen Lončar, odvjetnik u Zagrebu (pun. Dejana Uljarevića) punomoćnik sudionika u postupku Dejan Uljarević, odvjetnik u Zagrebu</item>
      <item>Milisav Dulikravić, direktor punomoćnik sudionika u postupku DULEX - društvo s ograničenom odgovornošću, proizvodnja, trgovina i usluge</item>
      <item>Marija Domijan punomoćnik sudionika u postupku DULEX - društvo s ograničenom odgovornošću, proizvodnja, trgovina i usluge</item>
    </izvorni_sadrzaj>
    <derivirana_varijabla naziv="DomainObject.Predmet.OstaliListFormated_1">
      <item>Županijsko državno odvjetništvo u Varaždinu punomoćnik sudionika u postupku REPUBLIKA HRVATSKA MINISTARSTVO FINANCIJA</item>
      <item>Dražen Lončar, odvjetnik u Zagrebu (pun. Dejana Uljarevića) punomoćnik sudionika u postupku Dejan Uljarević, odvjetnik u Zagrebu</item>
      <item>Milisav Dulikravić, direktor punomoćnik sudionika u postupku DULEX - društvo s ograničenom odgovornošću, proizvodnja, trgovina i usluge</item>
      <item>Marija Domijan punomoćnik sudionika u postupku DULEX - društvo s ograničenom odgovornošću, proizvodnja, trgovina i usluge</item>
    </derivirana_varijabla>
  </DomainObject.Predmet.OstaliListFormated>
  <DomainObject.Predmet.OstaliListFormatedOIB>
    <izvorni_sadrzaj>
      <item>Županijsko državno odvjetništvo u Varaždinu punomoćnik sudionika u postupku REPUBLIKA HRVATSKA MINISTARSTVO FINANCIJA</item>
      <item>Dražen Lončar, odvjetnik u Zagrebu (pun. Dejana Uljarevića) punomoćnik sudionika u postupku Dejan Uljarević, odvjetnik u Zagrebu</item>
      <item>Milisav Dulikravić, direktor, OIB 28875769415 punomoćnik sudionika u postupku DULEX - društvo s ograničenom odgovornošću, proizvodnja, trgovina i usluge</item>
      <item>Marija Domijan, OIB 33388938738 punomoćnik sudionika u postupku DULEX - društvo s ograničenom odgovornošću, proizvodnja, trgovina i usluge</item>
    </izvorni_sadrzaj>
    <derivirana_varijabla naziv="DomainObject.Predmet.OstaliListFormatedOIB_1">
      <item>Županijsko državno odvjetništvo u Varaždinu punomoćnik sudionika u postupku REPUBLIKA HRVATSKA MINISTARSTVO FINANCIJA</item>
      <item>Dražen Lončar, odvjetnik u Zagrebu (pun. Dejana Uljarevića) punomoćnik sudionika u postupku Dejan Uljarević, odvjetnik u Zagrebu</item>
      <item>Milisav Dulikravić, direktor, OIB 28875769415 punomoćnik sudionika u postupku DULEX - društvo s ograničenom odgovornošću, proizvodnja, trgovina i usluge</item>
      <item>Marija Domijan, OIB 33388938738 punomoćnik sudionika u postupku DULEX - društvo s ograničenom odgovornošću, proizvodnja, trgovina i usluge</item>
    </derivirana_varijabla>
  </DomainObject.Predmet.OstaliListFormatedOIB>
  <DomainObject.Predmet.OstaliListFormatedWithAdress>
    <izvorni_sadrzaj>
      <item>Županijsko državno odvjetništvo u Varaždinu punomoćnik sudionika u postupku REPUBLIKA HRVATSKA MINISTARSTVO FINANCIJA</item>
      <item>Dražen Lončar, odvjetnik u Zagrebu (pun. Dejana Uljarevića), Mažuranićev trg 7, 10000 Zagreb punomoćnik sudionika u postupku Dejan Uljarević, odvjetnik u Zagrebu</item>
      <item>Milisav Dulikravić, direktor, Matije Gupca 6, 42230 Ludbreg punomoćnik sudionika u postupku DULEX - društvo s ograničenom odgovornošću, proizvodnja, trgovina i usluge</item>
      <item>Marija Domijan, Sajmišna 8, 40323 Prelog punomoćnik sudionika u postupku DULEX - društvo s ograničenom odgovornošću, proizvodnja, trgovina i usluge</item>
    </izvorni_sadrzaj>
    <derivirana_varijabla naziv="DomainObject.Predmet.OstaliListFormatedWithAdress_1">
      <item>Županijsko državno odvjetništvo u Varaždinu punomoćnik sudionika u postupku REPUBLIKA HRVATSKA MINISTARSTVO FINANCIJA</item>
      <item>Dražen Lončar, odvjetnik u Zagrebu (pun. Dejana Uljarevića), Mažuranićev trg 7, 10000 Zagreb punomoćnik sudionika u postupku Dejan Uljarević, odvjetnik u Zagrebu</item>
      <item>Milisav Dulikravić, direktor, Matije Gupca 6, 42230 Ludbreg punomoćnik sudionika u postupku DULEX - društvo s ograničenom odgovornošću, proizvodnja, trgovina i usluge</item>
      <item>Marija Domijan, Sajmišna 8, 40323 Prelog punomoćnik sudionika u postupku DULEX - društvo s ograničenom odgovornošću, proizvodnja, trgovina i usluge</item>
    </derivirana_varijabla>
  </DomainObject.Predmet.OstaliListFormatedWithAdress>
  <DomainObject.Predmet.OstaliListFormatedWithAdressOIB>
    <izvorni_sadrzaj>
      <item>Županijsko državno odvjetništvo u Varaždinu punomoćnik sudionika u postupku REPUBLIKA HRVATSKA MINISTARSTVO FINANCIJA</item>
      <item>Dražen Lončar, odvjetnik u Zagrebu (pun. Dejana Uljarevića), Mažuranićev trg 7, 10000 Zagreb punomoćnik sudionika u postupku Dejan Uljarević, odvjetnik u Zagrebu</item>
      <item>Milisav Dulikravić, direktor, OIB 28875769415, Matije Gupca 6, 42230 Ludbreg punomoćnik sudionika u postupku DULEX - društvo s ograničenom odgovornošću, proizvodnja, trgovina i usluge</item>
      <item>Marija Domijan, OIB 33388938738, Sajmišna 8, 40323 Prelog punomoćnik sudionika u postupku DULEX - društvo s ograničenom odgovornošću, proizvodnja, trgovina i usluge</item>
    </izvorni_sadrzaj>
    <derivirana_varijabla naziv="DomainObject.Predmet.OstaliListFormatedWithAdressOIB_1">
      <item>Županijsko državno odvjetništvo u Varaždinu punomoćnik sudionika u postupku REPUBLIKA HRVATSKA MINISTARSTVO FINANCIJA</item>
      <item>Dražen Lončar, odvjetnik u Zagrebu (pun. Dejana Uljarevića), Mažuranićev trg 7, 10000 Zagreb punomoćnik sudionika u postupku Dejan Uljarević, odvjetnik u Zagrebu</item>
      <item>Milisav Dulikravić, direktor, OIB 28875769415, Matije Gupca 6, 42230 Ludbreg punomoćnik sudionika u postupku DULEX - društvo s ograničenom odgovornošću, proizvodnja, trgovina i usluge</item>
      <item>Marija Domijan, OIB 33388938738, Sajmišna 8, 40323 Prelog punomoćnik sudionika u postupku DULEX - društvo s ograničenom odgovornošću, proizvodnja, trgovina i usluge</item>
    </derivirana_varijabla>
  </DomainObject.Predmet.OstaliListFormatedWithAdressOIB>
  <DomainObject.Predmet.OstaliListNazivFormated>
    <izvorni_sadrzaj>
      <item>Županijsko državno odvjetništvo u Varaždinu</item>
      <item>Dražen Lončar, odvjetnik u Zagrebu (pun. Dejana Uljarevića)</item>
      <item>Milisav Dulikravić, direktor</item>
      <item>Marija Domijan</item>
    </izvorni_sadrzaj>
    <derivirana_varijabla naziv="DomainObject.Predmet.OstaliListNazivFormated_1">
      <item>Županijsko državno odvjetništvo u Varaždinu</item>
      <item>Dražen Lončar, odvjetnik u Zagrebu (pun. Dejana Uljarevića)</item>
      <item>Milisav Dulikravić, direktor</item>
      <item>Marija Domijan</item>
    </derivirana_varijabla>
  </DomainObject.Predmet.OstaliListNazivFormated>
  <DomainObject.Predmet.OstaliListNazivFormatedOIB>
    <izvorni_sadrzaj>
      <item>Županijsko državno odvjetništvo u Varaždinu</item>
      <item>Dražen Lončar, odvjetnik u Zagrebu (pun. Dejana Uljarevića)</item>
      <item>Milisav Dulikravić, direktor, OIB 28875769415</item>
      <item>Marija Domijan, OIB 33388938738</item>
    </izvorni_sadrzaj>
    <derivirana_varijabla naziv="DomainObject.Predmet.OstaliListNazivFormatedOIB_1">
      <item>Županijsko državno odvjetništvo u Varaždinu</item>
      <item>Dražen Lončar, odvjetnik u Zagrebu (pun. Dejana Uljarevića)</item>
      <item>Milisav Dulikravić, direktor, OIB 28875769415</item>
      <item>Marija Domijan, OIB 33388938738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2017.</izvorni_sadrzaj>
    <derivirana_varijabla naziv="DomainObject.Datum_1">13.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 MINISTARSTVO FINANCIJA i dr.</izvorni_sadrzaj>
    <derivirana_varijabla naziv="DomainObject.Predmet.StrankaIDrugi_1">REPUBLIKA HRVATSKA MINISTARSTVO FINANCIJA i dr.</derivirana_varijabla>
  </DomainObject.Predmet.StrankaIDrugi>
  <DomainObject.Predmet.ProtustrankaIDrugi>
    <izvorni_sadrzaj>DULEX - društvo s ograničenom odgovornošću, proizvodnja, trgovina i usluge</izvorni_sadrzaj>
    <derivirana_varijabla naziv="DomainObject.Predmet.ProtustrankaIDrugi_1">DULEX - društvo s ograničenom odgovornošću, proizvodnja, trgovina i usluge</derivirana_varijabla>
  </DomainObject.Predmet.ProtustrankaIDrugi>
  <DomainObject.Predmet.StrankaIDrugiAdressOIB>
    <izvorni_sadrzaj>REPUBLIKA HRVATSKA MINISTARSTVO FINANCIJA, OIB 18683136487, Katančićeva 5, 10000 Zagreb i dr.</izvorni_sadrzaj>
    <derivirana_varijabla naziv="DomainObject.Predmet.StrankaIDrugiAdressOIB_1">REPUBLIKA HRVATSKA MINISTARSTVO FINANCIJA, OIB 18683136487, Katančićeva 5, 10000 Zagreb i dr.</derivirana_varijabla>
  </DomainObject.Predmet.StrankaIDrugiAdressOIB>
  <DomainObject.Predmet.ProtustrankaIDrugiAdressOIB>
    <izvorni_sadrzaj>DULEX - društvo s ograničenom odgovornošću, proizvodnja, trgovina i usluge, OIB 09818079505, Frankopanska 81, 42230 Ludbreg</izvorni_sadrzaj>
    <derivirana_varijabla naziv="DomainObject.Predmet.ProtustrankaIDrugiAdressOIB_1">DULEX - društvo s ograničenom odgovornošću, proizvodnja, trgovina i usluge, OIB 09818079505, Frankopanska 81, 42230 Ludbreg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DULEX - društvo s ograničenom odgovornošću, proizvodnja, trgovina i usluge</item>
      <item>REPUBLIKA HRVATSKA MINISTARSTVO FINANCIJA</item>
      <item>Županijsko državno odvjetništvo u Varaždinu</item>
      <item>CEMEX BETON d.o.o. za proizvodnju i transport betona, pijeska i šljunka</item>
      <item>Dražen Lončar, odvjetnik u Zagrebu (pun. Dejana Uljarevića)</item>
      <item>Dejan Uljarević, odvjetnik u Zagrebu</item>
      <item>Milisav Dulikravić, direktor</item>
      <item>Marija Domijan</item>
    </izvorni_sadrzaj>
    <derivirana_varijabla naziv="DomainObject.Predmet.SudioniciListNaziv_1">
      <item>DULEX - društvo s ograničenom odgovornošću, proizvodnja, trgovina i usluge</item>
      <item>REPUBLIKA HRVATSKA MINISTARSTVO FINANCIJA</item>
      <item>Županijsko državno odvjetništvo u Varaždinu</item>
      <item>CEMEX BETON d.o.o. za proizvodnju i transport betona, pijeska i šljunka</item>
      <item>Dražen Lončar, odvjetnik u Zagrebu (pun. Dejana Uljarevića)</item>
      <item>Dejan Uljarević, odvjetnik u Zagrebu</item>
      <item>Milisav Dulikravić, direktor</item>
      <item>Marija Domijan</item>
    </derivirana_varijabla>
  </DomainObject.Predmet.SudioniciListNaziv>
  <DomainObject.Predmet.SudioniciListAdressOIB>
    <izvorni_sadrzaj>
      <item>DULEX - društvo s ograničenom odgovornošću, proizvodnja, trgovina i usluge, OIB 09818079505, Frankopanska 81,42230 Ludbreg</item>
      <item>REPUBLIKA HRVATSKA MINISTARSTVO FINANCIJA, OIB 18683136487, Katančićeva 5,10000 Zagreb</item>
      <item>Županijsko državno odvjetništvo u Varaždinu</item>
      <item>CEMEX BETON d.o.o. za proizvodnju i transport betona, pijeska i šljunka, OIB 28710813125, F. Tuđmana 45,21212 Kaštel Sućurac</item>
      <item>Dražen Lončar, odvjetnik u Zagrebu (pun. Dejana Uljarevića), Mažuranićev trg 7,10000 Zagreb</item>
      <item>Dejan Uljarević, odvjetnik u Zagrebu, OIB 52008289535, Jurišićeva 2,10000 Zagreb</item>
      <item>Milisav Dulikravić, direktor, OIB 28875769415, Matije Gupca 6,42230 Ludbreg</item>
      <item>Marija Domijan, OIB 33388938738, Sajmišna 8,40323 Prelog</item>
    </izvorni_sadrzaj>
    <derivirana_varijabla naziv="DomainObject.Predmet.SudioniciListAdressOIB_1">
      <item>DULEX - društvo s ograničenom odgovornošću, proizvodnja, trgovina i usluge, OIB 09818079505, Frankopanska 81,42230 Ludbreg</item>
      <item>REPUBLIKA HRVATSKA MINISTARSTVO FINANCIJA, OIB 18683136487, Katančićeva 5,10000 Zagreb</item>
      <item>Županijsko državno odvjetništvo u Varaždinu</item>
      <item>CEMEX BETON d.o.o. za proizvodnju i transport betona, pijeska i šljunka, OIB 28710813125, F. Tuđmana 45,21212 Kaštel Sućurac</item>
      <item>Dražen Lončar, odvjetnik u Zagrebu (pun. Dejana Uljarevića), Mažuranićev trg 7,10000 Zagreb</item>
      <item>Dejan Uljarević, odvjetnik u Zagrebu, OIB 52008289535, Jurišićeva 2,10000 Zagreb</item>
      <item>Milisav Dulikravić, direktor, OIB 28875769415, Matije Gupca 6,42230 Ludbreg</item>
      <item>Marija Domijan, OIB 33388938738, Sajmišna 8,40323 Prelog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09818079505</item>
      <item>, OIB 18683136487</item>
      <item>, OIB null</item>
      <item>, OIB 28710813125</item>
      <item>, OIB null</item>
      <item>, OIB 52008289535</item>
      <item>, OIB 28875769415</item>
      <item>, OIB 33388938738</item>
    </izvorni_sadrzaj>
    <derivirana_varijabla naziv="DomainObject.Predmet.SudioniciListNazivOIB_1">
      <item>, OIB 09818079505</item>
      <item>, OIB 18683136487</item>
      <item>, OIB null</item>
      <item>, OIB 28710813125</item>
      <item>, OIB null</item>
      <item>, OIB 52008289535</item>
      <item>, OIB 28875769415</item>
      <item>, OIB 33388938738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Domijan, OIB 33388938738, Sajmišna 8 Prelog</item>
    </izvorni_sadrzaj>
    <derivirana_varijabla naziv="DomainObject.Predmet.StecajniUpraviteljiListAddressOIB_1">
      <item>Marija Domijan, OIB 33388938738, Sajmišna 8 Prelog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118</properties:Words>
  <properties:Characters>901</properties:Characters>
  <properties:Lines>35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MIDEA d</vt:lpstr>
    </vt:vector>
  </properties:TitlesOfParts>
  <properties:LinksUpToDate>false</properties:LinksUpToDate>
  <properties:CharactersWithSpaces>1294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2017-12-13T12:30:00Z</dcterms:created>
  <dc:creator>Marija</dc:creator>
  <cp:lastModifiedBy>Tihana Martinez</cp:lastModifiedBy>
  <dcterms:modified xmlns:xsi="http://www.w3.org/2001/XMLSchema-instance" xsi:type="dcterms:W3CDTF">2017-12-13T12:30:00Z</dcterms:modified>
  <cp:revision>3</cp:revision>
  <dc:title>MIDEA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St-432/2017-24 / Podnesak - Ostalo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