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3f68" w14:paraId="cb63f68" w:rsidRDefault="00D41763" w:rsidP="00D41763" w:rsidR="00AA5237" w:rsidRPr="008C3132">
      <w:pPr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6F42AE">
        <w:t xml:space="preserve"> </w:t>
      </w:r>
      <w:r w:rsidR="00AA5237" w:rsidRPr="008C3132">
        <w:t>St-</w:t>
      </w:r>
      <w:r w:rsidR="002720A8">
        <w:t>1008</w:t>
      </w:r>
      <w:r w:rsidR="00F07122">
        <w:t>/1</w:t>
      </w:r>
      <w:r w:rsidR="000329D1">
        <w:t>5</w:t>
      </w:r>
      <w:r w:rsidR="002B2706">
        <w:t>-</w:t>
      </w:r>
      <w:r w:rsidR="002720A8">
        <w:t>12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2720A8">
        <w:t>23</w:t>
      </w:r>
      <w:r w:rsidR="00E54F19">
        <w:t>. prosinca</w:t>
      </w:r>
      <w:r w:rsidR="002B2706">
        <w:t xml:space="preserve"> 201</w:t>
      </w:r>
      <w:r w:rsidR="000329D1">
        <w:t>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</w:t>
      </w:r>
      <w:r w:rsidR="002720A8">
        <w:t>"SRCE SRCU"</w:t>
      </w:r>
      <w:r w:rsidR="00C412F6">
        <w:rPr>
          <w:rFonts w:eastAsia="Calibri"/>
          <w:lang w:eastAsia="en-US"/>
        </w:rPr>
        <w:t xml:space="preserve">, sa sjedištem u </w:t>
      </w:r>
      <w:r w:rsidR="002720A8">
        <w:rPr>
          <w:rFonts w:eastAsia="Calibri"/>
          <w:lang w:eastAsia="en-US"/>
        </w:rPr>
        <w:t>Benkovcu</w:t>
      </w:r>
      <w:r w:rsidR="008F69E6">
        <w:rPr>
          <w:rFonts w:eastAsia="Calibri"/>
          <w:lang w:eastAsia="en-US"/>
        </w:rPr>
        <w:t xml:space="preserve"> (</w:t>
      </w:r>
      <w:r w:rsidR="002720A8">
        <w:rPr>
          <w:rFonts w:eastAsia="Calibri"/>
          <w:lang w:eastAsia="en-US"/>
        </w:rPr>
        <w:t>Grad</w:t>
      </w:r>
      <w:r w:rsidR="008F69E6">
        <w:rPr>
          <w:rFonts w:eastAsia="Calibri"/>
          <w:lang w:eastAsia="en-US"/>
        </w:rPr>
        <w:t xml:space="preserve"> </w:t>
      </w:r>
      <w:r w:rsidR="002720A8">
        <w:rPr>
          <w:rFonts w:eastAsia="Calibri"/>
          <w:lang w:eastAsia="en-US"/>
        </w:rPr>
        <w:t>Benkovac</w:t>
      </w:r>
      <w:r w:rsidR="008F69E6">
        <w:rPr>
          <w:rFonts w:eastAsia="Calibri"/>
          <w:lang w:eastAsia="en-US"/>
        </w:rPr>
        <w:t>)</w:t>
      </w:r>
      <w:r w:rsidR="00F87845">
        <w:rPr>
          <w:rFonts w:eastAsia="Calibri"/>
          <w:lang w:eastAsia="en-US"/>
        </w:rPr>
        <w:t xml:space="preserve">, </w:t>
      </w:r>
      <w:r w:rsidR="002720A8">
        <w:rPr>
          <w:rFonts w:eastAsia="Calibri"/>
          <w:lang w:eastAsia="en-US"/>
        </w:rPr>
        <w:t>Braće Lučić 21</w:t>
      </w:r>
      <w:r w:rsidR="00B90BAF" w:rsidRPr="00B90BAF">
        <w:rPr>
          <w:rFonts w:eastAsia="Calibri"/>
          <w:lang w:eastAsia="en-US"/>
        </w:rPr>
        <w:t>,</w:t>
      </w:r>
      <w:r w:rsidR="00E54F19">
        <w:rPr>
          <w:rFonts w:eastAsia="Calibri"/>
          <w:lang w:eastAsia="en-US"/>
        </w:rPr>
        <w:t xml:space="preserve"> </w:t>
      </w:r>
      <w:r w:rsidR="00B90BAF" w:rsidRPr="00B90BAF">
        <w:rPr>
          <w:rFonts w:eastAsia="Calibri"/>
          <w:lang w:eastAsia="en-US"/>
        </w:rPr>
        <w:t xml:space="preserve">OIB: </w:t>
      </w:r>
      <w:r w:rsidR="002720A8">
        <w:rPr>
          <w:rFonts w:eastAsia="Calibri"/>
          <w:lang w:eastAsia="en-US"/>
        </w:rPr>
        <w:t>8550395377</w:t>
      </w:r>
      <w:r w:rsidR="00975206">
        <w:rPr>
          <w:szCs w:val="20"/>
        </w:rPr>
        <w:t xml:space="preserve">, </w:t>
      </w:r>
      <w:r>
        <w:t xml:space="preserve"> </w:t>
      </w:r>
      <w:r w:rsidR="002720A8">
        <w:t>4.</w:t>
      </w:r>
      <w:r w:rsidR="00F87845">
        <w:t xml:space="preserve"> travnja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2720A8">
        <w:t>"SRCE SRCU"</w:t>
      </w:r>
      <w:r w:rsidR="002720A8">
        <w:rPr>
          <w:rFonts w:eastAsia="Calibri"/>
          <w:lang w:eastAsia="en-US"/>
        </w:rPr>
        <w:t>, sa sjedištem u Benkovcu (Grad Benkovac), Braće Lučić 21</w:t>
      </w:r>
      <w:r w:rsidR="002720A8" w:rsidRPr="00B90BAF">
        <w:rPr>
          <w:rFonts w:eastAsia="Calibri"/>
          <w:lang w:eastAsia="en-US"/>
        </w:rPr>
        <w:t>,</w:t>
      </w:r>
      <w:r w:rsidR="002720A8">
        <w:rPr>
          <w:rFonts w:eastAsia="Calibri"/>
          <w:lang w:eastAsia="en-US"/>
        </w:rPr>
        <w:t xml:space="preserve"> </w:t>
      </w:r>
      <w:r w:rsidR="002720A8" w:rsidRPr="00B90BAF">
        <w:rPr>
          <w:rFonts w:eastAsia="Calibri"/>
          <w:lang w:eastAsia="en-US"/>
        </w:rPr>
        <w:t xml:space="preserve">OIB: </w:t>
      </w:r>
      <w:r w:rsidR="002720A8">
        <w:rPr>
          <w:rFonts w:eastAsia="Calibri"/>
          <w:lang w:eastAsia="en-US"/>
        </w:rPr>
        <w:t>8550395377</w:t>
      </w:r>
      <w:r w:rsidR="008F69E6">
        <w:t xml:space="preserve"> </w:t>
      </w:r>
      <w:r>
        <w:t xml:space="preserve">s danom </w:t>
      </w:r>
      <w:r w:rsidR="002720A8">
        <w:t>4.</w:t>
      </w:r>
      <w:r w:rsidR="00F87845">
        <w:t xml:space="preserve"> travnja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2720A8">
        <w:t>15,20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9D1DB8" w:rsidP="003D4467" w:rsidR="003A5C17">
      <w:pPr>
        <w:ind w:firstLine="705"/>
        <w:jc w:val="both"/>
      </w:pPr>
      <w:r>
        <w:t xml:space="preserve">II. </w:t>
      </w:r>
      <w:r w:rsidR="00193657" w:rsidRPr="00570BA5">
        <w:t>Stečajnim upraviteljem</w:t>
      </w:r>
      <w:r w:rsidR="007C62EB" w:rsidRPr="00570BA5">
        <w:t xml:space="preserve"> dužnika </w:t>
      </w:r>
      <w:r w:rsidR="00193657" w:rsidRPr="00570BA5">
        <w:t xml:space="preserve">imenuje se </w:t>
      </w:r>
      <w:bookmarkStart w:name="_GoBack" w:id="0"/>
      <w:r w:rsidR="002720A8" w:rsidRPr="000E2E4B">
        <w:t xml:space="preserve">Tomislav </w:t>
      </w:r>
      <w:proofErr w:type="spellStart"/>
      <w:r w:rsidR="002720A8" w:rsidRPr="000E2E4B">
        <w:t>Čoga</w:t>
      </w:r>
      <w:proofErr w:type="spellEnd"/>
      <w:r w:rsidR="00FE603C" w:rsidRPr="00FE603C">
        <w:t xml:space="preserve"> </w:t>
      </w:r>
      <w:bookmarkEnd w:id="0"/>
      <w:r w:rsidR="00FE603C" w:rsidRPr="00FE603C">
        <w:t xml:space="preserve">iz </w:t>
      </w:r>
      <w:r w:rsidR="002720A8">
        <w:t>Zagreba</w:t>
      </w:r>
      <w:r>
        <w:t xml:space="preserve">, </w:t>
      </w:r>
      <w:proofErr w:type="spellStart"/>
      <w:r w:rsidR="002720A8">
        <w:t>Vranovinski</w:t>
      </w:r>
      <w:proofErr w:type="spellEnd"/>
      <w:r w:rsidR="002720A8">
        <w:t xml:space="preserve"> ogranak I 2</w:t>
      </w:r>
      <w:r w:rsidR="00FE603C" w:rsidRPr="00FE603C">
        <w:t xml:space="preserve">, OIB: </w:t>
      </w:r>
      <w:r w:rsidR="002720A8">
        <w:t>82870226709</w:t>
      </w:r>
      <w:r w:rsidR="00FE603C">
        <w:t>.</w:t>
      </w:r>
    </w:p>
    <w:p w:rsidRDefault="00FE603C" w:rsidP="003D4467" w:rsidR="00FE603C" w:rsidRPr="00FE603C">
      <w:pPr>
        <w:rPr>
          <w:b/>
        </w:rPr>
      </w:pPr>
    </w:p>
    <w:p w:rsidRDefault="007C62EB" w:rsidP="003D4467" w:rsidR="00386298">
      <w:pPr>
        <w:pStyle w:val="Odlomakpopisa"/>
        <w:spacing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C412F6">
        <w:t>"SRCE SRCU"</w:t>
      </w:r>
      <w:r w:rsidR="00C412F6">
        <w:rPr>
          <w:rFonts w:eastAsia="Calibri"/>
          <w:lang w:eastAsia="en-US"/>
        </w:rPr>
        <w:t>, sa sjedištem u Benkovcu, Braće Lučić 21</w:t>
      </w:r>
      <w:r w:rsidR="00C412F6" w:rsidRPr="00B90BAF">
        <w:rPr>
          <w:rFonts w:eastAsia="Calibri"/>
          <w:lang w:eastAsia="en-US"/>
        </w:rPr>
        <w:t>,</w:t>
      </w:r>
      <w:r w:rsidR="00C412F6">
        <w:rPr>
          <w:rFonts w:eastAsia="Calibri"/>
          <w:lang w:eastAsia="en-US"/>
        </w:rPr>
        <w:t xml:space="preserve"> </w:t>
      </w:r>
      <w:r w:rsidR="00C412F6" w:rsidRPr="00B90BAF">
        <w:rPr>
          <w:rFonts w:eastAsia="Calibri"/>
          <w:lang w:eastAsia="en-US"/>
        </w:rPr>
        <w:t xml:space="preserve">OIB: </w:t>
      </w:r>
      <w:r w:rsidR="00C412F6">
        <w:rPr>
          <w:rFonts w:eastAsia="Calibri"/>
          <w:lang w:eastAsia="en-US"/>
        </w:rPr>
        <w:t>85550395377</w:t>
      </w:r>
      <w:r w:rsidR="003A5C17">
        <w:t>.</w:t>
      </w:r>
    </w:p>
    <w:p w:rsidRDefault="007C62EB" w:rsidP="003D4467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3D4467" w:rsidR="00C81F50">
      <w:pPr>
        <w:ind w:firstLine="705"/>
        <w:jc w:val="both"/>
      </w:pPr>
    </w:p>
    <w:p w:rsidRDefault="00C81F50" w:rsidP="003D4467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="002720A8">
        <w:t>registru udruga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>iz registra</w:t>
      </w:r>
      <w:r w:rsidR="000603AD">
        <w:t xml:space="preserve"> udruga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C412F6" w:rsidP="00193657" w:rsidR="00C412F6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3D4467">
      <w:pPr>
        <w:jc w:val="center"/>
      </w:pPr>
    </w:p>
    <w:p w:rsidRDefault="007C6FBF" w:rsidP="00A366D1" w:rsidR="00193657" w:rsidRPr="003D4467">
      <w:pPr>
        <w:ind w:firstLine="720"/>
        <w:jc w:val="both"/>
      </w:pPr>
      <w:r w:rsidRPr="003D4467">
        <w:t>Financijska agencija</w:t>
      </w:r>
      <w:r w:rsidR="00DD5088" w:rsidRPr="003D4467">
        <w:t xml:space="preserve">, </w:t>
      </w:r>
      <w:r w:rsidRPr="003D4467">
        <w:t>Regionalni centar</w:t>
      </w:r>
      <w:r w:rsidR="00DD5088" w:rsidRPr="003D4467">
        <w:t xml:space="preserve"> Split, Podružnica Zadar je podnijela ovom sudu </w:t>
      </w:r>
      <w:r w:rsidR="00A9200C" w:rsidRPr="002720A8">
        <w:t>23.</w:t>
      </w:r>
      <w:r w:rsidR="000329D1" w:rsidRPr="002720A8">
        <w:t xml:space="preserve"> </w:t>
      </w:r>
      <w:r w:rsidR="00E54F19" w:rsidRPr="002720A8">
        <w:t>prosinca</w:t>
      </w:r>
      <w:r w:rsidR="000329D1" w:rsidRPr="002720A8">
        <w:t xml:space="preserve"> 2015</w:t>
      </w:r>
      <w:r w:rsidR="00303683" w:rsidRPr="003D4467">
        <w:t>.</w:t>
      </w:r>
      <w:r w:rsidR="00193657" w:rsidRPr="003D4467">
        <w:t xml:space="preserve"> zahtjev za provedbu skraćenog</w:t>
      </w:r>
      <w:r w:rsidR="00DD5088" w:rsidRPr="003D4467">
        <w:t>a</w:t>
      </w:r>
      <w:r w:rsidR="00193657" w:rsidRPr="003D4467">
        <w:t xml:space="preserve"> stečajnog postupka nad </w:t>
      </w:r>
      <w:r w:rsidR="00DD5088" w:rsidRPr="003D4467">
        <w:t xml:space="preserve">uvodno označenim </w:t>
      </w:r>
      <w:r w:rsidRPr="003D4467">
        <w:t xml:space="preserve">dužnikom na temelju čl. </w:t>
      </w:r>
      <w:r w:rsidR="00B90BAF">
        <w:t>444</w:t>
      </w:r>
      <w:r w:rsidRPr="003D4467">
        <w:t xml:space="preserve">. st. 1. Stečajnog zakona (Narodne novine broj 71/15, dalje u tekstu: SZ). </w:t>
      </w:r>
      <w:r w:rsidR="00193657" w:rsidRPr="003D4467">
        <w:t xml:space="preserve">U zahtjevu u bitnome navodi da </w:t>
      </w:r>
      <w:r w:rsidR="00DD5088" w:rsidRPr="003D4467">
        <w:t xml:space="preserve">dužnik </w:t>
      </w:r>
      <w:r w:rsidR="00193657" w:rsidRPr="003D4467">
        <w:t xml:space="preserve">na dan </w:t>
      </w:r>
      <w:r w:rsidR="00B90BAF">
        <w:t>1. rujna</w:t>
      </w:r>
      <w:r w:rsidR="0079567A" w:rsidRPr="003D4467">
        <w:t xml:space="preserve"> 2015</w:t>
      </w:r>
      <w:r w:rsidR="00193657" w:rsidRPr="003D4467">
        <w:t xml:space="preserve">. u Očevidniku redoslijeda osnova za plaćanje ima evidentirane neizvršene osnove za plaćanje u neprekinutom razdoblju od </w:t>
      </w:r>
      <w:r w:rsidR="008F69E6">
        <w:t>485</w:t>
      </w:r>
      <w:r w:rsidR="00D41763" w:rsidRPr="003D4467">
        <w:t xml:space="preserve"> </w:t>
      </w:r>
      <w:r w:rsidR="00193657" w:rsidRPr="003D4467">
        <w:t>dan</w:t>
      </w:r>
      <w:r w:rsidR="00D75141" w:rsidRPr="003D4467">
        <w:t>a</w:t>
      </w:r>
      <w:r w:rsidR="00193657" w:rsidRPr="003D4467">
        <w:t xml:space="preserve"> u ukupnom iznosu od </w:t>
      </w:r>
      <w:r w:rsidR="002720A8">
        <w:t>33.567,62</w:t>
      </w:r>
      <w:r w:rsidR="00193657" w:rsidRPr="003D4467">
        <w:t xml:space="preserve"> kuna, da nema zaposlenih, </w:t>
      </w:r>
      <w:r w:rsidRPr="003D4467">
        <w:t xml:space="preserve">da </w:t>
      </w:r>
      <w:r w:rsidR="00E35E1B" w:rsidRPr="003D4467">
        <w:t xml:space="preserve">ima otvoren račun u </w:t>
      </w:r>
      <w:r w:rsidR="002720A8">
        <w:t>Splitskoj banci</w:t>
      </w:r>
      <w:r w:rsidR="00B84B6D" w:rsidRPr="003D4467">
        <w:t xml:space="preserve">, kao </w:t>
      </w:r>
      <w:r w:rsidR="00193657" w:rsidRPr="003D4467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3D4467">
        <w:t xml:space="preserve">Nakon izvršenog uvida u sudski registar, a postupajući sukladno odredbi čl. </w:t>
      </w:r>
      <w:r w:rsidR="00193657" w:rsidRPr="003D4467">
        <w:t xml:space="preserve">430. </w:t>
      </w:r>
      <w:r w:rsidR="00A366D1" w:rsidRPr="003D4467">
        <w:t>SZ-a</w:t>
      </w:r>
      <w:r w:rsidR="00A366D1">
        <w:t>,</w:t>
      </w:r>
      <w:r w:rsidR="00193657" w:rsidRPr="002B5AAE">
        <w:t xml:space="preserve"> </w:t>
      </w:r>
      <w:r>
        <w:t xml:space="preserve">ovaj sud je </w:t>
      </w:r>
      <w:r w:rsidR="00F87845" w:rsidRPr="002720A8">
        <w:t>26. veljače</w:t>
      </w:r>
      <w:r w:rsidRPr="002720A8">
        <w:t xml:space="preserve"> 2016.</w:t>
      </w:r>
      <w:r>
        <w:t xml:space="preserve">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2720A8" w:rsidP="00EE4915" w:rsidR="00C81F50" w:rsidRPr="003D4467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 xml:space="preserve">obveza dužnika niti predložile otvaranje stečajnoga postupka oglasom određenom roku, te da iz potvrde Financijske agencije od </w:t>
      </w:r>
      <w:r>
        <w:t>4. travnja</w:t>
      </w:r>
      <w:r w:rsidRPr="003D4467">
        <w:t xml:space="preserve"> 2017. proizlazi da je račun dužnika i dalje u blokadi zbog neizvršenih osnova za plaćanje</w:t>
      </w:r>
      <w:r w:rsidRPr="000329D1">
        <w:t xml:space="preserve"> </w:t>
      </w:r>
      <w:r w:rsidRPr="003D4467">
        <w:t xml:space="preserve">u neprekinutom razdoblju od </w:t>
      </w:r>
      <w:r>
        <w:t xml:space="preserve">1547 </w:t>
      </w:r>
      <w:r w:rsidRPr="003D4467">
        <w:t>dana</w:t>
      </w:r>
      <w:r w:rsidRPr="00FE57D7">
        <w:t xml:space="preserve"> </w:t>
      </w:r>
      <w:r w:rsidRPr="000E5962">
        <w:t xml:space="preserve">tj. da je u trenutku zatvaranja računa dužnika dana </w:t>
      </w:r>
      <w:r>
        <w:t>13.1.2016</w:t>
      </w:r>
      <w:r w:rsidRPr="000E5962">
        <w:t>. na</w:t>
      </w:r>
      <w:r>
        <w:t xml:space="preserve"> istom ostalo evidentirano nepodmireno dugovanje u iznosu od 36.217,98</w:t>
      </w:r>
      <w:r w:rsidR="003D4467" w:rsidRPr="003D4467">
        <w:t xml:space="preserve">, </w:t>
      </w:r>
      <w:r w:rsidR="00C81F50" w:rsidRPr="003D4467"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F30942" w:rsidP="00C81F50" w:rsidR="00F3094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2720A8">
        <w:t>4.</w:t>
      </w:r>
      <w:r w:rsidR="00F87845">
        <w:t xml:space="preserve"> travnja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F87845" w:rsidR="001B2252">
      <w:pPr>
        <w:jc w:val="right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="00101E57">
        <w:t xml:space="preserve">                                                                                               </w:t>
      </w:r>
    </w:p>
    <w:p w:rsidRDefault="000603AD" w:rsidP="00F87845" w:rsidR="002F25C2" w:rsidRPr="002F25C2">
      <w:pPr>
        <w:ind w:firstLine="708"/>
        <w:jc w:val="right"/>
      </w:pPr>
      <w:r>
        <w:t xml:space="preserve">                                          </w:t>
      </w:r>
      <w:r w:rsidR="002F25C2" w:rsidRPr="002F25C2">
        <w:t>Sutkinja</w:t>
      </w:r>
    </w:p>
    <w:p w:rsidRDefault="00CD27CB" w:rsidP="00F87845" w:rsidR="002F25C2" w:rsidRPr="002F25C2">
      <w:pPr>
        <w:ind w:firstLine="708"/>
        <w:jc w:val="right"/>
      </w:pPr>
      <w:r>
        <w:t>Tina Grgas</w:t>
      </w:r>
    </w:p>
    <w:p w:rsidRDefault="002F25C2" w:rsidP="00CD27CB" w:rsidR="002F25C2" w:rsidRPr="002F25C2">
      <w:pPr>
        <w:jc w:val="right"/>
      </w:pPr>
    </w:p>
    <w:p w:rsidRDefault="00050593" w:rsidP="002B2706" w:rsidR="00050593">
      <w:pPr>
        <w:ind w:firstLine="708"/>
        <w:jc w:val="right"/>
      </w:pPr>
    </w:p>
    <w:p w:rsidRDefault="001B2252" w:rsidP="00EE0861" w:rsidR="001B2252">
      <w:pPr>
        <w:ind w:firstLine="708"/>
        <w:jc w:val="both"/>
      </w:pPr>
    </w:p>
    <w:p w:rsidRDefault="004A2884" w:rsidP="00EE0861" w:rsidR="004A2884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F656D" w:rsidP="000F656D" w:rsidR="000F656D">
      <w:pPr>
        <w:jc w:val="both"/>
      </w:pPr>
    </w:p>
    <w:p w:rsidRDefault="00770419" w:rsidP="00770419" w:rsidR="00770419" w:rsidRPr="00050593">
      <w:pPr>
        <w:jc w:val="both"/>
      </w:pPr>
      <w:r w:rsidRPr="00050593">
        <w:t>DNA: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2720A8" w:rsidP="00770419" w:rsidR="00770419" w:rsidRPr="00050593">
      <w:pPr>
        <w:numPr>
          <w:ilvl w:val="0"/>
          <w:numId w:val="4"/>
        </w:numPr>
        <w:jc w:val="both"/>
      </w:pPr>
      <w:r>
        <w:t>Registru udruga</w:t>
      </w:r>
      <w:r w:rsidR="00770419" w:rsidRPr="00050593">
        <w:t xml:space="preserve"> odmah radi upisa činjenice otvaranja skraćenoga stečajnog post.</w:t>
      </w:r>
    </w:p>
    <w:p w:rsidRDefault="002720A8" w:rsidP="00770419" w:rsidR="00770419" w:rsidRPr="00050593">
      <w:pPr>
        <w:numPr>
          <w:ilvl w:val="0"/>
          <w:numId w:val="4"/>
        </w:numPr>
        <w:jc w:val="both"/>
      </w:pPr>
      <w:r>
        <w:t>Registru udruga</w:t>
      </w:r>
      <w:r w:rsidR="00770419" w:rsidRPr="00050593">
        <w:t xml:space="preserve"> nakon pravomoćnosti radi brisanja dužnika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770419" w:rsidP="00770419" w:rsidR="00770419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>
        <w:t>U spis</w:t>
      </w:r>
    </w:p>
    <w:p w:rsidRDefault="00770419" w:rsidP="00770419" w:rsidR="00770419" w:rsidRPr="00050593">
      <w:pPr>
        <w:jc w:val="both"/>
      </w:pPr>
    </w:p>
    <w:p w:rsidRDefault="00770419" w:rsidP="00770419" w:rsidR="00770419" w:rsidRPr="00050593">
      <w:pPr>
        <w:jc w:val="both"/>
      </w:pPr>
    </w:p>
    <w:p w:rsidRDefault="00770419" w:rsidP="00770419" w:rsidR="00770419">
      <w:pPr>
        <w:jc w:val="both"/>
      </w:pPr>
    </w:p>
    <w:p w:rsidRDefault="003D4467" w:rsidP="000F656D" w:rsidR="003D4467">
      <w:pPr>
        <w:jc w:val="both"/>
      </w:pPr>
    </w:p>
    <w:sectPr w:rsidSect="00BE1154" w:rsidR="003D446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196" w:rsidR="00B17196">
      <w:r>
        <w:separator/>
      </w:r>
    </w:p>
  </w:endnote>
  <w:endnote w:id="0" w:type="continuationSeparator">
    <w:p w:rsidRDefault="00B17196" w:rsidR="00B17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196" w:rsidR="00B17196">
      <w:r>
        <w:separator/>
      </w:r>
    </w:p>
  </w:footnote>
  <w:footnote w:id="0" w:type="continuationSeparator">
    <w:p w:rsidRDefault="00B17196" w:rsidR="00B171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2F6" w:rsidP="00E37B9D" w:rsidR="00C41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12F6" w:rsidR="00C41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2F6" w:rsidP="00E37B9D" w:rsidR="00C41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2E4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412F6" w:rsidP="008C3132" w:rsidR="00C412F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</w:t>
    </w:r>
    <w:r>
      <w:t>Poslovni broj 3</w:t>
    </w:r>
    <w:r w:rsidRPr="00BE1154">
      <w:t xml:space="preserve"> St-</w:t>
    </w:r>
    <w:r w:rsidR="002720A8">
      <w:t>1008</w:t>
    </w:r>
    <w:r>
      <w:t>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29D1"/>
    <w:rsid w:val="00032BDB"/>
    <w:rsid w:val="00050593"/>
    <w:rsid w:val="000603AD"/>
    <w:rsid w:val="000674EB"/>
    <w:rsid w:val="000700D0"/>
    <w:rsid w:val="0007209E"/>
    <w:rsid w:val="000764A2"/>
    <w:rsid w:val="00082765"/>
    <w:rsid w:val="00086EBE"/>
    <w:rsid w:val="0008729C"/>
    <w:rsid w:val="00087797"/>
    <w:rsid w:val="00091D5A"/>
    <w:rsid w:val="00091DC5"/>
    <w:rsid w:val="000931FC"/>
    <w:rsid w:val="000A0DAE"/>
    <w:rsid w:val="000C6F34"/>
    <w:rsid w:val="000D04CB"/>
    <w:rsid w:val="000E2E4B"/>
    <w:rsid w:val="000E466C"/>
    <w:rsid w:val="000E7980"/>
    <w:rsid w:val="000F10E1"/>
    <w:rsid w:val="000F656D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09D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1E7AEE"/>
    <w:rsid w:val="00200A63"/>
    <w:rsid w:val="002053EC"/>
    <w:rsid w:val="00210CDD"/>
    <w:rsid w:val="002116C4"/>
    <w:rsid w:val="0021518B"/>
    <w:rsid w:val="002216B4"/>
    <w:rsid w:val="0022553D"/>
    <w:rsid w:val="002320C6"/>
    <w:rsid w:val="00254DBF"/>
    <w:rsid w:val="002639D4"/>
    <w:rsid w:val="0026703A"/>
    <w:rsid w:val="002720A8"/>
    <w:rsid w:val="002765A5"/>
    <w:rsid w:val="002902AF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25C2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071C"/>
    <w:rsid w:val="003B17EE"/>
    <w:rsid w:val="003C01D9"/>
    <w:rsid w:val="003C58EA"/>
    <w:rsid w:val="003D0523"/>
    <w:rsid w:val="003D3AB8"/>
    <w:rsid w:val="003D4467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11C1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72371"/>
    <w:rsid w:val="00486C2C"/>
    <w:rsid w:val="004A2884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B6B39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2D53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6626"/>
    <w:rsid w:val="006F42AE"/>
    <w:rsid w:val="00722809"/>
    <w:rsid w:val="00724163"/>
    <w:rsid w:val="0072570A"/>
    <w:rsid w:val="00742C32"/>
    <w:rsid w:val="00753EDD"/>
    <w:rsid w:val="0075628E"/>
    <w:rsid w:val="00770419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7F5802"/>
    <w:rsid w:val="00814233"/>
    <w:rsid w:val="00821286"/>
    <w:rsid w:val="008455B6"/>
    <w:rsid w:val="008503D7"/>
    <w:rsid w:val="00861573"/>
    <w:rsid w:val="00862CC5"/>
    <w:rsid w:val="008735D5"/>
    <w:rsid w:val="00880984"/>
    <w:rsid w:val="00894966"/>
    <w:rsid w:val="008B5890"/>
    <w:rsid w:val="008C078D"/>
    <w:rsid w:val="008C3132"/>
    <w:rsid w:val="008D4452"/>
    <w:rsid w:val="008E4276"/>
    <w:rsid w:val="008E730C"/>
    <w:rsid w:val="008F0998"/>
    <w:rsid w:val="008F69E6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5206"/>
    <w:rsid w:val="00976307"/>
    <w:rsid w:val="0098648A"/>
    <w:rsid w:val="009948D5"/>
    <w:rsid w:val="00994944"/>
    <w:rsid w:val="009A19E8"/>
    <w:rsid w:val="009B1C85"/>
    <w:rsid w:val="009C0D3D"/>
    <w:rsid w:val="009D1DB8"/>
    <w:rsid w:val="009D3C96"/>
    <w:rsid w:val="009D42F7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200C"/>
    <w:rsid w:val="00A95955"/>
    <w:rsid w:val="00AA5237"/>
    <w:rsid w:val="00AC3E5E"/>
    <w:rsid w:val="00AC6312"/>
    <w:rsid w:val="00AC7F62"/>
    <w:rsid w:val="00AD173E"/>
    <w:rsid w:val="00AD561D"/>
    <w:rsid w:val="00AE4594"/>
    <w:rsid w:val="00B002EE"/>
    <w:rsid w:val="00B03ACB"/>
    <w:rsid w:val="00B05D69"/>
    <w:rsid w:val="00B17196"/>
    <w:rsid w:val="00B34FFD"/>
    <w:rsid w:val="00B41A83"/>
    <w:rsid w:val="00B50113"/>
    <w:rsid w:val="00B541D9"/>
    <w:rsid w:val="00B654E8"/>
    <w:rsid w:val="00B81B78"/>
    <w:rsid w:val="00B81EFE"/>
    <w:rsid w:val="00B84B6D"/>
    <w:rsid w:val="00B90BAF"/>
    <w:rsid w:val="00B96E05"/>
    <w:rsid w:val="00BB29D6"/>
    <w:rsid w:val="00BC00EA"/>
    <w:rsid w:val="00BC53A0"/>
    <w:rsid w:val="00BC5DCC"/>
    <w:rsid w:val="00BD7D07"/>
    <w:rsid w:val="00BE0168"/>
    <w:rsid w:val="00BE1154"/>
    <w:rsid w:val="00BE35A1"/>
    <w:rsid w:val="00BE7ADC"/>
    <w:rsid w:val="00BF3D61"/>
    <w:rsid w:val="00C04F94"/>
    <w:rsid w:val="00C1289F"/>
    <w:rsid w:val="00C15C51"/>
    <w:rsid w:val="00C20CD8"/>
    <w:rsid w:val="00C24651"/>
    <w:rsid w:val="00C258BC"/>
    <w:rsid w:val="00C2776D"/>
    <w:rsid w:val="00C40466"/>
    <w:rsid w:val="00C412F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D27C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0F85"/>
    <w:rsid w:val="00D7124E"/>
    <w:rsid w:val="00D75141"/>
    <w:rsid w:val="00D82465"/>
    <w:rsid w:val="00D92DF0"/>
    <w:rsid w:val="00D94D07"/>
    <w:rsid w:val="00D96FA0"/>
    <w:rsid w:val="00DA6554"/>
    <w:rsid w:val="00DC386D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5E1B"/>
    <w:rsid w:val="00E37B9D"/>
    <w:rsid w:val="00E41244"/>
    <w:rsid w:val="00E54F19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094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554E"/>
    <w:rsid w:val="00F81BA3"/>
    <w:rsid w:val="00F83A54"/>
    <w:rsid w:val="00F87118"/>
    <w:rsid w:val="00F87845"/>
    <w:rsid w:val="00FA4F6A"/>
    <w:rsid w:val="00FA6E11"/>
    <w:rsid w:val="00FB2E35"/>
    <w:rsid w:val="00FE603C"/>
    <w:rsid w:val="00FF07D3"/>
    <w:rsid w:val="00FF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E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2E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E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E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E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E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2E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E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E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E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St-1008/2015</izvorni_sadrzaj>
    <derivirana_varijabla naziv="DomainObject.Predmet.OznakaBroj_1">St-1008/2015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"SRCE SRCU"</izvorni_sadrzaj>
    <derivirana_varijabla naziv="DomainObject.Predmet.ProtustrankaFormated_1">  "SRCE SRCU"</derivirana_varijabla>
  </DomainObject.Predmet.ProtustrankaFormated>
  <DomainObject.Predmet.ProtustrankaFormatedOIB>
    <izvorni_sadrzaj>  "SRCE SRCU", OIB 85550395377</izvorni_sadrzaj>
    <derivirana_varijabla naziv="DomainObject.Predmet.ProtustrankaFormatedOIB_1">  "SRCE SRCU", OIB 85550395377</derivirana_varijabla>
  </DomainObject.Predmet.ProtustrankaFormatedOIB>
  <DomainObject.Predmet.ProtustrankaFormatedWithAdress>
    <izvorni_sadrzaj> "SRCE SRCU", Braće Lučić 21, 23420 Benkovac</izvorni_sadrzaj>
    <derivirana_varijabla naziv="DomainObject.Predmet.ProtustrankaFormatedWithAdress_1"> "SRCE SRCU", Braće Lučić 21, 23420 Benkovac</derivirana_varijabla>
  </DomainObject.Predmet.ProtustrankaFormatedWithAdress>
  <DomainObject.Predmet.ProtustrankaFormatedWithAdressOIB>
    <izvorni_sadrzaj> "SRCE SRCU", OIB 85550395377, Braće Lučić 21, 23420 Benkovac</izvorni_sadrzaj>
    <derivirana_varijabla naziv="DomainObject.Predmet.ProtustrankaFormatedWithAdressOIB_1"> "SRCE SRCU", OIB 85550395377, Braće Lučić 21, 23420 Benkovac</derivirana_varijabla>
  </DomainObject.Predmet.ProtustrankaFormatedWithAdressOIB>
  <DomainObject.Predmet.ProtustrankaWithAdress>
    <izvorni_sadrzaj>"SRCE SRCU" Braće Lučić 21, 23420 Benkovac</izvorni_sadrzaj>
    <derivirana_varijabla naziv="DomainObject.Predmet.ProtustrankaWithAdress_1">"SRCE SRCU" Braće Lučić 21, 23420 Benkovac</derivirana_varijabla>
  </DomainObject.Predmet.ProtustrankaWithAdress>
  <DomainObject.Predmet.ProtustrankaWithAdressOIB>
    <izvorni_sadrzaj>"SRCE SRCU", OIB 85550395377, Braće Lučić 21, 23420 Benkovac</izvorni_sadrzaj>
    <derivirana_varijabla naziv="DomainObject.Predmet.ProtustrankaWithAdressOIB_1">"SRCE SRCU", OIB 85550395377, Braće Lučić 21, 23420 Benkovac</derivirana_varijabla>
  </DomainObject.Predmet.ProtustrankaWithAdressOIB>
  <DomainObject.Predmet.ProtustrankaNazivFormated>
    <izvorni_sadrzaj>"SRCE SRCU"</izvorni_sadrzaj>
    <derivirana_varijabla naziv="DomainObject.Predmet.ProtustrankaNazivFormated_1">"SRCE SRCU"</derivirana_varijabla>
  </DomainObject.Predmet.ProtustrankaNazivFormated>
  <DomainObject.Predmet.ProtustrankaNazivFormatedOIB>
    <izvorni_sadrzaj>"SRCE SRCU", OIB 85550395377</izvorni_sadrzaj>
    <derivirana_varijabla naziv="DomainObject.Predmet.ProtustrankaNazivFormatedOIB_1">"SRCE SRCU", OIB 85550395377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33567.62</izvorni_sadrzaj>
    <derivirana_varijabla naziv="DomainObject.Predmet.TrenutnaVrijednost_1">33567.62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"SRCE SRCU"</item>
    </izvorni_sadrzaj>
    <derivirana_varijabla naziv="DomainObject.Predmet.ProtuStrankaListFormated_1">
      <item>"SRCE SRCU"</item>
    </derivirana_varijabla>
  </DomainObject.Predmet.ProtuStrankaListFormated>
  <DomainObject.Predmet.ProtuStrankaListFormatedOIB>
    <izvorni_sadrzaj>
      <item>"SRCE SRCU", OIB 85550395377</item>
    </izvorni_sadrzaj>
    <derivirana_varijabla naziv="DomainObject.Predmet.ProtuStrankaListFormatedOIB_1">
      <item>"SRCE SRCU", OIB 85550395377</item>
    </derivirana_varijabla>
  </DomainObject.Predmet.ProtuStrankaListFormatedOIB>
  <DomainObject.Predmet.ProtuStrankaListFormatedWithAdress>
    <izvorni_sadrzaj>
      <item>"SRCE SRCU", Braće Lučić 21, 23420 Benkovac</item>
    </izvorni_sadrzaj>
    <derivirana_varijabla naziv="DomainObject.Predmet.ProtuStrankaListFormatedWithAdress_1">
      <item>"SRCE SRCU", Braće Lučić 21, 23420 Benkovac</item>
    </derivirana_varijabla>
  </DomainObject.Predmet.ProtuStrankaListFormatedWithAdress>
  <DomainObject.Predmet.ProtuStrankaListFormatedWithAdressOIB>
    <izvorni_sadrzaj>
      <item>"SRCE SRCU", OIB 85550395377, Braće Lučić 21, 23420 Benkovac</item>
    </izvorni_sadrzaj>
    <derivirana_varijabla naziv="DomainObject.Predmet.ProtuStrankaListFormatedWithAdressOIB_1">
      <item>"SRCE SRCU", OIB 85550395377, Braće Lučić 21, 23420 Benkovac</item>
    </derivirana_varijabla>
  </DomainObject.Predmet.ProtuStrankaListFormatedWithAdressOIB>
  <DomainObject.Predmet.ProtuStrankaListNazivFormated>
    <izvorni_sadrzaj>
      <item>"SRCE SRCU"</item>
    </izvorni_sadrzaj>
    <derivirana_varijabla naziv="DomainObject.Predmet.ProtuStrankaListNazivFormated_1">
      <item>"SRCE SRCU"</item>
    </derivirana_varijabla>
  </DomainObject.Predmet.ProtuStrankaListNazivFormated>
  <DomainObject.Predmet.ProtuStrankaListNazivFormatedOIB>
    <izvorni_sadrzaj>
      <item>"SRCE SRCU", OIB 85550395377</item>
    </izvorni_sadrzaj>
    <derivirana_varijabla naziv="DomainObject.Predmet.ProtuStrankaListNazivFormatedOIB_1">
      <item>"SRCE SRCU", OIB 85550395377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"SRCE SRCU"</izvorni_sadrzaj>
    <derivirana_varijabla naziv="DomainObject.Predmet.ProtustrankaIDrugi_1">"SRCE SRCU"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"SRCE SRCU", OIB 85550395377, Braće Lučić 21, 23420 Benkovac</izvorni_sadrzaj>
    <derivirana_varijabla naziv="DomainObject.Predmet.ProtustrankaIDrugiAdressOIB_1">"SRCE SRCU", OIB 85550395377, Braće Lučić 21,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"SRCE SRCU"</item>
    </izvorni_sadrzaj>
    <derivirana_varijabla naziv="DomainObject.Predmet.SudioniciListNaziv_1">
      <item>FINA</item>
      <item>"SRCE SRCU"</item>
    </derivirana_varijabla>
  </DomainObject.Predmet.SudioniciListNaziv>
  <DomainObject.Predmet.SudioniciListAdressOIB>
    <izvorni_sadrzaj>
      <item>FINA, OIB 85821130368</item>
      <item>"SRCE SRCU", OIB 85550395377, Braće Lučić 21,23420 Benkovac</item>
    </izvorni_sadrzaj>
    <derivirana_varijabla naziv="DomainObject.Predmet.SudioniciListAdressOIB_1">
      <item>FINA, OIB 85821130368</item>
      <item>"SRCE SRCU", OIB 85550395377, Braće Lučić 21,23420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85550395377</item>
    </izvorni_sadrzaj>
    <derivirana_varijabla naziv="DomainObject.Predmet.SudioniciListNazivOIB_1">
      <item>, OIB 85821130368</item>
      <item>, OIB 85550395377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1050</properties:Words>
  <properties:Characters>5697</properties:Characters>
  <properties:Lines>128</properties:Lines>
  <properties:Paragraphs>42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2017-04-03T08:49:00Z</dcterms:created>
  <dc:creator>Administrator</dc:creator>
  <cp:lastModifiedBy>Nena Mužanović</cp:lastModifiedBy>
  <cp:lastPrinted>2017-03-29T12:18:00Z</cp:lastPrinted>
  <dcterms:modified xmlns:xsi="http://www.w3.org/2001/XMLSchema-instance" xsi:type="dcterms:W3CDTF">2017-04-04T13:18:00Z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