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d44e" w14:paraId="516d44e" w:rsidRDefault="008D2AB2" w:rsidP="008D2AB2" w:rsidR="008D2AB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G. &amp; G. INTERNAZIONALE d. o. o. Buje, Trg Josipa Broza Tita 9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8D2AB2">
        <w:rPr>
          <w:rFonts w:cs="Times New Roman" w:eastAsia="Times New Roman"/>
          <w:szCs w:val="24"/>
          <w:lang w:eastAsia="hr-HR"/>
        </w:rPr>
        <w:t>49803512316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8D2AB2">
        <w:rPr>
          <w:rFonts w:cs="Times New Roman" w:eastAsia="Times New Roman"/>
          <w:szCs w:val="24"/>
          <w:lang w:eastAsia="hr-HR"/>
        </w:rPr>
        <w:t>040330557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8D2AB2" w:rsidP="008D2AB2" w:rsidR="008D2A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2AB2" w:rsidP="008D2AB2" w:rsidR="008D2AB2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8D2AB2" w:rsidP="008D2AB2" w:rsidR="008D2AB2" w:rsidRPr="001C2B01">
      <w:pPr>
        <w:ind w:firstLine="708"/>
        <w:rPr>
          <w:szCs w:val="24"/>
        </w:rPr>
      </w:pPr>
    </w:p>
    <w:p w:rsidRDefault="008D2AB2" w:rsidP="008D2AB2" w:rsidR="008D2AB2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G. &amp; G. INTERNAZIONALE d. o. o. Buje, Trg Josipa Broza Tita 9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8D2AB2">
        <w:rPr>
          <w:rFonts w:cs="Times New Roman" w:eastAsia="Times New Roman"/>
          <w:szCs w:val="24"/>
          <w:lang w:eastAsia="hr-HR"/>
        </w:rPr>
        <w:t>49803512316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8D2AB2">
        <w:rPr>
          <w:rFonts w:cs="Times New Roman" w:eastAsia="Times New Roman"/>
          <w:szCs w:val="24"/>
          <w:lang w:eastAsia="hr-HR"/>
        </w:rPr>
        <w:t>040330557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D2AB2" w:rsidP="008D2AB2" w:rsidR="008D2AB2" w:rsidRPr="001C2B01">
      <w:pPr>
        <w:ind w:firstLine="708"/>
        <w:rPr>
          <w:szCs w:val="24"/>
        </w:rPr>
      </w:pPr>
    </w:p>
    <w:p w:rsidRDefault="008D2AB2" w:rsidP="008D2AB2" w:rsidR="008D2AB2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55</w:t>
      </w:r>
      <w:r w:rsidRPr="001C2B01">
        <w:rPr>
          <w:szCs w:val="24"/>
        </w:rPr>
        <w:t>.</w:t>
      </w:r>
      <w:r>
        <w:rPr>
          <w:szCs w:val="24"/>
        </w:rPr>
        <w:t>407</w:t>
      </w:r>
      <w:r w:rsidRPr="001C2B01">
        <w:rPr>
          <w:szCs w:val="24"/>
        </w:rPr>
        <w:t>,</w:t>
      </w:r>
      <w:r>
        <w:rPr>
          <w:szCs w:val="24"/>
        </w:rPr>
        <w:t>75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8D2AB2" w:rsidP="008D2AB2" w:rsidR="008D2AB2" w:rsidRPr="001C2B01">
      <w:pPr>
        <w:rPr>
          <w:szCs w:val="24"/>
        </w:rPr>
      </w:pPr>
    </w:p>
    <w:p w:rsidRDefault="008D2AB2" w:rsidP="008D2AB2" w:rsidR="008D2AB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8D2AB2" w:rsidP="008D2AB2" w:rsidR="008D2AB2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2AB2" w:rsidP="008D2AB2" w:rsidR="008D2AB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135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135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8D2AB2" w:rsidP="008D2AB2" w:rsidR="008D2AB2" w:rsidRPr="001C2B01">
      <w:pPr>
        <w:ind w:firstLine="708"/>
        <w:rPr>
          <w:szCs w:val="24"/>
        </w:rPr>
      </w:pPr>
    </w:p>
    <w:p w:rsidRDefault="008D2AB2" w:rsidP="008D2AB2" w:rsidR="008D2AB2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2AB2" w:rsidP="008D2AB2" w:rsidR="008D2AB2" w:rsidRPr="001C2B01">
      <w:pPr>
        <w:ind w:firstLine="708"/>
        <w:rPr>
          <w:szCs w:val="24"/>
        </w:rPr>
      </w:pPr>
    </w:p>
    <w:p w:rsidRDefault="008D2AB2" w:rsidP="008D2AB2" w:rsidR="008D2AB2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9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8D2AB2" w:rsidP="008D2AB2" w:rsidR="008D2AB2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D2AB2" w:rsidP="008D2AB2" w:rsidR="008D2AB2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2AB2" w:rsidP="008D2AB2" w:rsidR="008D2AB2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8D2AB2" w:rsidP="008D2AB2" w:rsidR="002B5767" w:rsidRPr="008D2AB2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AF4B9F" w:rsidR="002B5767" w:rsidRPr="008D2AB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AB2" w:rsidP="008D2AB2" w:rsidR="008D2AB2">
      <w:r>
        <w:separator/>
      </w:r>
    </w:p>
  </w:endnote>
  <w:endnote w:id="0" w:type="continuationSeparator">
    <w:p w:rsidRDefault="008D2AB2" w:rsidP="008D2AB2" w:rsidR="008D2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AB2" w:rsidP="008D2AB2" w:rsidR="008D2AB2">
      <w:r>
        <w:separator/>
      </w:r>
    </w:p>
  </w:footnote>
  <w:footnote w:id="0" w:type="continuationSeparator">
    <w:p w:rsidRDefault="008D2AB2" w:rsidP="008D2AB2" w:rsidR="008D2A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AB2" w:rsidP="00AF4B9F" w:rsidR="00AF4B9F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AB2" w:rsidP="00AF4B9F" w:rsidR="00AF4B9F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135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174"/>
    <w:rsid w:val="00096174"/>
    <w:rsid w:val="002B5767"/>
    <w:rsid w:val="0081764B"/>
    <w:rsid w:val="008D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2AB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2AB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D2AB2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2A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2AB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17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6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64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6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6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2AB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2AB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D2AB2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2A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2AB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17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6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64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6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6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St-135/2017</izvorni_sadrzaj>
    <derivirana_varijabla naziv="DomainObject.Predmet.OznakaBroj_1">St-135/2017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 &amp; G. INTERNAZIONALE d.o.o. BUJE</izvorni_sadrzaj>
    <derivirana_varijabla naziv="DomainObject.Predmet.ProtustrankaFormated_1">  G. &amp; G. INTERNAZIONALE d.o.o. BUJE</derivirana_varijabla>
  </DomainObject.Predmet.ProtustrankaFormated>
  <DomainObject.Predmet.ProtustrankaFormatedOIB>
    <izvorni_sadrzaj>  G. &amp; G. INTERNAZIONALE d.o.o. BUJE, OIB 49803512316</izvorni_sadrzaj>
    <derivirana_varijabla naziv="DomainObject.Predmet.ProtustrankaFormatedOIB_1">  G. &amp; G. INTERNAZIONALE d.o.o. BUJE, OIB 49803512316</derivirana_varijabla>
  </DomainObject.Predmet.ProtustrankaFormatedOIB>
  <DomainObject.Predmet.ProtustrankaFormatedWithAdress>
    <izvorni_sadrzaj> G. &amp; G. INTERNAZIONALE d.o.o. BUJE, Trg Josipa Broza Tita 9, 52460 Buje</izvorni_sadrzaj>
    <derivirana_varijabla naziv="DomainObject.Predmet.ProtustrankaFormatedWithAdress_1"> G. &amp; G. INTERNAZIONALE d.o.o. BUJE, Trg Josipa Broza Tita 9, 52460 Buje</derivirana_varijabla>
  </DomainObject.Predmet.ProtustrankaFormatedWithAdress>
  <DomainObject.Predmet.ProtustrankaFormatedWithAdressOIB>
    <izvorni_sadrzaj> G. &amp; G. INTERNAZIONALE d.o.o. BUJE, OIB 49803512316, Trg Josipa Broza Tita 9, 52460 Buje</izvorni_sadrzaj>
    <derivirana_varijabla naziv="DomainObject.Predmet.ProtustrankaFormatedWithAdressOIB_1"> G. &amp; G. INTERNAZIONALE d.o.o. BUJE, OIB 49803512316, Trg Josipa Broza Tita 9, 52460 Buje</derivirana_varijabla>
  </DomainObject.Predmet.ProtustrankaFormatedWithAdressOIB>
  <DomainObject.Predmet.ProtustrankaWithAdress>
    <izvorni_sadrzaj>G. &amp; G. INTERNAZIONALE d.o.o. BUJE Trg Josipa Broza Tita 9, 52460 Buje</izvorni_sadrzaj>
    <derivirana_varijabla naziv="DomainObject.Predmet.ProtustrankaWithAdress_1">G. &amp; G. INTERNAZIONALE d.o.o. BUJE Trg Josipa Broza Tita 9, 52460 Buje</derivirana_varijabla>
  </DomainObject.Predmet.ProtustrankaWithAdress>
  <DomainObject.Predmet.ProtustrankaWithAdressOIB>
    <izvorni_sadrzaj>G. &amp; G. INTERNAZIONALE d.o.o. BUJE, OIB 49803512316, Trg Josipa Broza Tita 9, 52460 Buje</izvorni_sadrzaj>
    <derivirana_varijabla naziv="DomainObject.Predmet.ProtustrankaWithAdressOIB_1">G. &amp; G. INTERNAZIONALE d.o.o. BUJE, OIB 49803512316, Trg Josipa Broza Tita 9, 52460 Buje</derivirana_varijabla>
  </DomainObject.Predmet.ProtustrankaWithAdressOIB>
  <DomainObject.Predmet.ProtustrankaNazivFormated>
    <izvorni_sadrzaj>G. &amp; G. INTERNAZIONALE d.o.o. BUJE</izvorni_sadrzaj>
    <derivirana_varijabla naziv="DomainObject.Predmet.ProtustrankaNazivFormated_1">G. &amp; G. INTERNAZIONALE d.o.o. BUJE</derivirana_varijabla>
  </DomainObject.Predmet.ProtustrankaNazivFormated>
  <DomainObject.Predmet.ProtustrankaNazivFormatedOIB>
    <izvorni_sadrzaj>G. &amp; G. INTERNAZIONALE d.o.o. BUJE, OIB 49803512316</izvorni_sadrzaj>
    <derivirana_varijabla naziv="DomainObject.Predmet.ProtustrankaNazivFormatedOIB_1">G. &amp; G. INTERNAZIONALE d.o.o. BUJE, OIB 49803512316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55407.75</izvorni_sadrzaj>
    <derivirana_varijabla naziv="DomainObject.Predmet.TrenutnaVrijednost_1">55407.75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 &amp; G. INTERNAZIONALE d.o.o. BUJE</item>
    </izvorni_sadrzaj>
    <derivirana_varijabla naziv="DomainObject.Predmet.ProtuStrankaListFormated_1">
      <item>G. &amp; G. INTERNAZIONALE d.o.o. BUJE</item>
    </derivirana_varijabla>
  </DomainObject.Predmet.ProtuStrankaListFormated>
  <DomainObject.Predmet.ProtuStrankaListFormatedOIB>
    <izvorni_sadrzaj>
      <item>G. &amp; G. INTERNAZIONALE d.o.o. BUJE, OIB 49803512316</item>
    </izvorni_sadrzaj>
    <derivirana_varijabla naziv="DomainObject.Predmet.ProtuStrankaListFormatedOIB_1">
      <item>G. &amp; G. INTERNAZIONALE d.o.o. BUJE, OIB 49803512316</item>
    </derivirana_varijabla>
  </DomainObject.Predmet.ProtuStrankaListFormatedOIB>
  <DomainObject.Predmet.ProtuStrankaListFormatedWithAdress>
    <izvorni_sadrzaj>
      <item>G. &amp; G. INTERNAZIONALE d.o.o. BUJE, Trg Josipa Broza Tita 9, 52460 Buje</item>
    </izvorni_sadrzaj>
    <derivirana_varijabla naziv="DomainObject.Predmet.ProtuStrankaListFormatedWithAdress_1">
      <item>G. &amp; G. INTERNAZIONALE d.o.o. BUJE, Trg Josipa Broza Tita 9, 52460 Buje</item>
    </derivirana_varijabla>
  </DomainObject.Predmet.ProtuStrankaListFormatedWithAdress>
  <DomainObject.Predmet.ProtuStrankaListFormatedWithAdressOIB>
    <izvorni_sadrzaj>
      <item>G. &amp; G. INTERNAZIONALE d.o.o. BUJE, OIB 49803512316, Trg Josipa Broza Tita 9, 52460 Buje</item>
    </izvorni_sadrzaj>
    <derivirana_varijabla naziv="DomainObject.Predmet.ProtuStrankaListFormatedWithAdressOIB_1">
      <item>G. &amp; G. INTERNAZIONALE d.o.o. BUJE, OIB 49803512316, Trg Josipa Broza Tita 9, 52460 Buje</item>
    </derivirana_varijabla>
  </DomainObject.Predmet.ProtuStrankaListFormatedWithAdressOIB>
  <DomainObject.Predmet.ProtuStrankaListNazivFormated>
    <izvorni_sadrzaj>
      <item>G. &amp; G. INTERNAZIONALE d.o.o. BUJE</item>
    </izvorni_sadrzaj>
    <derivirana_varijabla naziv="DomainObject.Predmet.ProtuStrankaListNazivFormated_1">
      <item>G. &amp; G. INTERNAZIONALE d.o.o. BUJE</item>
    </derivirana_varijabla>
  </DomainObject.Predmet.ProtuStrankaListNazivFormated>
  <DomainObject.Predmet.ProtuStrankaListNazivFormatedOIB>
    <izvorni_sadrzaj>
      <item>G. &amp; G. INTERNAZIONALE d.o.o. BUJE, OIB 49803512316</item>
    </izvorni_sadrzaj>
    <derivirana_varijabla naziv="DomainObject.Predmet.ProtuStrankaListNazivFormatedOIB_1">
      <item>G. &amp; G. INTERNAZIONALE d.o.o. BUJE, OIB 49803512316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 &amp; G. INTERNAZIONALE d.o.o. BUJE</izvorni_sadrzaj>
    <derivirana_varijabla naziv="DomainObject.Predmet.ProtustrankaIDrugi_1">G. &amp; G. INTERNAZIONALE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 &amp; G. INTERNAZIONALE d.o.o. BUJE, OIB 49803512316, Trg Josipa Broza Tita 9, 52460 Buje</izvorni_sadrzaj>
    <derivirana_varijabla naziv="DomainObject.Predmet.ProtustrankaIDrugiAdressOIB_1">G. &amp; G. INTERNAZIONALE d.o.o. BUJE, OIB 49803512316, Trg Josipa Broza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 &amp; G. INTERNAZIONALE d.o.o. BUJE</item>
    </izvorni_sadrzaj>
    <derivirana_varijabla naziv="DomainObject.Predmet.SudioniciListNaziv_1">
      <item>FINANCIJSKA AGENCIJA, RC RIJEKA, PODRUŽNICA PULA, PULA</item>
      <item>G. &amp; G. INTERNAZIONALE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 &amp; G. INTERNAZIONALE d.o.o. BUJE, OIB 49803512316, Trg Josipa Broza Tita 9,52460 Buje</item>
    </izvorni_sadrzaj>
    <derivirana_varijabla naziv="DomainObject.Predmet.SudioniciListAdressOIB_1">
      <item>FINANCIJSKA AGENCIJA, RC RIJEKA, PODRUŽNICA PULA, PULA, OIB 85821130368, Giardini 5,52100 Pula</item>
      <item>G. &amp; G. INTERNAZIONALE d.o.o. BUJE, OIB 49803512316, Trg Josipa Broza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49803512316</item>
    </izvorni_sadrzaj>
    <derivirana_varijabla naziv="DomainObject.Predmet.SudioniciListNazivOIB_1">
      <item>, OIB 85821130368</item>
      <item>, OIB 49803512316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2664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2017-03-08T11:05:00Z</dcterms:created>
  <dc:creator>Morena Brajuha</dc:creator>
  <dc:description/>
  <cp:keywords/>
  <cp:lastModifiedBy>Hani Udovičić</cp:lastModifiedBy>
  <cp:lastPrinted>2017-03-08T11:12:00Z</cp:lastPrinted>
  <dcterms:modified xmlns:xsi="http://www.w3.org/2001/XMLSchema-instance" xsi:type="dcterms:W3CDTF">2017-03-10T08:30:00Z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