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57a2" w14:paraId="a4357a2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A81E07">
        <w:t>6</w:t>
      </w:r>
      <w:r w:rsidR="003A0E75">
        <w:t>777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3A0E75" w:rsidR="00F40CA7" w:rsidRPr="00A81E07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3A0E75">
        <w:rPr>
          <w:szCs w:val="20"/>
        </w:rPr>
        <w:t xml:space="preserve">KG – GRADNJA d.o.o., Samobor, Maje </w:t>
      </w:r>
      <w:proofErr w:type="spellStart"/>
      <w:r w:rsidR="003A0E75">
        <w:rPr>
          <w:szCs w:val="20"/>
        </w:rPr>
        <w:t>Strozzi</w:t>
      </w:r>
      <w:proofErr w:type="spellEnd"/>
      <w:r w:rsidR="003A0E75">
        <w:rPr>
          <w:szCs w:val="20"/>
        </w:rPr>
        <w:t xml:space="preserve"> 27, MBS: 080584943, OIB:  33576951489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A81E07">
        <w:rPr>
          <w:rFonts w:cs="Times New Roman" w:eastAsia="Times New Roman"/>
          <w:szCs w:val="20"/>
          <w:lang w:eastAsia="hr-HR"/>
        </w:rPr>
        <w:t>23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3A0E75">
        <w:rPr>
          <w:szCs w:val="20"/>
        </w:rPr>
        <w:t xml:space="preserve">KG – GRADNJA d.o.o., Samobor, Maje </w:t>
      </w:r>
      <w:proofErr w:type="spellStart"/>
      <w:r w:rsidR="003A0E75">
        <w:rPr>
          <w:szCs w:val="20"/>
        </w:rPr>
        <w:t>Strozzi</w:t>
      </w:r>
      <w:proofErr w:type="spellEnd"/>
      <w:r w:rsidR="003A0E75">
        <w:rPr>
          <w:szCs w:val="20"/>
        </w:rPr>
        <w:t xml:space="preserve"> 27, MBS: 080584943, OIB:  33576951489</w:t>
      </w:r>
      <w:r w:rsidR="00630CAA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3A0E75">
        <w:rPr>
          <w:szCs w:val="20"/>
        </w:rPr>
        <w:t xml:space="preserve">KG – GRADNJA d.o.o., Samobor, Maje </w:t>
      </w:r>
      <w:proofErr w:type="spellStart"/>
      <w:r w:rsidR="003A0E75">
        <w:rPr>
          <w:szCs w:val="20"/>
        </w:rPr>
        <w:t>Strozzi</w:t>
      </w:r>
      <w:proofErr w:type="spellEnd"/>
      <w:r w:rsidR="003A0E75">
        <w:rPr>
          <w:szCs w:val="20"/>
        </w:rPr>
        <w:t xml:space="preserve"> 27, MBS: 080584943, OIB:  33576951489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A81E0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E21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33500C"/>
    <w:rsid w:val="003979A3"/>
    <w:rsid w:val="003A0E75"/>
    <w:rsid w:val="003E3E04"/>
    <w:rsid w:val="00457286"/>
    <w:rsid w:val="00457EF8"/>
    <w:rsid w:val="00461BE5"/>
    <w:rsid w:val="004D17E3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A81E07"/>
    <w:rsid w:val="00AF2152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DE7E21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E7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E7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8652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6777</izvorni_sadrzaj>
    <derivirana_varijabla naziv="DomainObject.Predmet.Broj_1">6777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St-6777/2015</izvorni_sadrzaj>
    <derivirana_varijabla naziv="DomainObject.Predmet.OznakaBroj_1">St-6777/2015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 - GRADNJA d.o.o. zastupanog po punomoćniku Želimir Kodrić; Željko Glaser</izvorni_sadrzaj>
    <derivirana_varijabla naziv="DomainObject.Predmet.ProtustrankaFormated_1">  KG - GRADNJA d.o.o. zastupanog po punomoćniku Želimir Kodrić; Željko Glaser</derivirana_varijabla>
  </DomainObject.Predmet.ProtustrankaFormated>
  <DomainObject.Predmet.ProtustrankaFormatedOIB>
    <izvorni_sadrzaj>  KG - GRADNJA d.o.o., OIB 33576951489 zastupanog po punomoćniku Želimir Kodrić; Željko Glaser</izvorni_sadrzaj>
    <derivirana_varijabla naziv="DomainObject.Predmet.ProtustrankaFormatedOIB_1">  KG - GRADNJA d.o.o., OIB 33576951489 zastupanog po punomoćniku Želimir Kodrić; Željko Glaser</derivirana_varijabla>
  </DomainObject.Predmet.ProtustrankaFormatedOIB>
  <DomainObject.Predmet.ProtustrankaFormatedWithAdress>
    <izvorni_sadrzaj> KG - GRADNJA d.o.o., Maje Strozzi 27, 10430 Samobor zastupanog po punomoćniku Želimir Kodrić; Željko Glaser</izvorni_sadrzaj>
    <derivirana_varijabla naziv="DomainObject.Predmet.ProtustrankaFormatedWithAdress_1"> KG - GRADNJA d.o.o., Maje Strozzi 27, 10430 Samobor zastupanog po punomoćniku Želimir Kodrić; Željko Glaser</derivirana_varijabla>
  </DomainObject.Predmet.ProtustrankaFormatedWithAdress>
  <DomainObject.Predmet.ProtustrankaFormatedWithAdressOIB>
    <izvorni_sadrzaj> KG - GRADNJA d.o.o., OIB 33576951489, Maje Strozzi 27, 10430 Samobor zastupanog po punomoćniku Želimir Kodrić; Željko Glaser</izvorni_sadrzaj>
    <derivirana_varijabla naziv="DomainObject.Predmet.ProtustrankaFormatedWithAdressOIB_1"> KG - GRADNJA d.o.o., OIB 33576951489, Maje Strozzi 27, 10430 Samobor zastupanog po punomoćniku Želimir Kodrić; Željko Glaser</derivirana_varijabla>
  </DomainObject.Predmet.ProtustrankaFormatedWithAdressOIB>
  <DomainObject.Predmet.ProtustrankaWithAdress>
    <izvorni_sadrzaj>KG - GRADNJA d.o.o. Maje Strozzi 27, 10430 Samobor</izvorni_sadrzaj>
    <derivirana_varijabla naziv="DomainObject.Predmet.ProtustrankaWithAdress_1">KG - GRADNJA d.o.o. Maje Strozzi 27, 10430 Samobor</derivirana_varijabla>
  </DomainObject.Predmet.ProtustrankaWithAdress>
  <DomainObject.Predmet.ProtustrankaWithAdressOIB>
    <izvorni_sadrzaj>KG - GRADNJA d.o.o., OIB 33576951489, Maje Strozzi 27, 10430 Samobor</izvorni_sadrzaj>
    <derivirana_varijabla naziv="DomainObject.Predmet.ProtustrankaWithAdressOIB_1">KG - GRADNJA d.o.o., OIB 33576951489, Maje Strozzi 27, 10430 Samobor</derivirana_varijabla>
  </DomainObject.Predmet.ProtustrankaWithAdressOIB>
  <DomainObject.Predmet.ProtustrankaNazivFormated>
    <izvorni_sadrzaj>KG - GRADNJA d.o.o.</izvorni_sadrzaj>
    <derivirana_varijabla naziv="DomainObject.Predmet.ProtustrankaNazivFormated_1">KG - GRADNJA d.o.o.</derivirana_varijabla>
  </DomainObject.Predmet.ProtustrankaNazivFormated>
  <DomainObject.Predmet.ProtustrankaNazivFormatedOIB>
    <izvorni_sadrzaj>KG - GRADNJA d.o.o., OIB 33576951489</izvorni_sadrzaj>
    <derivirana_varijabla naziv="DomainObject.Predmet.ProtustrankaNazivFormatedOIB_1">KG - GRADNJA d.o.o., OIB 33576951489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 - GRADNJA d.o.o. zastupanog po punomoćniku Želimir Kodrić; Željko Glaser</item>
    </izvorni_sadrzaj>
    <derivirana_varijabla naziv="DomainObject.Predmet.ProtuStrankaListFormated_1">
      <item>KG - GRADNJA d.o.o. zastupanog po punomoćniku Želimir Kodrić; Željko Glaser</item>
    </derivirana_varijabla>
  </DomainObject.Predmet.ProtuStrankaListFormated>
  <DomainObject.Predmet.ProtuStrankaListFormatedOIB>
    <izvorni_sadrzaj>
      <item>KG - GRADNJA d.o.o., OIB 33576951489 zastupanog po punomoćniku Želimir Kodrić; Željko Glaser</item>
    </izvorni_sadrzaj>
    <derivirana_varijabla naziv="DomainObject.Predmet.ProtuStrankaListFormatedOIB_1">
      <item>KG - GRADNJA d.o.o., OIB 33576951489 zastupanog po punomoćniku Želimir Kodrić; Željko Glaser</item>
    </derivirana_varijabla>
  </DomainObject.Predmet.ProtuStrankaListFormatedOIB>
  <DomainObject.Predmet.ProtuStrankaListFormatedWithAdress>
    <izvorni_sadrzaj>
      <item>KG - GRADNJA d.o.o., Maje Strozzi 27, 10430 Samobor zastupanog po punomoćniku Želimir Kodrić; Željko Glaser</item>
    </izvorni_sadrzaj>
    <derivirana_varijabla naziv="DomainObject.Predmet.ProtuStrankaListFormatedWithAdress_1">
      <item>KG - GRADNJA d.o.o., Maje Strozzi 27, 10430 Samobor zastupanog po punomoćniku Želimir Kodrić; Željko Glaser</item>
    </derivirana_varijabla>
  </DomainObject.Predmet.ProtuStrankaListFormatedWithAdress>
  <DomainObject.Predmet.ProtuStrankaListFormatedWithAdressOIB>
    <izvorni_sadrzaj>
      <item>KG - GRADNJA d.o.o., OIB 33576951489, Maje Strozzi 27, 10430 Samobor zastupanog po punomoćniku Želimir Kodrić; Željko Glaser</item>
    </izvorni_sadrzaj>
    <derivirana_varijabla naziv="DomainObject.Predmet.ProtuStrankaListFormatedWithAdressOIB_1">
      <item>KG - GRADNJA d.o.o., OIB 33576951489, Maje Strozzi 27, 10430 Samobor zastupanog po punomoćniku Želimir Kodrić; Željko Glaser</item>
    </derivirana_varijabla>
  </DomainObject.Predmet.ProtuStrankaListFormatedWithAdressOIB>
  <DomainObject.Predmet.ProtuStrankaListNazivFormated>
    <izvorni_sadrzaj>
      <item>KG - GRADNJA d.o.o.</item>
    </izvorni_sadrzaj>
    <derivirana_varijabla naziv="DomainObject.Predmet.ProtuStrankaListNazivFormated_1">
      <item>KG - GRADNJA d.o.o.</item>
    </derivirana_varijabla>
  </DomainObject.Predmet.ProtuStrankaListNazivFormated>
  <DomainObject.Predmet.ProtuStrankaListNazivFormatedOIB>
    <izvorni_sadrzaj>
      <item>KG - GRADNJA d.o.o., OIB 33576951489</item>
    </izvorni_sadrzaj>
    <derivirana_varijabla naziv="DomainObject.Predmet.ProtuStrankaListNazivFormatedOIB_1">
      <item>KG - GRADNJA d.o.o., OIB 33576951489</item>
    </derivirana_varijabla>
  </DomainObject.Predmet.ProtuStrankaListNazivFormatedOIB>
  <DomainObject.Predmet.OstaliListFormated>
    <izvorni_sadrzaj>
      <item>Želimir Kodrić punomoćnik sudionika u postupku KG - GRADNJA d.o.o.</item>
      <item>Željko Glaser punomoćnik sudionika u postupku KG - GRADNJA d.o.o.</item>
    </izvorni_sadrzaj>
    <derivirana_varijabla naziv="DomainObject.Predmet.OstaliListFormated_1">
      <item>Želimir Kodrić punomoćnik sudionika u postupku KG - GRADNJA d.o.o.</item>
      <item>Željko Glaser punomoćnik sudionika u postupku KG - GRADNJA d.o.o.</item>
    </derivirana_varijabla>
  </DomainObject.Predmet.OstaliListFormated>
  <DomainObject.Predmet.OstaliListFormatedOIB>
    <izvorni_sadrzaj>
      <item>Želimir Kodrić, OIB 70180949553 punomoćnik sudionika u postupku KG - GRADNJA d.o.o.</item>
      <item>Željko Glaser, OIB 68272413058 punomoćnik sudionika u postupku KG - GRADNJA d.o.o.</item>
    </izvorni_sadrzaj>
    <derivirana_varijabla naziv="DomainObject.Predmet.OstaliListFormatedOIB_1">
      <item>Želimir Kodrić, OIB 70180949553 punomoćnik sudionika u postupku KG - GRADNJA d.o.o.</item>
      <item>Željko Glaser, OIB 68272413058 punomoćnik sudionika u postupku KG - GRADNJA d.o.o.</item>
    </derivirana_varijabla>
  </DomainObject.Predmet.OstaliListFormatedOIB>
  <DomainObject.Predmet.OstaliListFormatedWithAdress>
    <izvorni_sadrzaj>
      <item>Želimir Kodrić, Ulica Milana Langa 20, 10430 Samobor punomoćnik sudionika u postupku KG - GRADNJA d.o.o.</item>
      <item>Željko Glaser, Maje Strozzi 27, 10430 Vrhovčak punomoćnik sudionika u postupku KG - GRADNJA d.o.o.</item>
    </izvorni_sadrzaj>
    <derivirana_varijabla naziv="DomainObject.Predmet.OstaliListFormatedWithAdress_1">
      <item>Želimir Kodrić, Ulica Milana Langa 20, 10430 Samobor punomoćnik sudionika u postupku KG - GRADNJA d.o.o.</item>
      <item>Željko Glaser, Maje Strozzi 27, 10430 Vrhovčak punomoćnik sudionika u postupku KG - GRADNJA d.o.o.</item>
    </derivirana_varijabla>
  </DomainObject.Predmet.OstaliListFormatedWithAdress>
  <DomainObject.Predmet.OstaliListFormatedWithAdressOIB>
    <izvorni_sadrzaj>
      <item>Želimir Kodrić, OIB 70180949553, Ulica Milana Langa 20, 10430 Samobor punomoćnik sudionika u postupku KG - GRADNJA d.o.o.</item>
      <item>Željko Glaser, OIB 68272413058, Maje Strozzi 27, 10430 Vrhovčak punomoćnik sudionika u postupku KG - GRADNJA d.o.o.</item>
    </izvorni_sadrzaj>
    <derivirana_varijabla naziv="DomainObject.Predmet.OstaliListFormatedWithAdressOIB_1">
      <item>Želimir Kodrić, OIB 70180949553, Ulica Milana Langa 20, 10430 Samobor punomoćnik sudionika u postupku KG - GRADNJA d.o.o.</item>
      <item>Željko Glaser, OIB 68272413058, Maje Strozzi 27, 10430 Vrhovčak punomoćnik sudionika u postupku KG - GRADNJA d.o.o.</item>
    </derivirana_varijabla>
  </DomainObject.Predmet.OstaliListFormatedWithAdressOIB>
  <DomainObject.Predmet.OstaliListNazivFormated>
    <izvorni_sadrzaj>
      <item>Želimir Kodrić</item>
      <item>Željko Glaser</item>
    </izvorni_sadrzaj>
    <derivirana_varijabla naziv="DomainObject.Predmet.OstaliListNazivFormated_1">
      <item>Želimir Kodrić</item>
      <item>Željko Glaser</item>
    </derivirana_varijabla>
  </DomainObject.Predmet.OstaliListNazivFormated>
  <DomainObject.Predmet.OstaliListNazivFormatedOIB>
    <izvorni_sadrzaj>
      <item>Želimir Kodrić, OIB 70180949553</item>
      <item>Željko Glaser, OIB 68272413058</item>
    </izvorni_sadrzaj>
    <derivirana_varijabla naziv="DomainObject.Predmet.OstaliListNazivFormatedOIB_1">
      <item>Želimir Kodrić, OIB 70180949553</item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 - GRADNJA d.o.o.</izvorni_sadrzaj>
    <derivirana_varijabla naziv="DomainObject.Predmet.ProtustrankaIDrugi_1">KG -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KG - GRADNJA d.o.o., OIB 33576951489, Maje Strozzi 27, 10430 Samobor</izvorni_sadrzaj>
    <derivirana_varijabla naziv="DomainObject.Predmet.ProtustrankaIDrugiAdressOIB_1">KG - GRADNJA d.o.o., OIB 33576951489,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 - GRADNJA d.o.o.</item>
      <item>Želimir Kodrić</item>
      <item>Željko Glaser</item>
    </izvorni_sadrzaj>
    <derivirana_varijabla naziv="DomainObject.Predmet.SudioniciListNaziv_1">
      <item>FINA Regionalni centar Zagreb</item>
      <item>KG - GRADNJA d.o.o.</item>
      <item>Želimir Kodrić</item>
      <item>Željko Glaser</item>
    </derivirana_varijabla>
  </DomainObject.Predmet.SudioniciListNaziv>
  <DomainObject.Predmet.SudioniciListAdressOIB>
    <izvorni_sadrzaj>
      <item>FINA Regionalni centar Zagreb, OIB 85821130368, Trg svibanjskih žrtava 1995. 1,10000 Zagreb</item>
      <item>KG - GRADNJA d.o.o., OIB 33576951489, Maje Strozzi 27,10430 Samobor</item>
      <item>Želimir Kodrić, OIB 70180949553, Ulica Milana Langa 20,10430 Samobor</item>
      <item>Željko Glaser, OIB 68272413058, Maje Strozzi 27,10430 Vrhovčak</item>
    </izvorni_sadrzaj>
    <derivirana_varijabla naziv="DomainObject.Predmet.SudioniciListAdressOIB_1">
      <item>FINA Regionalni centar Zagreb, OIB 85821130368, Trg svibanjskih žrtava 1995. 1,10000 Zagreb</item>
      <item>KG - GRADNJA d.o.o., OIB 33576951489, Maje Strozzi 27,10430 Samobor</item>
      <item>Želimir Kodrić, OIB 70180949553, Ulica Milana Langa 20,10430 Samobor</item>
      <item>Željko Glaser, OIB 68272413058, Maje Strozzi 27,10430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33576951489</item>
      <item>, OIB 70180949553</item>
      <item>, OIB 68272413058</item>
    </izvorni_sadrzaj>
    <derivirana_varijabla naziv="DomainObject.Predmet.SudioniciListNazivOIB_1">
      <item>, OIB 85821130368</item>
      <item>, OIB 33576951489</item>
      <item>, OIB 70180949553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1809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2016-02-23T14:32:00Z</dcterms:created>
  <dc:creator>Ivana Manestar</dc:creator>
  <cp:lastModifiedBy>Ksenija Nol</cp:lastModifiedBy>
  <cp:lastPrinted>2016-02-23T14:45:00Z</cp:lastPrinted>
  <dcterms:modified xmlns:xsi="http://www.w3.org/2001/XMLSchema-instance" xsi:type="dcterms:W3CDTF">2016-02-23T14:45:00Z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