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db57" w14:paraId="263db57" w:rsidRDefault="00C12871" w:rsidP="00C12871" w:rsidR="00C12871">
      <w:pPr>
        <w:jc w:val="both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</w:rPr>
        <w:t xml:space="preserve"> </w:t>
      </w:r>
      <w:r>
        <w:rPr>
          <w:noProof/>
        </w:rPr>
        <w:t xml:space="preserve">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12871" w:rsidP="00C12871" w:rsidR="00C12871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Republika H</w:t>
      </w:r>
      <w:r w:rsidRPr="00E23268">
        <w:rPr>
          <w:rFonts w:cstheme="majorBidi" w:hAnsiTheme="majorBidi" w:asciiTheme="majorBidi"/>
        </w:rPr>
        <w:t>rvatska</w:t>
      </w:r>
    </w:p>
    <w:p w:rsidRDefault="00C12871" w:rsidP="00C12871" w:rsidR="00C12871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Trgovački sud u Z</w:t>
      </w:r>
      <w:r w:rsidRPr="00E23268">
        <w:rPr>
          <w:rFonts w:cstheme="majorBidi" w:hAnsiTheme="majorBidi" w:asciiTheme="majorBidi"/>
        </w:rPr>
        <w:t>adru</w:t>
      </w:r>
    </w:p>
    <w:p w:rsidRDefault="00C12871" w:rsidP="00C12871" w:rsidR="00C12871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Zadar, D</w:t>
      </w:r>
      <w:r w:rsidRPr="00E23268">
        <w:rPr>
          <w:rFonts w:cstheme="majorBidi" w:hAnsiTheme="majorBidi" w:asciiTheme="majorBidi"/>
        </w:rPr>
        <w:t>r. Franje Tuđmana 35</w:t>
      </w:r>
    </w:p>
    <w:p w:rsidRDefault="00C12871" w:rsidP="00C12871" w:rsidR="00C12871"/>
    <w:p w:rsidRDefault="00A3056C" w:rsidP="00A3056C" w:rsidR="00A3056C" w:rsidRPr="008C3132">
      <w:pPr>
        <w:jc w:val="center"/>
      </w:pPr>
      <w:r>
        <w:t xml:space="preserve">U  I M E  R E P U B L I K E  H R V A T S K E </w:t>
      </w:r>
    </w:p>
    <w:p w:rsidRDefault="00A3056C" w:rsidP="00A3056C" w:rsidR="00A3056C" w:rsidRPr="008C3132">
      <w:pPr>
        <w:jc w:val="both"/>
      </w:pPr>
    </w:p>
    <w:p w:rsidRDefault="00A3056C" w:rsidP="00A3056C" w:rsidR="00A3056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3056C" w:rsidP="00A3056C" w:rsidR="00A3056C" w:rsidRPr="008C3132"/>
    <w:p w:rsidRDefault="00A3056C" w:rsidP="00A3056C" w:rsidR="00A3056C" w:rsidRPr="008C3132">
      <w:pPr>
        <w:ind w:firstLine="705"/>
        <w:jc w:val="both"/>
      </w:pPr>
      <w:r>
        <w:t>Trgovački sud u Zadru,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</w:t>
      </w:r>
      <w:r w:rsidR="00C12871">
        <w:t>,</w:t>
      </w:r>
      <w:r>
        <w:t xml:space="preserve"> za provedbu skraćenoga stečajnoga postupka</w:t>
      </w:r>
      <w:r w:rsidRPr="008C3132">
        <w:t xml:space="preserve"> nad dužnikom</w:t>
      </w:r>
      <w:r w:rsidR="00E0179B">
        <w:t xml:space="preserve"> </w:t>
      </w:r>
      <w:r w:rsidR="00D2558E">
        <w:t xml:space="preserve">CATALYSIS SYSTEM </w:t>
      </w:r>
      <w:r>
        <w:t xml:space="preserve">d.o.o., </w:t>
      </w:r>
      <w:r w:rsidR="00D2558E">
        <w:t>Zadar</w:t>
      </w:r>
      <w:r w:rsidR="00EA39E4">
        <w:t>,</w:t>
      </w:r>
      <w:r w:rsidR="00E0179B">
        <w:t xml:space="preserve"> </w:t>
      </w:r>
      <w:r w:rsidR="00D2558E">
        <w:t>Grge Novaka 25</w:t>
      </w:r>
      <w:r w:rsidR="00EA39E4">
        <w:t xml:space="preserve">, </w:t>
      </w:r>
      <w:r>
        <w:t xml:space="preserve">OIB: </w:t>
      </w:r>
      <w:r w:rsidR="00D2558E">
        <w:t>45945691858</w:t>
      </w:r>
      <w:r w:rsidR="00F86116">
        <w:t xml:space="preserve">, </w:t>
      </w:r>
      <w:r w:rsidR="00AA1768">
        <w:t>1</w:t>
      </w:r>
      <w:r w:rsidR="00696465">
        <w:t>9</w:t>
      </w:r>
      <w:r w:rsidR="00AA1768">
        <w:t>. ožujka</w:t>
      </w:r>
      <w:r w:rsidR="00E0179B">
        <w:t xml:space="preserve"> 2018</w:t>
      </w:r>
      <w:r>
        <w:t xml:space="preserve">. </w:t>
      </w:r>
    </w:p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 w:rsidRPr="008C3132">
        <w:t>r i j e š i o  j e</w:t>
      </w:r>
    </w:p>
    <w:p w:rsidRDefault="00A3056C" w:rsidP="00A3056C" w:rsidR="00A3056C" w:rsidRPr="008C3132">
      <w:pPr>
        <w:jc w:val="center"/>
      </w:pPr>
    </w:p>
    <w:p w:rsidRDefault="00A3056C" w:rsidP="00C12871" w:rsidR="00A3056C" w:rsidRPr="00570BA5">
      <w:pPr>
        <w:tabs>
          <w:tab w:pos="6379" w:val="left"/>
        </w:tabs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D2558E">
        <w:t xml:space="preserve">CATALYSIS SYSTEM d.o.o., Zadar, Grge Novaka 25, OIB: 45945691858, </w:t>
      </w:r>
      <w:r>
        <w:t xml:space="preserve">s danom </w:t>
      </w:r>
      <w:r w:rsidR="00AA1768">
        <w:t>1</w:t>
      </w:r>
      <w:r w:rsidR="00696465">
        <w:t>9</w:t>
      </w:r>
      <w:r w:rsidR="00AA1768">
        <w:t>. ožujka</w:t>
      </w:r>
      <w:r>
        <w:t xml:space="preserve"> 201</w:t>
      </w:r>
      <w:r w:rsidR="00F86116">
        <w:t>8</w:t>
      </w:r>
      <w:r>
        <w:t xml:space="preserve">. u </w:t>
      </w:r>
      <w:r w:rsidR="00C12871">
        <w:t>14,00</w:t>
      </w:r>
      <w:r>
        <w:t xml:space="preserve"> sati kada će se ovo rješenje objaviti na mrežnoj stranici e-Oglasna ploča sudova. </w:t>
      </w:r>
    </w:p>
    <w:p w:rsidRDefault="00A3056C" w:rsidP="00C12871" w:rsidR="00A3056C" w:rsidRPr="0050089D">
      <w:pPr>
        <w:ind w:firstLine="705"/>
        <w:jc w:val="both"/>
      </w:pPr>
      <w:r>
        <w:t>II. Stečajn</w:t>
      </w:r>
      <w:r w:rsidR="002F5892">
        <w:t>i</w:t>
      </w:r>
      <w:r>
        <w:t>m upravitelj</w:t>
      </w:r>
      <w:r w:rsidR="002F5892">
        <w:t>em</w:t>
      </w:r>
      <w:r w:rsidR="00CD7355">
        <w:t xml:space="preserve"> </w:t>
      </w:r>
      <w:r w:rsidRPr="00570BA5">
        <w:t xml:space="preserve">dužnika imenuje se </w:t>
      </w:r>
      <w:r w:rsidR="002F5892">
        <w:t xml:space="preserve">Josip Jadran </w:t>
      </w:r>
      <w:proofErr w:type="spellStart"/>
      <w:r w:rsidR="002F5892">
        <w:t>Sekso</w:t>
      </w:r>
      <w:proofErr w:type="spellEnd"/>
      <w:r>
        <w:t xml:space="preserve"> iz </w:t>
      </w:r>
      <w:r w:rsidR="002F5892">
        <w:t>Šibenika</w:t>
      </w:r>
      <w:r>
        <w:t xml:space="preserve">, </w:t>
      </w:r>
      <w:r w:rsidR="002F5892">
        <w:t xml:space="preserve">Ulica Bože </w:t>
      </w:r>
      <w:proofErr w:type="spellStart"/>
      <w:r w:rsidR="002F5892">
        <w:t>Peričića</w:t>
      </w:r>
      <w:proofErr w:type="spellEnd"/>
      <w:r w:rsidR="002F5892">
        <w:t xml:space="preserve"> 26</w:t>
      </w:r>
      <w:r>
        <w:t xml:space="preserve">, OIB: </w:t>
      </w:r>
      <w:r w:rsidR="002F5892">
        <w:t>56627311158</w:t>
      </w:r>
      <w:r>
        <w:t xml:space="preserve">. </w:t>
      </w:r>
    </w:p>
    <w:p w:rsidRDefault="00A3056C" w:rsidP="00C12871" w:rsidR="00D2558E">
      <w:pPr>
        <w:pStyle w:val="Odlomakpopisa"/>
        <w:spacing w:after="200"/>
        <w:ind w:firstLine="720" w:left="0"/>
        <w:jc w:val="both"/>
      </w:pP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</w:t>
      </w:r>
      <w:r>
        <w:t xml:space="preserve">dužnikom </w:t>
      </w:r>
      <w:r w:rsidR="00D2558E">
        <w:t>CATALYSIS SYSTEM d.o.o., Zadar, Grge Novaka 25, OIB: 45945691858.</w:t>
      </w:r>
    </w:p>
    <w:p w:rsidRDefault="00A3056C" w:rsidP="00C12871" w:rsidR="00A3056C">
      <w:pPr>
        <w:pStyle w:val="Odlomakpopisa"/>
        <w:spacing w:after="200"/>
        <w:ind w:firstLine="720" w:left="0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A3056C" w:rsidP="00C12871" w:rsidR="00C12871">
      <w:pPr>
        <w:pStyle w:val="Odlomakpopisa"/>
        <w:spacing w:after="200"/>
        <w:ind w:firstLine="720" w:left="0"/>
        <w:jc w:val="both"/>
      </w:pPr>
      <w:r>
        <w:t>V. Ovo rješenje će se neposredno po objavi istog na mrežnoj stranici e-Oglasna ploča sudova dostaviti sudskom registru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registra. </w:t>
      </w:r>
    </w:p>
    <w:p w:rsidRDefault="00A3056C" w:rsidP="00C12871" w:rsidR="00C12871">
      <w:pPr>
        <w:pStyle w:val="Odlomakpopisa"/>
        <w:spacing w:after="200"/>
        <w:ind w:firstLine="720" w:left="0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 i imenovanje stečajnog upravitelja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="00C12871">
        <w:t xml:space="preserve">. </w:t>
      </w:r>
    </w:p>
    <w:p w:rsidRDefault="00A3056C" w:rsidP="00C12871" w:rsidR="00A3056C">
      <w:pPr>
        <w:pStyle w:val="Odlomakpopisa"/>
        <w:spacing w:after="200"/>
        <w:ind w:firstLine="720" w:left="0"/>
        <w:jc w:val="both"/>
      </w:pPr>
      <w:r>
        <w:t>VII. Ovlašćuje se stečajni</w:t>
      </w:r>
      <w:r w:rsidRPr="002B5AAE">
        <w:t xml:space="preserve"> upravitelj</w:t>
      </w:r>
      <w:r>
        <w:t xml:space="preserve"> dužnika</w:t>
      </w:r>
      <w:r w:rsidRPr="002B5AAE">
        <w:t xml:space="preserve">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12871" w:rsidP="00C12871" w:rsidR="00C12871">
      <w:pPr>
        <w:pStyle w:val="Odlomakpopisa"/>
        <w:spacing w:after="200"/>
        <w:ind w:firstLine="720" w:left="0"/>
        <w:jc w:val="both"/>
      </w:pPr>
    </w:p>
    <w:p w:rsidRDefault="00A3056C" w:rsidP="00A3056C" w:rsidR="00A3056C" w:rsidRPr="002B5AAE">
      <w:pPr>
        <w:jc w:val="center"/>
      </w:pPr>
      <w:r w:rsidRPr="002B5AAE">
        <w:t>Obrazloženje</w:t>
      </w:r>
    </w:p>
    <w:p w:rsidRDefault="00A3056C" w:rsidP="00A3056C" w:rsidR="00A3056C" w:rsidRPr="003D4467">
      <w:pPr>
        <w:jc w:val="center"/>
      </w:pPr>
    </w:p>
    <w:p w:rsidRDefault="00A3056C" w:rsidP="00A3056C" w:rsidR="00A3056C">
      <w:pPr>
        <w:ind w:firstLine="720"/>
        <w:jc w:val="both"/>
      </w:pPr>
      <w:r w:rsidRPr="003D4467">
        <w:t>Financijska agencija</w:t>
      </w:r>
      <w:r>
        <w:t xml:space="preserve"> j</w:t>
      </w:r>
      <w:r w:rsidRPr="003D4467">
        <w:t xml:space="preserve">e </w:t>
      </w:r>
      <w:r w:rsidR="00C12871">
        <w:t xml:space="preserve">3. svibnja 2017. </w:t>
      </w:r>
      <w:r w:rsidRPr="003D4467">
        <w:t xml:space="preserve">podnijela ovom sudu zahtjev za provedbu skraćenoga stečajnog postupka nad uvodno označenim dužnikom na temelju </w:t>
      </w:r>
      <w:r>
        <w:t xml:space="preserve">odredbe </w:t>
      </w:r>
      <w:r w:rsidRPr="003D4467">
        <w:t xml:space="preserve">čl. </w:t>
      </w:r>
      <w:r>
        <w:t>4</w:t>
      </w:r>
      <w:r w:rsidR="00CD7355">
        <w:t>29</w:t>
      </w:r>
      <w:r w:rsidRPr="003D4467">
        <w:t xml:space="preserve">. </w:t>
      </w:r>
      <w:r w:rsidRPr="003D4467">
        <w:lastRenderedPageBreak/>
        <w:t>st. 1. Stečajnog zakona (Narodne novine b</w:t>
      </w:r>
      <w:r>
        <w:t>roj 71/15, dalje u tekstu: SZ) u kojem u bitnom navodi da</w:t>
      </w:r>
      <w:r w:rsidR="00C12871">
        <w:t xml:space="preserve"> dužnik </w:t>
      </w:r>
      <w:r>
        <w:t xml:space="preserve">na dan </w:t>
      </w:r>
      <w:r w:rsidR="00D2558E">
        <w:t>28</w:t>
      </w:r>
      <w:r>
        <w:t xml:space="preserve">. </w:t>
      </w:r>
      <w:r w:rsidR="00D2558E">
        <w:t>travnja</w:t>
      </w:r>
      <w:r w:rsidRPr="003D4467">
        <w:t xml:space="preserve"> 201</w:t>
      </w:r>
      <w:r w:rsidR="00D2558E">
        <w:t>7</w:t>
      </w:r>
      <w:r w:rsidR="00CD7355">
        <w:t>.</w:t>
      </w:r>
      <w:r w:rsidRPr="003D4467">
        <w:t xml:space="preserve"> u Očevidniku redoslijeda osnova za plaćanje ima evidentirane neizvršene osnove za plaća</w:t>
      </w:r>
      <w:r>
        <w:t xml:space="preserve">nje u neprekinutom razdoblju od </w:t>
      </w:r>
      <w:r w:rsidR="00D2558E">
        <w:t>120</w:t>
      </w:r>
      <w:r>
        <w:t xml:space="preserve"> </w:t>
      </w:r>
      <w:r w:rsidRPr="003D4467">
        <w:t xml:space="preserve">dana u ukupnom iznosu od </w:t>
      </w:r>
      <w:r w:rsidR="00D2558E">
        <w:t>6.973,55</w:t>
      </w:r>
      <w:r w:rsidR="00796F41">
        <w:t xml:space="preserve"> </w:t>
      </w:r>
      <w:r>
        <w:t xml:space="preserve">kuna te da nema </w:t>
      </w:r>
      <w:r w:rsidRPr="003D4467">
        <w:t>zaposlenih</w:t>
      </w:r>
      <w:r>
        <w:t xml:space="preserve">. </w:t>
      </w:r>
    </w:p>
    <w:p w:rsidRDefault="00A3056C" w:rsidP="00A3056C" w:rsidR="00A3056C">
      <w:pPr>
        <w:ind w:firstLine="708"/>
        <w:jc w:val="both"/>
      </w:pPr>
      <w:r w:rsidRPr="003D4467">
        <w:t>Nakon izvršenog uvida u sudski registar, a postupajući sukladno odredbi čl. 430. SZ-a</w:t>
      </w:r>
      <w:r>
        <w:t>,</w:t>
      </w:r>
      <w:r w:rsidRPr="002B5AAE">
        <w:t xml:space="preserve"> </w:t>
      </w:r>
      <w:r>
        <w:t xml:space="preserve">ovaj sud je </w:t>
      </w:r>
      <w:r w:rsidR="00D2558E">
        <w:t>30</w:t>
      </w:r>
      <w:r>
        <w:t xml:space="preserve">. </w:t>
      </w:r>
      <w:r w:rsidR="00D2558E">
        <w:t>svibnja</w:t>
      </w:r>
      <w:r>
        <w:t xml:space="preserve"> 201</w:t>
      </w:r>
      <w:r w:rsidR="00D2558E">
        <w:t>7</w:t>
      </w:r>
      <w:r>
        <w:t xml:space="preserve">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 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C12871" w:rsidP="00A3056C" w:rsidR="00C12871" w:rsidRPr="00C12871">
      <w:pPr>
        <w:ind w:firstLine="708"/>
        <w:jc w:val="both"/>
      </w:pPr>
      <w:r w:rsidRPr="00C12871">
        <w:t>U roku određenom u naprijed navedenom oglasu, osoba ovlaštena za zastupanje dužnika po zakonu je podnijela ovome sudu javnobilježnički ovjerovljen</w:t>
      </w:r>
      <w:r w:rsidR="002F5892" w:rsidRPr="00C12871">
        <w:t xml:space="preserve"> </w:t>
      </w:r>
      <w:r w:rsidRPr="00C12871">
        <w:t>prokazni popis</w:t>
      </w:r>
      <w:r w:rsidR="00363554" w:rsidRPr="00C12871">
        <w:t xml:space="preserve"> imovine</w:t>
      </w:r>
      <w:r w:rsidRPr="00C12871">
        <w:t xml:space="preserve"> i obveza dužnika</w:t>
      </w:r>
      <w:r w:rsidR="00363554" w:rsidRPr="00C12871">
        <w:t xml:space="preserve"> </w:t>
      </w:r>
      <w:r w:rsidRPr="00C12871">
        <w:t xml:space="preserve">na propisanom obrascu </w:t>
      </w:r>
      <w:r w:rsidR="00363554" w:rsidRPr="00C12871">
        <w:t xml:space="preserve">od </w:t>
      </w:r>
      <w:r w:rsidR="002F5892" w:rsidRPr="00C12871">
        <w:t xml:space="preserve">13. lipnja 2017. </w:t>
      </w:r>
      <w:r w:rsidRPr="00C12871">
        <w:t xml:space="preserve">iz kojeg jasno proizlazi da </w:t>
      </w:r>
      <w:r w:rsidR="002F5892" w:rsidRPr="00C12871">
        <w:t>dužnik</w:t>
      </w:r>
      <w:r w:rsidRPr="00C12871">
        <w:t xml:space="preserve"> u svom vlasništvu</w:t>
      </w:r>
      <w:r w:rsidR="002F5892" w:rsidRPr="00C12871">
        <w:t xml:space="preserve"> nema nikakvu imovinu </w:t>
      </w:r>
      <w:r w:rsidRPr="00C12871">
        <w:t xml:space="preserve">koja bi se mogla unovčiti u stečajnom postupku. </w:t>
      </w:r>
    </w:p>
    <w:p w:rsidRDefault="00C12871" w:rsidP="00C12871" w:rsidR="00A3056C" w:rsidRPr="00C12871">
      <w:pPr>
        <w:ind w:firstLine="708"/>
        <w:jc w:val="both"/>
      </w:pPr>
      <w:r w:rsidRPr="00C12871">
        <w:t>Zbog navedenog, a imajući u vidu okolnost da u oglasom određenom roku  nitko od</w:t>
      </w:r>
      <w:r w:rsidR="002F5892" w:rsidRPr="00C12871">
        <w:t xml:space="preserve"> </w:t>
      </w:r>
      <w:r w:rsidRPr="00C12871">
        <w:t>vjerovnika nije podnio ovome sudu prijedlog za otvaranje stečajnoga postupka nad dužnikom kao i činjenicu da</w:t>
      </w:r>
      <w:r w:rsidR="00A3056C" w:rsidRPr="00C12871">
        <w:t xml:space="preserve"> iz potvrde Financijske agencije od </w:t>
      </w:r>
      <w:r w:rsidR="00D2558E" w:rsidRPr="00C12871">
        <w:t>27</w:t>
      </w:r>
      <w:r w:rsidR="00A3056C" w:rsidRPr="00C12871">
        <w:t xml:space="preserve">. </w:t>
      </w:r>
      <w:r w:rsidR="00D2558E" w:rsidRPr="00C12871">
        <w:t>veljače</w:t>
      </w:r>
      <w:r w:rsidR="00A3056C" w:rsidRPr="00C12871">
        <w:t xml:space="preserve"> 201</w:t>
      </w:r>
      <w:r w:rsidR="00D2558E" w:rsidRPr="00C12871">
        <w:t>8</w:t>
      </w:r>
      <w:r w:rsidR="00A3056C" w:rsidRPr="00C12871">
        <w:t xml:space="preserve">. proizlazi da je račun dužnika i dalje u blokadi zbog neizvršenih osnova za plaćanje u neprekinutom razdoblju od </w:t>
      </w:r>
      <w:r w:rsidR="00D2558E" w:rsidRPr="00C12871">
        <w:t>423</w:t>
      </w:r>
      <w:r w:rsidR="00796F41" w:rsidRPr="00C12871">
        <w:t xml:space="preserve"> dan</w:t>
      </w:r>
      <w:r w:rsidR="00E0179B" w:rsidRPr="00C12871">
        <w:t>a</w:t>
      </w:r>
      <w:r w:rsidR="00A3056C" w:rsidRPr="00C12871">
        <w:t xml:space="preserve"> zbog nepodmirenih obveza u iznosu od </w:t>
      </w:r>
      <w:r w:rsidR="00D2558E" w:rsidRPr="00C12871">
        <w:t>6.973,55</w:t>
      </w:r>
      <w:r w:rsidR="00796F41" w:rsidRPr="00C12871">
        <w:t xml:space="preserve"> </w:t>
      </w:r>
      <w:r w:rsidR="00A3056C" w:rsidRPr="00C12871">
        <w:t xml:space="preserve">kuna, to je temeljem odredbi čl. 431. i 432. SZ-a, u svezi s odredbama čl. 132. i 133. te 286. do 292. istog, donesena odluka kao u točki I. do IV. izreke ovog rješenja. </w:t>
      </w:r>
    </w:p>
    <w:p w:rsidRDefault="00A3056C" w:rsidP="00A3056C" w:rsidR="00A3056C" w:rsidRPr="00C12871">
      <w:pPr>
        <w:ind w:firstLine="708"/>
        <w:jc w:val="both"/>
      </w:pPr>
      <w:r w:rsidRPr="00C12871"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A3056C" w:rsidP="00A3056C" w:rsidR="00A3056C" w:rsidRPr="0050089D">
      <w:pPr>
        <w:ind w:firstLine="708"/>
        <w:jc w:val="both"/>
      </w:pPr>
      <w:r w:rsidRPr="00C12871">
        <w:t>Napominje se da su nalog za upis činjenice otvaranja stečajnog postupka nad dužnikom, a posljedično istom i dostava ovog rješenja Hrvatskoj agenciji za civilno</w:t>
      </w:r>
      <w:r w:rsidRPr="009A255F">
        <w:t xml:space="preserve">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A3056C" w:rsidP="00A3056C" w:rsidR="00A3056C">
      <w:pPr>
        <w:ind w:firstLine="708"/>
        <w:jc w:val="both"/>
      </w:pPr>
      <w:r>
        <w:t>Izbor</w:t>
      </w:r>
      <w:r w:rsidR="00C12871">
        <w:t xml:space="preserve"> stečajnog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A3056C" w:rsidP="00A3056C" w:rsidR="00A3056C"/>
    <w:p w:rsidRDefault="00CD7355" w:rsidP="00A3056C" w:rsidR="00CD7355"/>
    <w:p w:rsidRDefault="00A3056C" w:rsidP="00A3056C" w:rsidR="00A3056C" w:rsidRPr="00240F6B">
      <w:pPr>
        <w:jc w:val="center"/>
      </w:pPr>
      <w:r>
        <w:t xml:space="preserve">U Zadru </w:t>
      </w:r>
      <w:r w:rsidR="00AA1768">
        <w:t>1</w:t>
      </w:r>
      <w:r w:rsidR="00696465">
        <w:t>9</w:t>
      </w:r>
      <w:r w:rsidR="00AA1768">
        <w:t>. ožujka</w:t>
      </w:r>
      <w:r w:rsidR="00CD7355">
        <w:t xml:space="preserve"> </w:t>
      </w:r>
      <w:r>
        <w:t>201</w:t>
      </w:r>
      <w:r w:rsidR="00E0179B">
        <w:t>8</w:t>
      </w:r>
      <w:r>
        <w:t xml:space="preserve">.  </w:t>
      </w:r>
    </w:p>
    <w:p w:rsidRDefault="00CD7355" w:rsidP="00A3056C" w:rsidR="00CD7355">
      <w:pPr>
        <w:jc w:val="right"/>
      </w:pPr>
    </w:p>
    <w:p w:rsidRDefault="00A3056C" w:rsidP="00A3056C" w:rsidR="00A3056C">
      <w:pPr>
        <w:jc w:val="right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>
        <w:t xml:space="preserve">                                                                                               </w:t>
      </w:r>
    </w:p>
    <w:p w:rsidRDefault="005F7E0C" w:rsidP="005F7E0C" w:rsidR="00A3056C" w:rsidRPr="002F25C2">
      <w:pPr>
        <w:ind w:firstLine="708"/>
      </w:pPr>
      <w:r>
        <w:t xml:space="preserve">Za točnost otpravka-ovlaštena službenica:                                    </w:t>
      </w:r>
      <w:r w:rsidR="00A3056C" w:rsidRPr="002F25C2">
        <w:t>Sutkinja</w:t>
      </w:r>
    </w:p>
    <w:p w:rsidRDefault="005F7E0C" w:rsidP="005F7E0C" w:rsidR="00A3056C">
      <w:pPr>
        <w:ind w:firstLine="708"/>
      </w:pPr>
      <w:r>
        <w:t xml:space="preserve">Nena Mužanović                                                                            </w:t>
      </w:r>
      <w:r w:rsidR="00A3056C">
        <w:t>Tina Grgas</w:t>
      </w:r>
      <w:r>
        <w:t>, v.r.</w:t>
      </w: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A3056C" w:rsidP="00A3056C" w:rsidR="00A3056C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A3056C" w:rsidP="00A3056C" w:rsidR="00A3056C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AA1768" w:rsidP="00A3056C" w:rsidR="00AA1768">
      <w:pPr>
        <w:ind w:firstLine="708"/>
        <w:jc w:val="both"/>
      </w:pPr>
    </w:p>
    <w:p w:rsidRDefault="00C12871" w:rsidP="009511ED" w:rsidR="00C12871">
      <w:pPr>
        <w:ind w:firstLine="360"/>
        <w:jc w:val="both"/>
      </w:pPr>
    </w:p>
    <w:p w:rsidRDefault="009511ED" w:rsidP="00C12871" w:rsidR="009511ED" w:rsidRPr="00050593">
      <w:pPr>
        <w:ind w:firstLine="708"/>
        <w:jc w:val="both"/>
      </w:pPr>
      <w:r>
        <w:t xml:space="preserve">Dostaviti: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 xml:space="preserve">Stečajnom upravitelju </w:t>
      </w:r>
      <w:r w:rsidRPr="00050593">
        <w:t>dužnika uz potvrdu o imenovanju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Stečajnom dužniku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FINA, Regionalni centar Split, Podružnica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ŽDO u Zadru, Građansko-upravnom odjelu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RH, Ministarstvo financija, Porezna uprava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Općinskom sudu u Zadru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Lučkoj kapetaniji Zadar-registru brodova, Liburnska obala 8,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odmah radi upisa činjenice otvaranja skraćenoga stečajnog post.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nakon pravomoćnosti radi brisanja dužnika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Državnom zavodu za intelektualno vlasništvo, Ulica grada Vukovara 78, Zagreb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e-Oglasna ploča suda</w:t>
      </w:r>
    </w:p>
    <w:p w:rsidRDefault="009511ED" w:rsidP="009511ED" w:rsidR="009511ED">
      <w:pPr>
        <w:numPr>
          <w:ilvl w:val="0"/>
          <w:numId w:val="1"/>
        </w:numPr>
        <w:jc w:val="both"/>
      </w:pPr>
      <w:r w:rsidRPr="00050593">
        <w:t>Pisarnici ovog suda</w:t>
      </w:r>
    </w:p>
    <w:p w:rsidRDefault="009511ED" w:rsidP="00C12871" w:rsidR="009511ED" w:rsidRPr="00050593">
      <w:pPr>
        <w:jc w:val="both"/>
      </w:pPr>
    </w:p>
    <w:p w:rsidRDefault="009511ED" w:rsidP="009511ED" w:rsidR="009511ED"/>
    <w:p w:rsidRDefault="009511ED" w:rsidP="009511ED" w:rsidR="009511ED"/>
    <w:p w:rsidRDefault="009511ED" w:rsidP="009511ED" w:rsidR="009511ED"/>
    <w:p w:rsidRDefault="00A3056C" w:rsidP="00A3056C" w:rsidR="00A3056C">
      <w:pPr>
        <w:jc w:val="both"/>
      </w:pPr>
    </w:p>
    <w:sectPr w:rsidSect="00BE1154" w:rsidR="00A305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56C" w:rsidP="00A3056C" w:rsidR="00A3056C">
      <w:r>
        <w:separator/>
      </w:r>
    </w:p>
  </w:endnote>
  <w:endnote w:id="0" w:type="continuationSeparator">
    <w:p w:rsidRDefault="00A3056C" w:rsidP="00A3056C" w:rsidR="00A30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56C" w:rsidP="00A3056C" w:rsidR="00A3056C">
      <w:r>
        <w:separator/>
      </w:r>
    </w:p>
  </w:footnote>
  <w:footnote w:id="0" w:type="continuationSeparator">
    <w:p w:rsidRDefault="00A3056C" w:rsidP="00A3056C" w:rsidR="00A30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7B78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7B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056C" w:rsidP="008C3132" w:rsidR="00BB29D6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Poslovni broj 3. St-</w:t>
    </w:r>
    <w:r w:rsidR="00F86116">
      <w:t>1</w:t>
    </w:r>
    <w:r w:rsidR="00D2558E">
      <w:t>94</w:t>
    </w:r>
    <w:r>
      <w:t>/201</w:t>
    </w:r>
    <w:r w:rsidR="00D2558E">
      <w:t>7</w:t>
    </w:r>
    <w:r>
      <w:t>-</w:t>
    </w:r>
    <w:r w:rsidR="00796F41">
      <w:t>1</w:t>
    </w:r>
    <w:r w:rsidR="00D2558E">
      <w:t>0</w:t>
    </w:r>
  </w:p>
  <w:p w:rsidRDefault="00087B78" w:rsidP="0052397A" w:rsidR="0052397A" w:rsidRPr="00BE115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871" w:rsidP="00E0179B" w:rsidR="00E0179B" w:rsidRPr="008C3132">
    <w:pPr>
      <w:ind w:left="5664"/>
    </w:pPr>
    <w:r>
      <w:t xml:space="preserve">     </w:t>
    </w:r>
    <w:r w:rsidR="00E0179B">
      <w:t>Poslovni broj 3. St-</w:t>
    </w:r>
    <w:r w:rsidR="00D2558E">
      <w:t>194/2017-10</w:t>
    </w:r>
  </w:p>
  <w:p w:rsidRDefault="00E0179B" w:rsidR="00E0179B">
    <w:pPr>
      <w:pStyle w:val="Zaglavlje"/>
    </w:pPr>
  </w:p>
  <w:p w:rsidRDefault="00E0179B" w:rsidR="00E017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56C"/>
    <w:rsid w:val="00087B78"/>
    <w:rsid w:val="00246A36"/>
    <w:rsid w:val="002F5892"/>
    <w:rsid w:val="00363554"/>
    <w:rsid w:val="003B68C9"/>
    <w:rsid w:val="004901DF"/>
    <w:rsid w:val="004D2225"/>
    <w:rsid w:val="0052527F"/>
    <w:rsid w:val="005F7E0C"/>
    <w:rsid w:val="00651BB9"/>
    <w:rsid w:val="00696465"/>
    <w:rsid w:val="00723876"/>
    <w:rsid w:val="0078096A"/>
    <w:rsid w:val="0079293D"/>
    <w:rsid w:val="00796F41"/>
    <w:rsid w:val="008222BA"/>
    <w:rsid w:val="00836FCC"/>
    <w:rsid w:val="008D48A1"/>
    <w:rsid w:val="009261BB"/>
    <w:rsid w:val="009511ED"/>
    <w:rsid w:val="009863C1"/>
    <w:rsid w:val="009E1014"/>
    <w:rsid w:val="00A3056C"/>
    <w:rsid w:val="00A35FF5"/>
    <w:rsid w:val="00A57BE4"/>
    <w:rsid w:val="00A86265"/>
    <w:rsid w:val="00AA1768"/>
    <w:rsid w:val="00AB387D"/>
    <w:rsid w:val="00BC5760"/>
    <w:rsid w:val="00BE4EBD"/>
    <w:rsid w:val="00C008B4"/>
    <w:rsid w:val="00C12871"/>
    <w:rsid w:val="00CB0B72"/>
    <w:rsid w:val="00CC0A14"/>
    <w:rsid w:val="00CD7355"/>
    <w:rsid w:val="00D2558E"/>
    <w:rsid w:val="00E0179B"/>
    <w:rsid w:val="00E253A8"/>
    <w:rsid w:val="00E3741B"/>
    <w:rsid w:val="00E80148"/>
    <w:rsid w:val="00EA39E4"/>
    <w:rsid w:val="00F62F4E"/>
    <w:rsid w:val="00F8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5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B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7B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B78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B78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B78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5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7B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7B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B78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B78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B78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CATALYSIS SYSTEM društvo s ograničenom odgovornošću za proizvodnju i usluge</izvorni_sadrzaj>
    <derivirana_varijabla naziv="DomainObject.Predmet.ProtustrankaFormated_1">  CATALYSIS SYSTEM društvo s ograničenom odgovornošću za proizvodnju i usluge</derivirana_varijabla>
  </DomainObject.Predmet.ProtustrankaFormated>
  <DomainObject.Predmet.ProtustrankaFormatedOIB>
    <izvorni_sadrzaj>  CATALYSIS SYSTEM društvo s ograničenom odgovornošću za proizvodnju i usluge, OIB 45945691858</izvorni_sadrzaj>
    <derivirana_varijabla naziv="DomainObject.Predmet.ProtustrankaFormatedOIB_1">  CATALYSIS SYSTEM društvo s ograničenom odgovornošću za proizvodnju i usluge, OIB 45945691858</derivirana_varijabla>
  </DomainObject.Predmet.ProtustrankaFormatedOIB>
  <DomainObject.Predmet.ProtustrankaFormatedWithAdress>
    <izvorni_sadrzaj> CATALYSIS SYSTEM društvo s ograničenom odgovornošću za proizvodnju i usluge, Grge Novaka 25, 23000 Zadar</izvorni_sadrzaj>
    <derivirana_varijabla naziv="DomainObject.Predmet.ProtustrankaFormatedWithAdress_1"> CATALYSIS SYSTEM društvo s ograničenom odgovornošću za proizvodnju i usluge, Grge Novaka 25, 23000 Zadar</derivirana_varijabla>
  </DomainObject.Predmet.ProtustrankaFormatedWithAdress>
  <DomainObject.Predmet.ProtustrankaFormatedWithAdressOIB>
    <izvorni_sadrzaj> CATALYSIS SYSTEM društvo s ograničenom odgovornošću za proizvodnju i usluge, OIB 45945691858, Grge Novaka 25, 23000 Zadar</izvorni_sadrzaj>
    <derivirana_varijabla naziv="DomainObject.Predmet.ProtustrankaFormatedWithAdressOIB_1"> CATALYSIS SYSTEM društvo s ograničenom odgovornošću za proizvodnju i usluge, OIB 45945691858, Grge Novaka 25, 23000 Zadar</derivirana_varijabla>
  </DomainObject.Predmet.ProtustrankaFormatedWithAdressOIB>
  <DomainObject.Predmet.ProtustrankaWithAdress>
    <izvorni_sadrzaj>CATALYSIS SYSTEM društvo s ograničenom odgovornošću za proizvodnju i usluge Grge Novaka 25, 23000 Zadar</izvorni_sadrzaj>
    <derivirana_varijabla naziv="DomainObject.Predmet.ProtustrankaWithAdress_1">CATALYSIS SYSTEM društvo s ograničenom odgovornošću za proizvodnju i usluge Grge Novaka 25, 23000 Zadar</derivirana_varijabla>
  </DomainObject.Predmet.ProtustrankaWithAdress>
  <DomainObject.Predmet.ProtustrankaWithAdressOIB>
    <izvorni_sadrzaj>CATALYSIS SYSTEM društvo s ograničenom odgovornošću za proizvodnju i usluge, OIB 45945691858, Grge Novaka 25, 23000 Zadar</izvorni_sadrzaj>
    <derivirana_varijabla naziv="DomainObject.Predmet.ProtustrankaWithAdressOIB_1">CATALYSIS SYSTEM društvo s ograničenom odgovornošću za proizvodnju i usluge, OIB 45945691858, Grge Novaka 25, 23000 Zadar</derivirana_varijabla>
  </DomainObject.Predmet.ProtustrankaWithAdressOIB>
  <DomainObject.Predmet.ProtustrankaNazivFormated>
    <izvorni_sadrzaj>CATALYSIS SYSTEM društvo s ograničenom odgovornošću za proizvodnju i usluge</izvorni_sadrzaj>
    <derivirana_varijabla naziv="DomainObject.Predmet.ProtustrankaNazivFormated_1">CATALYSIS SYSTEM društvo s ograničenom odgovornošću za proizvodnju i usluge</derivirana_varijabla>
  </DomainObject.Predmet.ProtustrankaNazivFormated>
  <DomainObject.Predmet.ProtustrankaNazivFormatedOIB>
    <izvorni_sadrzaj>CATALYSIS SYSTEM društvo s ograničenom odgovornošću za proizvodnju i usluge, OIB 45945691858</izvorni_sadrzaj>
    <derivirana_varijabla naziv="DomainObject.Predmet.ProtustrankaNazivFormatedOIB_1">CATALYSIS SYSTEM društvo s ograničenom odgovornošću za proizvodnju i usluge, OIB 45945691858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CATALYSIS SYSTEM društvo s ograničenom odgovornošću za proizvodnju i usluge</item>
    </izvorni_sadrzaj>
    <derivirana_varijabla naziv="DomainObject.Predmet.ProtuStrankaListFormated_1">
      <item>CATALYSIS SYSTEM društvo s ograničenom odgovornošću za proizvodnju i usluge</item>
    </derivirana_varijabla>
  </DomainObject.Predmet.ProtuStrankaListFormated>
  <DomainObject.Predmet.ProtuStrankaListFormatedOIB>
    <izvorni_sadrzaj>
      <item>CATALYSIS SYSTEM društvo s ograničenom odgovornošću za proizvodnju i usluge, OIB 45945691858</item>
    </izvorni_sadrzaj>
    <derivirana_varijabla naziv="DomainObject.Predmet.ProtuStrankaListFormatedOIB_1">
      <item>CATALYSIS SYSTEM društvo s ograničenom odgovornošću za proizvodnju i usluge, OIB 45945691858</item>
    </derivirana_varijabla>
  </DomainObject.Predmet.ProtuStrankaListFormatedOIB>
  <DomainObject.Predmet.ProtuStrankaListFormatedWithAdress>
    <izvorni_sadrzaj>
      <item>CATALYSIS SYSTEM društvo s ograničenom odgovornošću za proizvodnju i usluge, Grge Novaka 25, 23000 Zadar</item>
    </izvorni_sadrzaj>
    <derivirana_varijabla naziv="DomainObject.Predmet.ProtuStrankaListFormatedWithAdress_1">
      <item>CATALYSIS SYSTEM društvo s ograničenom odgovornošću za proizvodnju i usluge, Grge Novaka 25, 23000 Zadar</item>
    </derivirana_varijabla>
  </DomainObject.Predmet.ProtuStrankaListFormatedWithAdress>
  <DomainObject.Predmet.ProtuStrankaListFormatedWithAdressOIB>
    <izvorni_sadrzaj>
      <item>CATALYSIS SYSTEM društvo s ograničenom odgovornošću za proizvodnju i usluge, OIB 45945691858, Grge Novaka 25, 23000 Zadar</item>
    </izvorni_sadrzaj>
    <derivirana_varijabla naziv="DomainObject.Predmet.ProtuStrankaListFormatedWithAdressOIB_1">
      <item>CATALYSIS SYSTEM društvo s ograničenom odgovornošću za proizvodnju i usluge, OIB 45945691858, Grge Novaka 25, 23000 Zadar</item>
    </derivirana_varijabla>
  </DomainObject.Predmet.ProtuStrankaListFormatedWithAdressOIB>
  <DomainObject.Predmet.ProtuStrankaListNazivFormated>
    <izvorni_sadrzaj>
      <item>CATALYSIS SYSTEM društvo s ograničenom odgovornošću za proizvodnju i usluge</item>
    </izvorni_sadrzaj>
    <derivirana_varijabla naziv="DomainObject.Predmet.ProtuStrankaListNazivFormated_1">
      <item>CATALYSIS SYSTEM društvo s ograničenom odgovornošću za proizvodnju i usluge</item>
    </derivirana_varijabla>
  </DomainObject.Predmet.ProtuStrankaListNazivFormated>
  <DomainObject.Predmet.ProtuStrankaListNazivFormatedOIB>
    <izvorni_sadrzaj>
      <item>CATALYSIS SYSTEM društvo s ograničenom odgovornošću za proizvodnju i usluge, OIB 45945691858</item>
    </izvorni_sadrzaj>
    <derivirana_varijabla naziv="DomainObject.Predmet.ProtuStrankaListNazivFormatedOIB_1">
      <item>CATALYSIS SYSTEM društvo s ograničenom odgovornošću za proizvodnju i usluge, OIB 45945691858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CATALYSIS SYSTEM društvo s ograničenom odgovornošću za proizvodnju i usluge</izvorni_sadrzaj>
    <derivirana_varijabla naziv="DomainObject.Predmet.ProtustrankaIDrugi_1">CATALYSIS SYSTEM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CATALYSIS SYSTEM društvo s ograničenom odgovornošću za proizvodnju i usluge, OIB 45945691858, Grge Novaka 25, 23000 Zadar</izvorni_sadrzaj>
    <derivirana_varijabla naziv="DomainObject.Predmet.ProtustrankaIDrugiAdressOIB_1">CATALYSIS SYSTEM društvo s ograničenom odgovornošću za proizvodnju i usluge, OIB 45945691858, Grge Novaka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CATALYSIS SYSTEM društvo s ograničenom odgovornošću za proizvodnju i usluge</item>
    </izvorni_sadrzaj>
    <derivirana_varijabla naziv="DomainObject.Predmet.SudioniciListNaziv_1">
      <item>FINA</item>
      <item>CATALYSIS SYSTEM društvo s ograničenom odgovornošću za proizvodnju i usluge</item>
    </derivirana_varijabla>
  </DomainObject.Predmet.SudioniciListNaziv>
  <DomainObject.Predmet.SudioniciListAdressOIB>
    <izvorni_sadrzaj>
      <item>FINA, OIB 85821130368</item>
      <item>CATALYSIS SYSTEM društvo s ograničenom odgovornošću za proizvodnju i usluge, OIB 45945691858, Grge Novaka 25,23000 Zadar</item>
    </izvorni_sadrzaj>
    <derivirana_varijabla naziv="DomainObject.Predmet.SudioniciListAdressOIB_1">
      <item>FINA, OIB 85821130368</item>
      <item>CATALYSIS SYSTEM društvo s ograničenom odgovornošću za proizvodnju i usluge, OIB 45945691858, Grge Novaka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45945691858</item>
    </izvorni_sadrzaj>
    <derivirana_varijabla naziv="DomainObject.Predmet.SudioniciListNazivOIB_1">
      <item>, OIB 85821130368</item>
      <item>, OIB 45945691858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1056</properties:Words>
  <properties:Characters>5755</properties:Characters>
  <properties:Lines>123</properties:Lines>
  <properties:Paragraphs>40</properties:Paragraphs>
  <properties:TotalTime>295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2017-07-06T05:56:00Z</dcterms:created>
  <dc:creator>Tina Grgas</dc:creator>
  <cp:lastModifiedBy>Nena Mužanović</cp:lastModifiedBy>
  <cp:lastPrinted>2017-09-29T12:31:00Z</cp:lastPrinted>
  <dcterms:modified xmlns:xsi="http://www.w3.org/2001/XMLSchema-instance" xsi:type="dcterms:W3CDTF">2018-03-19T12:54:00Z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(St-194-17 CATALYSIS SYSTEM.docx)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