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24AC5" w14:paraId="7C12C2EA" w:rsidRDefault="003B2495" w:rsidP="003B2495" w:rsidR="003B249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6CC7388" w:rsidRDefault="003B2495" w:rsidP="003B2495" w:rsidR="003B249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C79113C" w:rsidRDefault="003B2495" w:rsidP="003B2495" w:rsidR="003B249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B96E2C4" w:rsidRDefault="003B2495" w:rsidP="003B2495" w:rsidR="003B249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6866D58" w:rsidRDefault="003B2495" w:rsidP="003B2495" w:rsidR="003B2495">
      <w:pPr>
        <w:tabs>
          <w:tab w:pos="709" w:val="left"/>
        </w:tabs>
        <w:jc w:val="right"/>
      </w:pPr>
      <w:r>
        <w:t>42. St-2416/2015</w:t>
      </w:r>
    </w:p>
    <w:p w14:textId="77777777" w14:paraId="3E1D9146" w:rsidRDefault="003B2495" w:rsidP="003B2495" w:rsidR="003B2495">
      <w:pPr>
        <w:tabs>
          <w:tab w:pos="709" w:val="left"/>
        </w:tabs>
        <w:jc w:val="right"/>
      </w:pPr>
    </w:p>
    <w:p w14:textId="77777777" w14:paraId="0F5B0F23" w:rsidRDefault="003B2495" w:rsidP="003B2495" w:rsidR="003B2495">
      <w:pPr>
        <w:tabs>
          <w:tab w:pos="709" w:val="left"/>
        </w:tabs>
        <w:jc w:val="right"/>
      </w:pPr>
    </w:p>
    <w:p w14:textId="77777777" w14:paraId="336069FD" w:rsidRDefault="003B2495" w:rsidP="003B2495" w:rsidR="003B2495">
      <w:pPr>
        <w:tabs>
          <w:tab w:pos="709" w:val="left"/>
        </w:tabs>
        <w:jc w:val="center"/>
      </w:pPr>
      <w:r>
        <w:t>R E P U B L I K A   H R V A T S K A</w:t>
      </w:r>
    </w:p>
    <w:p w14:textId="77777777" w14:paraId="14CED233" w:rsidRDefault="003B2495" w:rsidP="003B2495" w:rsidR="003B2495">
      <w:pPr>
        <w:tabs>
          <w:tab w:pos="709" w:val="left"/>
        </w:tabs>
        <w:jc w:val="center"/>
      </w:pPr>
    </w:p>
    <w:p w14:textId="77777777" w14:paraId="5D62A659" w:rsidRDefault="003B2495" w:rsidP="003B2495" w:rsidR="003B2495">
      <w:pPr>
        <w:tabs>
          <w:tab w:pos="709" w:val="left"/>
        </w:tabs>
        <w:jc w:val="center"/>
      </w:pPr>
      <w:r>
        <w:t>R J E Š E N J E</w:t>
      </w:r>
    </w:p>
    <w:p w14:textId="77777777" w14:paraId="2C948A89" w:rsidRDefault="003B2495" w:rsidP="003B2495" w:rsidR="003B2495">
      <w:pPr>
        <w:tabs>
          <w:tab w:pos="709" w:val="left"/>
        </w:tabs>
        <w:jc w:val="both"/>
      </w:pPr>
    </w:p>
    <w:p w14:textId="77777777" w14:paraId="59937A51" w:rsidRDefault="003B2495" w:rsidP="003B2495" w:rsidR="003B249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SP GROŠ d.o.o., Sesvete, Kelekova 4, OIB 96348325120, dana 29. travnja 2016.g. </w:t>
      </w:r>
    </w:p>
    <w:p w14:textId="77777777" w14:paraId="09C85962" w:rsidRDefault="003B2495" w:rsidP="003B2495" w:rsidR="003B2495">
      <w:pPr>
        <w:tabs>
          <w:tab w:pos="709" w:val="left"/>
        </w:tabs>
        <w:jc w:val="both"/>
      </w:pPr>
    </w:p>
    <w:p w14:textId="77777777" w14:paraId="6619C3EA" w:rsidRDefault="003B2495" w:rsidP="003B2495" w:rsidR="003B2495">
      <w:pPr>
        <w:tabs>
          <w:tab w:pos="709" w:val="left"/>
        </w:tabs>
        <w:jc w:val="center"/>
      </w:pPr>
      <w:r>
        <w:t>r i j e š i o   j e</w:t>
      </w:r>
    </w:p>
    <w:p w14:textId="77777777" w14:paraId="057DD482" w:rsidRDefault="003B2495" w:rsidP="003B2495" w:rsidR="003B2495">
      <w:pPr>
        <w:tabs>
          <w:tab w:pos="709" w:val="left"/>
        </w:tabs>
        <w:jc w:val="both"/>
      </w:pPr>
    </w:p>
    <w:p w14:textId="77777777" w14:paraId="474E334D" w:rsidRDefault="003B2495" w:rsidP="003B2495" w:rsidR="003B2495">
      <w:pPr>
        <w:ind w:firstLine="708"/>
        <w:jc w:val="both"/>
      </w:pPr>
      <w:r>
        <w:t>I   Otvara se stečajni postupak nad dužnikom SP GROŠ d.o.o., Sesvete, Kelekova 4, OIB 96348325120.</w:t>
      </w:r>
    </w:p>
    <w:p w14:textId="77777777" w14:paraId="1E12F408" w:rsidRDefault="003B2495" w:rsidP="003B2495" w:rsidR="003B2495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58288F53" w:rsidRDefault="003B2495" w:rsidP="003B2495" w:rsidR="003B2495">
      <w:pPr>
        <w:ind w:firstLine="708"/>
        <w:jc w:val="both"/>
      </w:pPr>
    </w:p>
    <w:p w14:textId="77777777" w14:paraId="270F5ABD" w:rsidRDefault="003B2495" w:rsidP="003B2495" w:rsidR="003B249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Mateo Erceg, Zagreb, Radnička cesta 30, OIB: 93602617826.         </w:t>
      </w:r>
    </w:p>
    <w:p w14:textId="77777777" w14:paraId="1318DA9B" w:rsidRDefault="003B2495" w:rsidP="003B2495" w:rsidR="003B2495">
      <w:pPr>
        <w:ind w:firstLine="708"/>
        <w:jc w:val="both"/>
      </w:pPr>
    </w:p>
    <w:p w14:textId="77777777" w14:paraId="3B872CE6" w:rsidRDefault="003B2495" w:rsidP="003B2495" w:rsidR="003B2495">
      <w:pPr>
        <w:ind w:firstLine="708"/>
        <w:jc w:val="both"/>
      </w:pPr>
      <w:r>
        <w:t>III  Zaključuje se stečajni postupak nad dužnikom SP GROŠ d.o.o., Sesvete, Kelekova 4, OIB 96348325120.</w:t>
      </w:r>
    </w:p>
    <w:p w14:textId="77777777" w14:paraId="4BD23D0F" w:rsidRDefault="003B2495" w:rsidP="003B2495" w:rsidR="003B2495">
      <w:pPr>
        <w:ind w:firstLine="708"/>
        <w:jc w:val="both"/>
      </w:pPr>
    </w:p>
    <w:p w14:textId="77777777" w14:paraId="5B7D498E" w:rsidRDefault="003B2495" w:rsidP="003B2495" w:rsidR="003B249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07BB602" w:rsidRDefault="003B2495" w:rsidP="003B2495" w:rsidR="003B2495">
      <w:pPr>
        <w:ind w:firstLine="708"/>
        <w:jc w:val="both"/>
      </w:pPr>
    </w:p>
    <w:p w14:textId="77777777" w14:paraId="55025A5E" w:rsidRDefault="003B2495" w:rsidP="003B2495" w:rsidR="003B2495">
      <w:pPr>
        <w:jc w:val="center"/>
      </w:pPr>
      <w:r>
        <w:t>Obrazloženje</w:t>
      </w:r>
    </w:p>
    <w:p w14:textId="77777777" w14:paraId="5651BAB6" w:rsidRDefault="003B2495" w:rsidP="003B2495" w:rsidR="003B2495">
      <w:pPr>
        <w:jc w:val="center"/>
      </w:pPr>
    </w:p>
    <w:p w14:textId="77777777" w14:paraId="1874CDE8" w:rsidRDefault="003B2495" w:rsidP="003B2495" w:rsidR="003B249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40C0570" w:rsidRDefault="003B2495" w:rsidP="003B2495" w:rsidR="003B249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C397074" w:rsidRDefault="003B2495" w:rsidP="003B2495" w:rsidR="003B2495">
      <w:pPr>
        <w:ind w:firstLine="708"/>
        <w:jc w:val="both"/>
      </w:pPr>
      <w:r>
        <w:t>Po zaključku nije postupljeno.</w:t>
      </w:r>
    </w:p>
    <w:p w14:textId="77777777" w14:paraId="729BF904" w:rsidRDefault="003B2495" w:rsidP="003B2495" w:rsidR="003B2495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4ACF76D" w:rsidRDefault="003B2495" w:rsidP="003B2495" w:rsidR="003B24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A9CFCDE" w:rsidRDefault="003B2495" w:rsidP="003B2495" w:rsidR="003B24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39DBC8B" w:rsidRDefault="003B2495" w:rsidP="003B2495" w:rsidR="003B24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570FEA" w:rsidRDefault="003B2495" w:rsidP="003B2495" w:rsidR="003B249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80A61AB" w:rsidRDefault="003B2495" w:rsidP="003B2495" w:rsidR="003B249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151B8E9" w:rsidRDefault="003B2495" w:rsidP="003B2495" w:rsidR="003B249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E3823AC" w:rsidTr="003B2495" w:rsidR="003B2495">
        <w:tc>
          <w:tcPr>
            <w:tcW w:type="dxa" w:w="2346"/>
          </w:tcPr>
          <w:p w14:textId="77777777" w14:paraId="572F89AD" w:rsidRDefault="003B2495" w:rsidR="003B2495">
            <w:pPr>
              <w:tabs>
                <w:tab w:pos="709" w:val="left"/>
              </w:tabs>
              <w:jc w:val="right"/>
            </w:pPr>
            <w:r>
              <w:t>42. St-2416/2015</w:t>
            </w:r>
          </w:p>
          <w:p w14:textId="77777777" w14:paraId="55C1932E" w:rsidRDefault="003B2495" w:rsidR="003B249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ABD8721" w:rsidRDefault="003B2495" w:rsidP="003B2495" w:rsidR="003B2495">
      <w:pPr>
        <w:jc w:val="both"/>
      </w:pPr>
    </w:p>
    <w:p w14:textId="77777777" w14:paraId="63F5CA63" w:rsidRDefault="003B2495" w:rsidP="003B2495" w:rsidR="003B249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7622A27" w:rsidRDefault="003B2495" w:rsidP="003B2495" w:rsidR="003B249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BF8137A" w:rsidRDefault="003B2495" w:rsidP="003B2495" w:rsidR="003B2495">
      <w:pPr>
        <w:jc w:val="both"/>
      </w:pPr>
      <w:r>
        <w:tab/>
        <w:t>Izbor stečajnog upravitelja odabran je primjenom odredbe čl. 432 SZ.</w:t>
      </w:r>
    </w:p>
    <w:p w14:textId="77777777" w14:paraId="37100C15" w:rsidRDefault="003B2495" w:rsidP="003B2495" w:rsidR="003B2495">
      <w:pPr>
        <w:jc w:val="both"/>
      </w:pPr>
      <w:r>
        <w:tab/>
      </w:r>
    </w:p>
    <w:p w14:textId="77777777" w14:paraId="7DAC5685" w:rsidRDefault="003B2495" w:rsidP="003B2495" w:rsidR="003B2495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578024CD" w:rsidRDefault="003B2495" w:rsidP="003B2495" w:rsidR="003B2495">
      <w:pPr>
        <w:tabs>
          <w:tab w:pos="709" w:val="left"/>
        </w:tabs>
      </w:pPr>
    </w:p>
    <w:p w14:textId="77777777" w14:paraId="6A10A94E" w:rsidRDefault="003B2495" w:rsidP="003B2495" w:rsidR="003B249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C3C1790" w:rsidRDefault="003B2495" w:rsidP="003B2495" w:rsidR="003B2495">
      <w:pPr>
        <w:tabs>
          <w:tab w:pos="709" w:val="left"/>
        </w:tabs>
      </w:pPr>
    </w:p>
    <w:p w14:textId="77777777" w14:paraId="4860BD50" w:rsidRDefault="003B2495" w:rsidP="003B2495" w:rsidR="003B249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24B8346" w:rsidRDefault="003B2495" w:rsidP="003B2495" w:rsidR="003B2495">
      <w:pPr>
        <w:tabs>
          <w:tab w:pos="709" w:val="left"/>
        </w:tabs>
      </w:pPr>
    </w:p>
    <w:p w14:textId="77777777" w14:paraId="65F7ECC5" w:rsidRDefault="003B2495" w:rsidP="003B2495" w:rsidR="003B2495">
      <w:pPr>
        <w:jc w:val="both"/>
      </w:pPr>
      <w:r>
        <w:t>UPUTA O PRAVNOM LIJEKU:</w:t>
      </w:r>
    </w:p>
    <w:p w14:textId="77777777" w14:paraId="73432152" w:rsidRDefault="003B2495" w:rsidP="003B2495" w:rsidR="003B2495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71624C3C" w:rsidRDefault="003B2495" w:rsidP="003B2495" w:rsidR="003B2495">
      <w:pPr>
        <w:jc w:val="both"/>
      </w:pPr>
    </w:p>
    <w:p w14:textId="77777777" w14:paraId="631386F7" w:rsidRDefault="003B2495" w:rsidP="003B2495" w:rsidR="003B2495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7F2DA498" w:rsidRDefault="003B2495" w:rsidP="003B2495" w:rsidR="003B249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5104685" w:rsidRDefault="003B2495" w:rsidP="003B2495" w:rsidR="003B2495">
      <w:pPr>
        <w:jc w:val="both"/>
      </w:pPr>
    </w:p>
    <w:p w14:textId="77777777" w14:paraId="2C6E13FD" w:rsidRDefault="003B2495" w:rsidP="003B2495" w:rsidR="003B2495">
      <w:pPr>
        <w:jc w:val="both"/>
        <w:rPr>
          <w:i/>
        </w:rPr>
      </w:pPr>
    </w:p>
    <w:p w14:textId="0400270F" w14:paraId="0400270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B2495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B249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B249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B249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B249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B24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249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B249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B249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B249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B249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B24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249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66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St-2416/2015</izvorni_sadrzaj>
    <derivirana_varijabla naziv="DomainObject.Predmet.OznakaBroj_1">St-2416/2015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 GROŠ d.o.o.</izvorni_sadrzaj>
    <derivirana_varijabla naziv="DomainObject.Predmet.ProtustrankaFormated_1">  SP GROŠ d.o.o.</derivirana_varijabla>
  </DomainObject.Predmet.ProtustrankaFormated>
  <DomainObject.Predmet.ProtustrankaFormatedOIB>
    <izvorni_sadrzaj>  SP GROŠ d.o.o., OIB 96348325120</izvorni_sadrzaj>
    <derivirana_varijabla naziv="DomainObject.Predmet.ProtustrankaFormatedOIB_1">  SP GROŠ d.o.o., OIB 96348325120</derivirana_varijabla>
  </DomainObject.Predmet.ProtustrankaFormatedOIB>
  <DomainObject.Predmet.ProtustrankaFormatedWithAdress>
    <izvorni_sadrzaj> SP GROŠ d.o.o., Kelekova 4, 10360 Sesvete</izvorni_sadrzaj>
    <derivirana_varijabla naziv="DomainObject.Predmet.ProtustrankaFormatedWithAdress_1"> SP GROŠ d.o.o., Kelekova 4, 10360 Sesvete</derivirana_varijabla>
  </DomainObject.Predmet.ProtustrankaFormatedWithAdress>
  <DomainObject.Predmet.ProtustrankaFormatedWithAdressOIB>
    <izvorni_sadrzaj> SP GROŠ d.o.o., OIB 96348325120, Kelekova 4, 10360 Sesvete</izvorni_sadrzaj>
    <derivirana_varijabla naziv="DomainObject.Predmet.ProtustrankaFormatedWithAdressOIB_1"> SP GROŠ d.o.o., OIB 96348325120, Kelekova 4, 10360 Sesvete</derivirana_varijabla>
  </DomainObject.Predmet.ProtustrankaFormatedWithAdressOIB>
  <DomainObject.Predmet.ProtustrankaWithAdress>
    <izvorni_sadrzaj>SP GROŠ d.o.o. Kelekova 4, 10360 Sesvete</izvorni_sadrzaj>
    <derivirana_varijabla naziv="DomainObject.Predmet.ProtustrankaWithAdress_1">SP GROŠ d.o.o. Kelekova 4, 10360 Sesvete</derivirana_varijabla>
  </DomainObject.Predmet.ProtustrankaWithAdress>
  <DomainObject.Predmet.ProtustrankaWithAdressOIB>
    <izvorni_sadrzaj>SP GROŠ d.o.o., OIB 96348325120, Kelekova 4, 10360 Sesvete</izvorni_sadrzaj>
    <derivirana_varijabla naziv="DomainObject.Predmet.ProtustrankaWithAdressOIB_1">SP GROŠ d.o.o., OIB 96348325120, Kelekova 4, 10360 Sesvete</derivirana_varijabla>
  </DomainObject.Predmet.ProtustrankaWithAdressOIB>
  <DomainObject.Predmet.ProtustrankaNazivFormated>
    <izvorni_sadrzaj>SP GROŠ d.o.o.</izvorni_sadrzaj>
    <derivirana_varijabla naziv="DomainObject.Predmet.ProtustrankaNazivFormated_1">SP GROŠ d.o.o.</derivirana_varijabla>
  </DomainObject.Predmet.ProtustrankaNazivFormated>
  <DomainObject.Predmet.ProtustrankaNazivFormatedOIB>
    <izvorni_sadrzaj>SP GROŠ d.o.o., OIB 96348325120</izvorni_sadrzaj>
    <derivirana_varijabla naziv="DomainObject.Predmet.ProtustrankaNazivFormatedOIB_1">SP GROŠ d.o.o., OIB 96348325120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 GROŠ d.o.o.</item>
    </izvorni_sadrzaj>
    <derivirana_varijabla naziv="DomainObject.Predmet.ProtuStrankaListFormated_1">
      <item>SP GROŠ d.o.o.</item>
    </derivirana_varijabla>
  </DomainObject.Predmet.ProtuStrankaListFormated>
  <DomainObject.Predmet.ProtuStrankaListFormatedOIB>
    <izvorni_sadrzaj>
      <item>SP GROŠ d.o.o., OIB 96348325120</item>
    </izvorni_sadrzaj>
    <derivirana_varijabla naziv="DomainObject.Predmet.ProtuStrankaListFormatedOIB_1">
      <item>SP GROŠ d.o.o., OIB 96348325120</item>
    </derivirana_varijabla>
  </DomainObject.Predmet.ProtuStrankaListFormatedOIB>
  <DomainObject.Predmet.ProtuStrankaListFormatedWithAdress>
    <izvorni_sadrzaj>
      <item>SP GROŠ d.o.o., Kelekova 4, 10360 Sesvete</item>
    </izvorni_sadrzaj>
    <derivirana_varijabla naziv="DomainObject.Predmet.ProtuStrankaListFormatedWithAdress_1">
      <item>SP GROŠ d.o.o., Kelekova 4, 10360 Sesvete</item>
    </derivirana_varijabla>
  </DomainObject.Predmet.ProtuStrankaListFormatedWithAdress>
  <DomainObject.Predmet.ProtuStrankaListFormatedWithAdressOIB>
    <izvorni_sadrzaj>
      <item>SP GROŠ d.o.o., OIB 96348325120, Kelekova 4, 10360 Sesvete</item>
    </izvorni_sadrzaj>
    <derivirana_varijabla naziv="DomainObject.Predmet.ProtuStrankaListFormatedWithAdressOIB_1">
      <item>SP GROŠ d.o.o., OIB 96348325120, Kelekova 4, 10360 Sesvete</item>
    </derivirana_varijabla>
  </DomainObject.Predmet.ProtuStrankaListFormatedWithAdressOIB>
  <DomainObject.Predmet.ProtuStrankaListNazivFormated>
    <izvorni_sadrzaj>
      <item>SP GROŠ d.o.o.</item>
    </izvorni_sadrzaj>
    <derivirana_varijabla naziv="DomainObject.Predmet.ProtuStrankaListNazivFormated_1">
      <item>SP GROŠ d.o.o.</item>
    </derivirana_varijabla>
  </DomainObject.Predmet.ProtuStrankaListNazivFormated>
  <DomainObject.Predmet.ProtuStrankaListNazivFormatedOIB>
    <izvorni_sadrzaj>
      <item>SP GROŠ d.o.o., OIB 96348325120</item>
    </izvorni_sadrzaj>
    <derivirana_varijabla naziv="DomainObject.Predmet.ProtuStrankaListNazivFormatedOIB_1">
      <item>SP GROŠ d.o.o., OIB 96348325120</item>
    </derivirana_varijabla>
  </DomainObject.Predmet.ProtuStrankaListNazivFormatedOIB>
  <DomainObject.Predmet.OstaliListFormated>
    <izvorni_sadrzaj>
      <item>Zdravko Hranilović</item>
      <item>HRVATSKI ZAVOD ZA MIROVINSKO OSIGURANJE</item>
    </izvorni_sadrzaj>
    <derivirana_varijabla naziv="DomainObject.Predmet.OstaliListFormated_1">
      <item>Zdravko Hranilović</item>
      <item>HRVATSKI ZAVOD ZA MIROVINSKO OSIGURANJE</item>
    </derivirana_varijabla>
  </DomainObject.Predmet.OstaliListFormated>
  <DomainObject.Predmet.OstaliListFormatedOIB>
    <izvorni_sadrzaj>
      <item>Zdravko Hranilović, OIB 71782575747</item>
      <item>HRVATSKI ZAVOD ZA MIROVINSKO OSIGURANJE, OIB 84397956623</item>
    </izvorni_sadrzaj>
    <derivirana_varijabla naziv="DomainObject.Predmet.OstaliListFormatedOIB_1">
      <item>Zdravko Hranilović, OIB 71782575747</item>
      <item>HRVATSKI ZAVOD ZA MIROVINSKO OSIGURANJE, OIB 84397956623</item>
    </derivirana_varijabla>
  </DomainObject.Predmet.OstaliListFormatedOIB>
  <DomainObject.Predmet.OstaliListFormatedWithAdress>
    <izvorni_sadrzaj>
      <item>Zdravko Hranilović, Dragutina Domjanića 12, 33405 Pitomača</item>
      <item>HRVATSKI ZAVOD ZA MIROVINSKO OSIGURANJE, Trpimirova 4, 10000 Zagreb</item>
    </izvorni_sadrzaj>
    <derivirana_varijabla naziv="DomainObject.Predmet.OstaliListFormatedWithAdress_1">
      <item>Zdravko Hranilović, Dragutina Domjanića 12, 33405 Pitomača</item>
      <item>HRVATSKI ZAVOD ZA MIROVINSKO OSIGURANJE, Trpimirova 4, 10000 Zagreb</item>
    </derivirana_varijabla>
  </DomainObject.Predmet.OstaliListFormatedWithAdress>
  <DomainObject.Predmet.OstaliListFormatedWithAdressOIB>
    <izvorni_sadrzaj>
      <item>Zdravko Hranilović, OIB 71782575747, Dragutina Domjanića 12, 33405 Pitomača</item>
      <item>HRVATSKI ZAVOD ZA MIROVINSKO OSIGURANJE, OIB 84397956623, Trpimirova 4, 10000 Zagreb</item>
    </izvorni_sadrzaj>
    <derivirana_varijabla naziv="DomainObject.Predmet.OstaliListFormatedWithAdressOIB_1">
      <item>Zdravko Hranilović, OIB 71782575747, Dragutina Domjanića 12, 33405 Pitomača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Zdravko Hranilović</item>
      <item>HRVATSKI ZAVOD ZA MIROVINSKO OSIGURANJE</item>
    </izvorni_sadrzaj>
    <derivirana_varijabla naziv="DomainObject.Predmet.OstaliListNazivFormated_1">
      <item>Zdravko Hranilović</item>
      <item>HRVATSKI ZAVOD ZA MIROVINSKO OSIGURANJE</item>
    </derivirana_varijabla>
  </DomainObject.Predmet.OstaliListNazivFormated>
  <DomainObject.Predmet.OstaliListNazivFormatedOIB>
    <izvorni_sadrzaj>
      <item>Zdravko Hranilović, OIB 71782575747</item>
      <item>HRVATSKI ZAVOD ZA MIROVINSKO OSIGURANJE, OIB 84397956623</item>
    </izvorni_sadrzaj>
    <derivirana_varijabla naziv="DomainObject.Predmet.OstaliListNazivFormatedOIB_1">
      <item>Zdravko Hranilović, OIB 71782575747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 GROŠ d.o.o.</izvorni_sadrzaj>
    <derivirana_varijabla naziv="DomainObject.Predmet.ProtustrankaIDrugi_1">SP GROŠ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 GROŠ d.o.o., OIB 96348325120, Kelekova 4, 10360 Sesvete</izvorni_sadrzaj>
    <derivirana_varijabla naziv="DomainObject.Predmet.ProtustrankaIDrugiAdressOIB_1">SP GROŠ d.o.o., OIB 96348325120,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GROŠ d.o.o.</item>
      <item>FINA Regionalni centar Zagreb</item>
      <item>Zdravko Hranilović</item>
      <item>HRVATSKI ZAVOD ZA MIROVINSKO OSIGURANJE</item>
    </izvorni_sadrzaj>
    <derivirana_varijabla naziv="DomainObject.Predmet.SudioniciListNaziv_1">
      <item>SP GROŠ d.o.o.</item>
      <item>FINA Regionalni centar Zagreb</item>
      <item>Zdravko Hranilović</item>
      <item>HRVATSKI ZAVOD ZA MIROVINSKO OSIGURANJE</item>
    </derivirana_varijabla>
  </DomainObject.Predmet.SudioniciListNaziv>
  <DomainObject.Predmet.SudioniciListAdressOIB>
    <izvorni_sadrzaj>
      <item>SP GROŠ d.o.o., OIB 96348325120, Kelekova 4,10360 Sesvete</item>
      <item>FINA Regionalni centar Zagreb, OIB 85821130368, Trg svibanjskih žrtava 1995. 1,10000 Zagreb</item>
      <item>Zdravko Hranilović, OIB 71782575747, Dragutina Domjanića 12,33405 Pitomača</item>
      <item>HRVATSKI ZAVOD ZA MIROVINSKO OSIGURANJE, OIB 84397956623, Trpimirova 4,10000 Zagreb</item>
    </izvorni_sadrzaj>
    <derivirana_varijabla naziv="DomainObject.Predmet.SudioniciListAdressOIB_1">
      <item>SP GROŠ d.o.o., OIB 96348325120, Kelekova 4,10360 Sesvete</item>
      <item>FINA Regionalni centar Zagreb, OIB 85821130368, Trg svibanjskih žrtava 1995. 1,10000 Zagreb</item>
      <item>Zdravko Hranilović, OIB 71782575747, Dragutina Domjanića 12,33405 Pitomača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96348325120</item>
      <item>, OIB 85821130368</item>
      <item>, OIB 71782575747</item>
      <item>, OIB 84397956623</item>
    </izvorni_sadrzaj>
    <derivirana_varijabla naziv="DomainObject.Predmet.SudioniciListNazivOIB_1">
      <item>, OIB 96348325120</item>
      <item>, OIB 85821130368</item>
      <item>, OIB 71782575747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1826</properties:Characters>
  <properties:Lines>72</properties:Lines>
  <properties:Paragraphs>31</properties:Paragraphs>
  <properties:TotalTime>1</properties:TotalTime>
  <properties:ScaleCrop>false</properties:ScaleCrop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