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2633" w14:paraId="0f22633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B520FB">
        <w:rPr>
          <w:rFonts w:cs="Times New Roman"/>
        </w:rPr>
        <w:t>RUŽA-LD</w:t>
      </w:r>
      <w:r w:rsidR="008C1F14">
        <w:rPr>
          <w:rFonts w:cs="Times New Roman"/>
        </w:rPr>
        <w:t xml:space="preserve"> </w:t>
      </w:r>
      <w:r w:rsidR="00B520FB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B520FB">
        <w:rPr>
          <w:rFonts w:cs="Times New Roman"/>
        </w:rPr>
        <w:t>Varaždin</w:t>
      </w:r>
      <w:r w:rsidR="000B778A">
        <w:rPr>
          <w:rFonts w:cs="Times New Roman"/>
        </w:rPr>
        <w:t xml:space="preserve">, </w:t>
      </w:r>
      <w:r w:rsidR="00B520FB">
        <w:rPr>
          <w:rFonts w:cs="Times New Roman"/>
        </w:rPr>
        <w:t>Vladimira Gortana 6</w:t>
      </w:r>
      <w:r w:rsidR="000B778A">
        <w:rPr>
          <w:rFonts w:cs="Times New Roman"/>
        </w:rPr>
        <w:t xml:space="preserve">, OIB: </w:t>
      </w:r>
      <w:r w:rsidR="00B520FB" w:rsidRPr="00B520FB">
        <w:rPr>
          <w:rFonts w:cs="Times New Roman"/>
        </w:rPr>
        <w:t>70720127367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520FB">
        <w:rPr>
          <w:b/>
        </w:rPr>
        <w:t>10</w:t>
      </w:r>
      <w:r w:rsidR="009B2BCE">
        <w:rPr>
          <w:b/>
        </w:rPr>
        <w:t>,</w:t>
      </w:r>
      <w:r w:rsidR="00B520FB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B520FB">
        <w:t>Sandra Dolenec, Varaždin, Vladimira Gortana 6</w:t>
      </w:r>
      <w:r w:rsidR="000C01D3">
        <w:t xml:space="preserve">, </w:t>
      </w:r>
    </w:p>
    <w:p w:rsidRDefault="009C304A" w:rsidP="00B520FB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B520FB" w:rsidRPr="00B520FB">
        <w:rPr>
          <w:rFonts w:cs="Times New Roman"/>
        </w:rPr>
        <w:t>RUŽA-LD j.d.o.o., Varaždin, Vladi</w:t>
      </w:r>
      <w:r w:rsidR="00B520FB">
        <w:rPr>
          <w:rFonts w:cs="Times New Roman"/>
        </w:rPr>
        <w:t>mira Gortana 6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B520FB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B520FB">
        <w:t>Sandri</w:t>
      </w:r>
      <w:r w:rsidR="00B520FB" w:rsidRPr="00B520FB">
        <w:t xml:space="preserve"> Dolenec, Varaždin, Vladimira Gortana 6</w:t>
      </w:r>
      <w:r w:rsidR="001E7E3C">
        <w:t>,</w:t>
      </w:r>
      <w:r w:rsidR="00B520FB">
        <w:t xml:space="preserve"> OIB: 45993147076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B520FB">
        <w:t>10</w:t>
      </w:r>
      <w:r w:rsidR="00F540FD">
        <w:t>,</w:t>
      </w:r>
      <w:r w:rsidR="00B520FB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B520FB" w:rsidRPr="00B520FB">
        <w:rPr>
          <w:rFonts w:cs="Times New Roman"/>
        </w:rPr>
        <w:t>RUŽA-LD j.d.o.o., Varaždin, Vladimira Gortana 6, OIB: 70720127367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82542A" w:rsidR="0082542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>
      <w:pPr>
        <w:ind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B520FB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B520FB" w:rsidRPr="00B520FB">
        <w:rPr>
          <w:rFonts w:cs="Times New Roman"/>
        </w:rPr>
        <w:t>RUŽA-LD j.d.o.o., Varaždin, Vladi</w:t>
      </w:r>
      <w:r w:rsidR="00B520FB">
        <w:rPr>
          <w:rFonts w:cs="Times New Roman"/>
        </w:rPr>
        <w:t>mira Gortana 6</w:t>
      </w:r>
      <w:r w:rsidR="000B778A" w:rsidRPr="000B778A">
        <w:rPr>
          <w:rFonts w:cs="Times New Roman"/>
        </w:rPr>
        <w:t xml:space="preserve">, </w:t>
      </w:r>
    </w:p>
    <w:p w:rsidRDefault="009C304A" w:rsidP="00B520FB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B520FB" w:rsidRPr="00B520FB">
        <w:t>Sandra Dolenec, Varaždin, Vladimira Gortana 6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93A" w:rsidP="009C304A" w:rsidR="0070393A">
      <w:r>
        <w:separator/>
      </w:r>
    </w:p>
  </w:endnote>
  <w:endnote w:id="0" w:type="continuationSeparator">
    <w:p w:rsidRDefault="0070393A" w:rsidP="009C304A" w:rsidR="00703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93A" w:rsidP="009C304A" w:rsidR="0070393A">
      <w:r>
        <w:separator/>
      </w:r>
    </w:p>
  </w:footnote>
  <w:footnote w:id="0" w:type="continuationSeparator">
    <w:p w:rsidRDefault="0070393A" w:rsidP="009C304A" w:rsidR="00703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42A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B520FB">
      <w:t>585</w:t>
    </w:r>
    <w:r w:rsidR="000B778A">
      <w:t>/16-</w:t>
    </w:r>
    <w:r w:rsidR="00B520FB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B520FB">
      <w:t>585</w:t>
    </w:r>
    <w:r w:rsidR="009B2BCE">
      <w:t>/16-</w:t>
    </w:r>
    <w:r w:rsidR="00B520FB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D4338"/>
    <w:rsid w:val="003B27E7"/>
    <w:rsid w:val="003D3CE4"/>
    <w:rsid w:val="003E6696"/>
    <w:rsid w:val="003F2BFE"/>
    <w:rsid w:val="00444475"/>
    <w:rsid w:val="00454D75"/>
    <w:rsid w:val="00473E94"/>
    <w:rsid w:val="0051326E"/>
    <w:rsid w:val="00543EDA"/>
    <w:rsid w:val="00584C46"/>
    <w:rsid w:val="005B55CC"/>
    <w:rsid w:val="00660159"/>
    <w:rsid w:val="00697888"/>
    <w:rsid w:val="0070393A"/>
    <w:rsid w:val="007A1A7C"/>
    <w:rsid w:val="007E17E0"/>
    <w:rsid w:val="00811B0F"/>
    <w:rsid w:val="0082366A"/>
    <w:rsid w:val="00823CB2"/>
    <w:rsid w:val="0082542A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B2BCE"/>
    <w:rsid w:val="009C19FB"/>
    <w:rsid w:val="009C304A"/>
    <w:rsid w:val="009F1B3E"/>
    <w:rsid w:val="009F7B44"/>
    <w:rsid w:val="00A119FA"/>
    <w:rsid w:val="00A412AC"/>
    <w:rsid w:val="00A564A0"/>
    <w:rsid w:val="00A80E19"/>
    <w:rsid w:val="00A83300"/>
    <w:rsid w:val="00AF327D"/>
    <w:rsid w:val="00B520FB"/>
    <w:rsid w:val="00B73D1F"/>
    <w:rsid w:val="00BE0B3A"/>
    <w:rsid w:val="00CD2586"/>
    <w:rsid w:val="00CF272A"/>
    <w:rsid w:val="00D16253"/>
    <w:rsid w:val="00D729C9"/>
    <w:rsid w:val="00E17672"/>
    <w:rsid w:val="00F07B51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5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5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RUŽA-LD jednostavno društvo s ograničenom odgovornošću za kozmetičke usluge i slana soba</izvorni_sadrzaj>
    <derivirana_varijabla naziv="DomainObject.Predmet.ProtustrankaFormated_1">  RUŽA-LD jednostavno društvo s ograničenom odgovornošću za kozmetičke usluge i slana soba</derivirana_varijabla>
  </DomainObject.Predmet.ProtustrankaFormated>
  <DomainObject.Predmet.ProtustrankaFormatedOIB>
    <izvorni_sadrzaj>  RUŽA-LD jednostavno društvo s ograničenom odgovornošću za kozmetičke usluge i slana soba, OIB 70720127367</izvorni_sadrzaj>
    <derivirana_varijabla naziv="DomainObject.Predmet.ProtustrankaFormatedOIB_1">  RUŽA-LD jednostavno društvo s ograničenom odgovornošću za kozmetičke usluge i slana soba, OIB 70720127367</derivirana_varijabla>
  </DomainObject.Predmet.ProtustrankaFormatedOIB>
  <DomainObject.Predmet.ProtustrankaFormatedWithAdress>
    <izvorni_sadrzaj> RUŽA-LD jednostavno društvo s ograničenom odgovornošću za kozmetičke usluge i slana soba, Vladimira Gortana 6, 42000 Varaždin</izvorni_sadrzaj>
    <derivirana_varijabla naziv="DomainObject.Predmet.ProtustrankaFormatedWithAdress_1"> RUŽA-LD jednostavno društvo s ograničenom odgovornošću za kozmetičke usluge i slana soba, Vladimira Gortana 6, 42000 Varaždin</derivirana_varijabla>
  </DomainObject.Predmet.ProtustrankaFormatedWithAdress>
  <DomainObject.Predmet.ProtustrankaFormatedWithAdressOIB>
    <izvorni_sadrzaj> RUŽA-LD jednostavno društvo s ograničenom odgovornošću za kozmetičke usluge i slana soba, OIB 70720127367, Vladimira Gortana 6, 42000 Varaždin</izvorni_sadrzaj>
    <derivirana_varijabla naziv="DomainObject.Predmet.ProtustrankaFormatedWithAdressOIB_1"> RUŽA-LD jednostavno društvo s ograničenom odgovornošću za kozmetičke usluge i slana soba, OIB 70720127367, Vladimira Gortana 6, 42000 Varaždin</derivirana_varijabla>
  </DomainObject.Predmet.ProtustrankaFormatedWithAdressOIB>
  <DomainObject.Predmet.ProtustrankaWithAdress>
    <izvorni_sadrzaj>RUŽA-LD jednostavno društvo s ograničenom odgovornošću za kozmetičke usluge i slana soba Vladimira Gortana 6, 42000 Varaždin</izvorni_sadrzaj>
    <derivirana_varijabla naziv="DomainObject.Predmet.ProtustrankaWithAdress_1">RUŽA-LD jednostavno društvo s ograničenom odgovornošću za kozmetičke usluge i slana soba Vladimira Gortana 6, 42000 Varaždin</derivirana_varijabla>
  </DomainObject.Predmet.ProtustrankaWithAdress>
  <DomainObject.Predmet.ProtustrankaWithAdressOIB>
    <izvorni_sadrzaj>RUŽA-LD jednostavno društvo s ograničenom odgovornošću za kozmetičke usluge i slana soba, OIB 70720127367, Vladimira Gortana 6, 42000 Varaždin</izvorni_sadrzaj>
    <derivirana_varijabla naziv="DomainObject.Predmet.ProtustrankaWithAdressOIB_1">RUŽA-LD jednostavno društvo s ograničenom odgovornošću za kozmetičke usluge i slana soba, OIB 70720127367, Vladimira Gortana 6, 42000 Varaždin</derivirana_varijabla>
  </DomainObject.Predmet.ProtustrankaWithAdressOIB>
  <DomainObject.Predmet.ProtustrankaNazivFormated>
    <izvorni_sadrzaj>RUŽA-LD jednostavno društvo s ograničenom odgovornošću za kozmetičke usluge i slana soba</izvorni_sadrzaj>
    <derivirana_varijabla naziv="DomainObject.Predmet.ProtustrankaNazivFormated_1">RUŽA-LD jednostavno društvo s ograničenom odgovornošću za kozmetičke usluge i slana soba</derivirana_varijabla>
  </DomainObject.Predmet.ProtustrankaNazivFormated>
  <DomainObject.Predmet.ProtustrankaNazivFormatedOIB>
    <izvorni_sadrzaj>RUŽA-LD jednostavno društvo s ograničenom odgovornošću za kozmetičke usluge i slana soba, OIB 70720127367</izvorni_sadrzaj>
    <derivirana_varijabla naziv="DomainObject.Predmet.ProtustrankaNazivFormatedOIB_1">RUŽA-LD jednostavno društvo s ograničenom odgovornošću za kozmetičke usluge i slana soba, OIB 70720127367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10953.62</izvorni_sadrzaj>
    <derivirana_varijabla naziv="DomainObject.Predmet.TrenutnaVrijednost_1">10953.62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RUŽA-LD jednostavno društvo s ograničenom odgovornošću za kozmetičke usluge i slana soba</item>
    </izvorni_sadrzaj>
    <derivirana_varijabla naziv="DomainObject.Predmet.ProtuStrankaListFormated_1">
      <item>RUŽA-LD jednostavno društvo s ograničenom odgovornošću za kozmetičke usluge i slana soba</item>
    </derivirana_varijabla>
  </DomainObject.Predmet.ProtuStrankaListFormated>
  <DomainObject.Predmet.ProtuStrankaListFormatedOIB>
    <izvorni_sadrzaj>
      <item>RUŽA-LD jednostavno društvo s ograničenom odgovornošću za kozmetičke usluge i slana soba, OIB 70720127367</item>
    </izvorni_sadrzaj>
    <derivirana_varijabla naziv="DomainObject.Predmet.ProtuStrankaListFormatedOIB_1">
      <item>RUŽA-LD jednostavno društvo s ograničenom odgovornošću za kozmetičke usluge i slana soba, OIB 70720127367</item>
    </derivirana_varijabla>
  </DomainObject.Predmet.ProtuStrankaListFormatedOIB>
  <DomainObject.Predmet.ProtuStrankaListFormatedWithAdress>
    <izvorni_sadrzaj>
      <item>RUŽA-LD jednostavno društvo s ograničenom odgovornošću za kozmetičke usluge i slana soba, Vladimira Gortana 6, 42000 Varaždin</item>
    </izvorni_sadrzaj>
    <derivirana_varijabla naziv="DomainObject.Predmet.ProtuStrankaListFormatedWithAdress_1">
      <item>RUŽA-LD jednostavno društvo s ograničenom odgovornošću za kozmetičke usluge i slana soba, Vladimira Gortana 6, 42000 Varaždin</item>
    </derivirana_varijabla>
  </DomainObject.Predmet.ProtuStrankaListFormatedWithAdress>
  <DomainObject.Predmet.ProtuStrankaListFormatedWithAdressOIB>
    <izvorni_sadrzaj>
      <item>RUŽA-LD jednostavno društvo s ograničenom odgovornošću za kozmetičke usluge i slana soba, OIB 70720127367, Vladimira Gortana 6, 42000 Varaždin</item>
    </izvorni_sadrzaj>
    <derivirana_varijabla naziv="DomainObject.Predmet.ProtuStrankaListFormatedWithAdressOIB_1">
      <item>RUŽA-LD jednostavno društvo s ograničenom odgovornošću za kozmetičke usluge i slana soba, OIB 70720127367, Vladimira Gortana 6, 42000 Varaždin</item>
    </derivirana_varijabla>
  </DomainObject.Predmet.ProtuStrankaListFormatedWithAdressOIB>
  <DomainObject.Predmet.ProtuStrankaListNazivFormated>
    <izvorni_sadrzaj>
      <item>RUŽA-LD jednostavno društvo s ograničenom odgovornošću za kozmetičke usluge i slana soba</item>
    </izvorni_sadrzaj>
    <derivirana_varijabla naziv="DomainObject.Predmet.ProtuStrankaListNazivFormated_1">
      <item>RUŽA-LD jednostavno društvo s ograničenom odgovornošću za kozmetičke usluge i slana soba</item>
    </derivirana_varijabla>
  </DomainObject.Predmet.ProtuStrankaListNazivFormated>
  <DomainObject.Predmet.ProtuStrankaListNazivFormatedOIB>
    <izvorni_sadrzaj>
      <item>RUŽA-LD jednostavno društvo s ograničenom odgovornošću za kozmetičke usluge i slana soba, OIB 70720127367</item>
    </izvorni_sadrzaj>
    <derivirana_varijabla naziv="DomainObject.Predmet.ProtuStrankaListNazivFormatedOIB_1">
      <item>RUŽA-LD jednostavno društvo s ograničenom odgovornošću za kozmetičke usluge i slana soba, OIB 70720127367</item>
    </derivirana_varijabla>
  </DomainObject.Predmet.ProtuStrankaListNazivFormatedOIB>
  <DomainObject.Predmet.OstaliListFormated>
    <izvorni_sadrzaj>
      <item>Sudski registar</item>
      <item>Sandra Dolenec</item>
      <item>Županijsko državno odvjetništvo</item>
    </izvorni_sadrzaj>
    <derivirana_varijabla naziv="DomainObject.Predmet.OstaliListFormated_1">
      <item>Sudski registar</item>
      <item>Sandra Dolenec</item>
      <item>Županijsko državno odvjetništvo</item>
    </derivirana_varijabla>
  </DomainObject.Predmet.OstaliListFormated>
  <DomainObject.Predmet.OstaliListFormatedOIB>
    <izvorni_sadrzaj>
      <item>Sudski registar</item>
      <item>Sandra Dolenec, OIB 45993147076</item>
      <item>Županijsko državno odvjetništvo</item>
    </izvorni_sadrzaj>
    <derivirana_varijabla naziv="DomainObject.Predmet.OstaliListFormatedOIB_1">
      <item>Sudski registar</item>
      <item>Sandra Dolenec, OIB 45993147076</item>
      <item>Županijsko državno odvjetništvo</item>
    </derivirana_varijabla>
  </DomainObject.Predmet.OstaliListFormatedOIB>
  <DomainObject.Predmet.OstaliListFormatedWithAdress>
    <izvorni_sadrzaj>
      <item>Sudski registar</item>
      <item>Sandra Dolenec, Vladimira Gortana 6, 42000 Varaždin</item>
      <item>Županijsko državno odvjetništvo</item>
    </izvorni_sadrzaj>
    <derivirana_varijabla naziv="DomainObject.Predmet.OstaliListFormatedWithAdress_1">
      <item>Sudski registar</item>
      <item>Sandra Dolenec, Vladimira Gortana 6, 42000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Sandra Dolenec, OIB 45993147076, Vladimira Gortana 6, 42000 Varaždin</item>
      <item>Županijsko državno odvjetništvo</item>
    </izvorni_sadrzaj>
    <derivirana_varijabla naziv="DomainObject.Predmet.OstaliListFormatedWithAdressOIB_1">
      <item>Sudski registar</item>
      <item>Sandra Dolenec, OIB 45993147076, Vladimira Gortana 6, 42000 Varaždin</item>
      <item>Županijsko državno odvjetništvo</item>
    </derivirana_varijabla>
  </DomainObject.Predmet.OstaliListFormatedWithAdressOIB>
  <DomainObject.Predmet.OstaliListNazivFormated>
    <izvorni_sadrzaj>
      <item>Sudski registar</item>
      <item>Sandra Dolenec</item>
      <item>Županijsko državno odvjetništvo</item>
    </izvorni_sadrzaj>
    <derivirana_varijabla naziv="DomainObject.Predmet.OstaliListNazivFormated_1">
      <item>Sudski registar</item>
      <item>Sandra Dolenec</item>
      <item>Županijsko državno odvjetništvo</item>
    </derivirana_varijabla>
  </DomainObject.Predmet.OstaliListNazivFormated>
  <DomainObject.Predmet.OstaliListNazivFormatedOIB>
    <izvorni_sadrzaj>
      <item>Sudski registar</item>
      <item>Sandra Dolenec, OIB 45993147076</item>
      <item>Županijsko državno odvjetništvo</item>
    </izvorni_sadrzaj>
    <derivirana_varijabla naziv="DomainObject.Predmet.OstaliListNazivFormatedOIB_1">
      <item>Sudski registar</item>
      <item>Sandra Dolenec, OIB 45993147076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RUŽA-LD jednostavno društvo s ograničenom odgovornošću za kozmetičke usluge i slana soba</izvorni_sadrzaj>
    <derivirana_varijabla naziv="DomainObject.Predmet.ProtustrankaIDrugi_1">RUŽA-LD jednostavno društvo s ograničenom odgovornošću za kozmetičke usluge i slana soba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RUŽA-LD jednostavno društvo s ograničenom odgovornošću za kozmetičke usluge i slana soba, OIB 70720127367, Vladimira Gortana 6, 42000 Varaždin</izvorni_sadrzaj>
    <derivirana_varijabla naziv="DomainObject.Predmet.ProtustrankaIDrugiAdressOIB_1">RUŽA-LD jednostavno društvo s ograničenom odgovornošću za kozmetičke usluge i slana soba, OIB 70720127367, Vladimira Gortana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RUŽA-LD jednostavno društvo s ograničenom odgovornošću za kozmetičke usluge i slana soba</item>
      <item>Sudski registar</item>
      <item>Sandra Dolenec</item>
      <item>Županijsko državno odvjetništvo</item>
    </izvorni_sadrzaj>
    <derivirana_varijabla naziv="DomainObject.Predmet.SudioniciListNaziv_1">
      <item>Financijska agencija</item>
      <item>RUŽA-LD jednostavno društvo s ograničenom odgovornošću za kozmetičke usluge i slana soba</item>
      <item>Sudski registar</item>
      <item>Sandra Dolenec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RUŽA-LD jednostavno društvo s ograničenom odgovornošću za kozmetičke usluge i slana soba, OIB 70720127367, Vladimira Gortana 6,42000 Varaždin</item>
      <item>Sudski registar</item>
      <item>Sandra Dolenec, OIB 45993147076, Vladimira Gortana 6,42000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RUŽA-LD jednostavno društvo s ograničenom odgovornošću za kozmetičke usluge i slana soba, OIB 70720127367, Vladimira Gortana 6,42000 Varaždin</item>
      <item>Sudski registar</item>
      <item>Sandra Dolenec, OIB 45993147076, Vladimira Gortana 6,42000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70720127367</item>
      <item>, OIB null</item>
      <item>, OIB 45993147076</item>
      <item>, OIB null</item>
    </izvorni_sadrzaj>
    <derivirana_varijabla naziv="DomainObject.Predmet.SudioniciListNazivOIB_1">
      <item>, OIB 85821130368</item>
      <item>, OIB 70720127367</item>
      <item>, OIB null</item>
      <item>, OIB 45993147076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1900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2016-09-02T07:33:00Z</dcterms:created>
  <dc:creator>Lea Rogina</dc:creator>
  <cp:lastModifiedBy>Nevenka Vuković</cp:lastModifiedBy>
  <cp:lastPrinted>2016-09-02T07:39:00Z</cp:lastPrinted>
  <dcterms:modified xmlns:xsi="http://www.w3.org/2001/XMLSchema-instance" xsi:type="dcterms:W3CDTF">2016-09-02T07:39:00Z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