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9917" w14:paraId="6479917" w:rsidRDefault="00D5508D" w:rsidP="001A6516" w:rsidR="00F5443A" w:rsidRPr="00F5443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146C" w:rsidRPr="00F0146C">
        <w:rPr>
          <w:b/>
        </w:rPr>
        <w:t xml:space="preserve"> </w:t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  <w:t xml:space="preserve">  </w:t>
      </w:r>
      <w:r w:rsidR="00F0146C" w:rsidRPr="00F0146C">
        <w:rPr>
          <w:b/>
        </w:rPr>
        <w:t>Broj:7/ St-</w:t>
      </w:r>
      <w:r w:rsidR="00D764BF">
        <w:rPr>
          <w:b/>
        </w:rPr>
        <w:t>43</w:t>
      </w:r>
      <w:r w:rsidR="005B04F5">
        <w:rPr>
          <w:b/>
        </w:rPr>
        <w:t>/201</w:t>
      </w:r>
      <w:r w:rsidR="00D764BF">
        <w:rPr>
          <w:b/>
        </w:rPr>
        <w:t>5</w:t>
      </w:r>
      <w:r w:rsidR="00F0146C" w:rsidRPr="00F0146C">
        <w:rPr>
          <w:b/>
        </w:rPr>
        <w:t>-</w:t>
      </w:r>
      <w:r w:rsidR="00B11FD0">
        <w:rPr>
          <w:b/>
        </w:rPr>
        <w:t>105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 xml:space="preserve">REPUBLIKA HRVATSKA                                                                   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TRGOVAČKI SUD U OSIJEKU</w:t>
      </w:r>
    </w:p>
    <w:p w:rsidRDefault="001A6516" w:rsidP="00F0146C" w:rsidR="0020679F">
      <w:pPr>
        <w:rPr>
          <w:b/>
        </w:rPr>
      </w:pPr>
      <w:r w:rsidRPr="00F5443A">
        <w:rPr>
          <w:b/>
        </w:rPr>
        <w:t>STALNA SLUŽBA</w:t>
      </w:r>
      <w:r w:rsidR="00AF60F4">
        <w:rPr>
          <w:b/>
        </w:rPr>
        <w:t xml:space="preserve"> </w:t>
      </w:r>
      <w:r w:rsidR="00F0146C">
        <w:rPr>
          <w:b/>
        </w:rPr>
        <w:t xml:space="preserve">U SLAVONSKOM BRODU </w:t>
      </w:r>
      <w:r w:rsidR="00F0146C">
        <w:rPr>
          <w:b/>
        </w:rPr>
        <w:tab/>
      </w:r>
      <w:r w:rsidR="00F0146C">
        <w:rPr>
          <w:b/>
        </w:rPr>
        <w:tab/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 pobjede 13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SLAVONSKI BROD</w:t>
      </w:r>
    </w:p>
    <w:p w:rsidRDefault="001A6516" w:rsidP="001A6516" w:rsidR="001A6516"/>
    <w:p w:rsidRDefault="001A6516" w:rsidP="001A6516" w:rsidR="001A6516"/>
    <w:p w:rsidRDefault="001A6516" w:rsidP="0010628D" w:rsidR="001A6516">
      <w:pPr>
        <w:ind w:firstLine="1440"/>
        <w:jc w:val="both"/>
      </w:pPr>
      <w:r w:rsidRPr="00852BA9">
        <w:rPr>
          <w:b/>
        </w:rPr>
        <w:t xml:space="preserve">TRGOVAČKI SUD U OSIJEKU, STALNA SLUŽBA </w:t>
      </w:r>
      <w:r w:rsidR="00F0146C">
        <w:rPr>
          <w:b/>
        </w:rPr>
        <w:t>U SLAVONSKOM BRODU</w:t>
      </w:r>
      <w:r w:rsidR="00AF60F4">
        <w:rPr>
          <w:b/>
        </w:rPr>
        <w:t>,</w:t>
      </w:r>
      <w:r>
        <w:t xml:space="preserve"> po stečajnoj sutkinji Mirni Vujčić, u stečajnom postupku nad stečajnim dužnikom</w:t>
      </w:r>
      <w:r w:rsidR="00911AEF" w:rsidRPr="00911AEF">
        <w:t xml:space="preserve"> </w:t>
      </w:r>
      <w:r w:rsidR="00D764BF" w:rsidRPr="00D764BF">
        <w:t>MANIVA  društvo s ograničenom odgovornošću za trgovinu i graditeljstvo, skraćena tvrtka: MANIVA d.o.o.  Pakrac, ( Grad Pakrac) Hrvatskih velikana 19, OIB 10478288107</w:t>
      </w:r>
      <w:r w:rsidR="0020679F" w:rsidRPr="0020679F">
        <w:t>,</w:t>
      </w:r>
      <w:r w:rsidR="0010628D">
        <w:t xml:space="preserve"> </w:t>
      </w:r>
      <w:r>
        <w:t xml:space="preserve">dana </w:t>
      </w:r>
      <w:r w:rsidR="00D764BF">
        <w:t>10. siječnja 2017</w:t>
      </w:r>
      <w:r>
        <w:t>. godine donio je</w:t>
      </w:r>
    </w:p>
    <w:p w:rsidRDefault="001A6516" w:rsidP="001A6516" w:rsidR="001A6516"/>
    <w:p w:rsidRDefault="00CA4205" w:rsidP="001A6516" w:rsidR="00CA4205"/>
    <w:p w:rsidRDefault="001A6516" w:rsidP="00F0146C" w:rsidR="001A6516" w:rsidRPr="00BC4346">
      <w:pPr>
        <w:jc w:val="center"/>
        <w:rPr>
          <w:b/>
        </w:rPr>
      </w:pPr>
      <w:r w:rsidRPr="00BC4346">
        <w:rPr>
          <w:b/>
        </w:rPr>
        <w:t>P    O    T    V    R    D    U</w:t>
      </w:r>
    </w:p>
    <w:p w:rsidRDefault="00CA4205" w:rsidP="00F0146C" w:rsidR="00CA4205"/>
    <w:p w:rsidRDefault="00790FE4" w:rsidP="004356D9" w:rsidR="004356D9">
      <w:pPr>
        <w:jc w:val="both"/>
      </w:pPr>
      <w:r>
        <w:t xml:space="preserve"> </w:t>
      </w:r>
      <w:r>
        <w:tab/>
      </w:r>
      <w:r>
        <w:tab/>
      </w:r>
      <w:r w:rsidR="00790749">
        <w:t xml:space="preserve"> kojom se potvrđuje da je  kupac</w:t>
      </w:r>
      <w:r w:rsidR="0020679F">
        <w:t xml:space="preserve"> </w:t>
      </w:r>
      <w:r w:rsidR="00362B29" w:rsidRPr="00362B29">
        <w:t xml:space="preserve"> </w:t>
      </w:r>
      <w:r w:rsidR="004356D9" w:rsidRPr="004356D9">
        <w:t>METALKO d.o.o. za preradu i promet sekundarnih sirovina i trgovinu, skraćena tvrtka: METALKO d.o.o., Pakrac ( Grad Pakrac), Matije Gupca 14, OIB: 99978094596</w:t>
      </w:r>
      <w:r w:rsidR="004356D9">
        <w:t xml:space="preserve"> </w:t>
      </w:r>
      <w:r w:rsidR="00AB3C69">
        <w:t>uplati</w:t>
      </w:r>
      <w:r w:rsidR="00790749">
        <w:t>o</w:t>
      </w:r>
      <w:r w:rsidR="00AB3C69">
        <w:t xml:space="preserve"> kupovninu</w:t>
      </w:r>
      <w:r w:rsidR="001A6516">
        <w:t xml:space="preserve"> </w:t>
      </w:r>
      <w:r w:rsidR="008D502F">
        <w:t xml:space="preserve">u iznosu od </w:t>
      </w:r>
      <w:r w:rsidR="004356D9" w:rsidRPr="004356D9">
        <w:t xml:space="preserve">452.187,81 </w:t>
      </w:r>
      <w:r w:rsidR="003F20CA" w:rsidRPr="003F20CA">
        <w:t>Kn</w:t>
      </w:r>
      <w:r w:rsidR="008D502F">
        <w:t xml:space="preserve"> </w:t>
      </w:r>
      <w:r w:rsidR="001A6516">
        <w:t>u skladu s rješenjem o dosudi ovoga suda poslovni broj 7/St-</w:t>
      </w:r>
      <w:r w:rsidR="004356D9">
        <w:t>43</w:t>
      </w:r>
      <w:r w:rsidR="00AA0538">
        <w:t>/201</w:t>
      </w:r>
      <w:r w:rsidR="004356D9">
        <w:t>5</w:t>
      </w:r>
      <w:r w:rsidR="00AA0538">
        <w:t>-</w:t>
      </w:r>
      <w:r w:rsidR="004356D9">
        <w:t>98</w:t>
      </w:r>
      <w:r w:rsidR="00C03D1B">
        <w:t xml:space="preserve"> o</w:t>
      </w:r>
      <w:r w:rsidR="001A6516">
        <w:t xml:space="preserve">d </w:t>
      </w:r>
      <w:r w:rsidR="004356D9">
        <w:t>14. prosinca</w:t>
      </w:r>
      <w:r w:rsidR="0020679F">
        <w:t xml:space="preserve"> </w:t>
      </w:r>
      <w:r w:rsidR="00C03D1B">
        <w:t>201</w:t>
      </w:r>
      <w:r w:rsidR="00F0146C">
        <w:t>6</w:t>
      </w:r>
      <w:r w:rsidR="001A6516">
        <w:t xml:space="preserve">. godine, a koje je pravomoćno </w:t>
      </w:r>
      <w:r w:rsidR="00327E3A" w:rsidRPr="00CA4205">
        <w:t>31. prosinca</w:t>
      </w:r>
      <w:r w:rsidR="006E085D" w:rsidRPr="00CA4205">
        <w:t xml:space="preserve"> 201</w:t>
      </w:r>
      <w:r w:rsidR="00B311CD" w:rsidRPr="00CA4205">
        <w:t>6</w:t>
      </w:r>
      <w:r w:rsidR="001A6516" w:rsidRPr="00CA4205">
        <w:t>. godine</w:t>
      </w:r>
      <w:r w:rsidR="007A427E">
        <w:t xml:space="preserve"> i to</w:t>
      </w:r>
      <w:r w:rsidR="003D5DDD">
        <w:t xml:space="preserve"> za</w:t>
      </w:r>
      <w:r w:rsidR="004356D9">
        <w:t>:</w:t>
      </w:r>
    </w:p>
    <w:p w:rsidRDefault="004356D9" w:rsidP="004356D9" w:rsidR="004356D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4356D9" w:rsidP="004356D9" w:rsidR="004356D9" w:rsidRPr="004356D9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Pr="004356D9">
        <w:t>nekretnine upisane u zk.ul. 2644  k.o. Pakrac i to :</w:t>
      </w:r>
    </w:p>
    <w:p w:rsidRDefault="004356D9" w:rsidP="004356D9" w:rsidR="004356D9" w:rsidRPr="004356D9">
      <w:pPr>
        <w:jc w:val="both"/>
      </w:pPr>
    </w:p>
    <w:p w:rsidRDefault="004356D9" w:rsidP="004356D9" w:rsidR="004356D9" w:rsidRPr="004356D9">
      <w:pPr>
        <w:jc w:val="both"/>
      </w:pPr>
      <w:r>
        <w:t xml:space="preserve"> </w:t>
      </w:r>
      <w:r>
        <w:tab/>
        <w:t xml:space="preserve"> </w:t>
      </w:r>
      <w:r>
        <w:tab/>
      </w:r>
      <w:r w:rsidRPr="004356D9">
        <w:t>- kč.br. 708/1- oranica sa 57 čhv,</w:t>
      </w:r>
    </w:p>
    <w:p w:rsidRDefault="004356D9" w:rsidP="004356D9" w:rsidR="004356D9" w:rsidRPr="004356D9">
      <w:pPr>
        <w:jc w:val="both"/>
      </w:pPr>
      <w:r w:rsidRPr="004356D9">
        <w:t xml:space="preserve"> </w:t>
      </w:r>
      <w:r w:rsidRPr="004356D9">
        <w:tab/>
      </w:r>
      <w:r w:rsidRPr="004356D9">
        <w:tab/>
        <w:t>- kč.br. 708/15- dvije zgrade - skladište i dvorište sa 1 jutro i 314 čhv,</w:t>
      </w:r>
    </w:p>
    <w:p w:rsidRDefault="004356D9" w:rsidP="004356D9" w:rsidR="004356D9" w:rsidRPr="004356D9">
      <w:pPr>
        <w:jc w:val="both"/>
      </w:pPr>
      <w:r w:rsidRPr="004356D9">
        <w:t xml:space="preserve">            </w:t>
      </w:r>
      <w:r w:rsidRPr="004356D9">
        <w:tab/>
        <w:t>- kč.br. 708/16- oranica sa 24 čhv,</w:t>
      </w:r>
    </w:p>
    <w:p w:rsidRDefault="004356D9" w:rsidP="004356D9" w:rsidR="004356D9" w:rsidRPr="004356D9">
      <w:pPr>
        <w:jc w:val="both"/>
      </w:pPr>
      <w:r w:rsidRPr="004356D9">
        <w:t xml:space="preserve">            </w:t>
      </w:r>
      <w:r w:rsidRPr="004356D9">
        <w:tab/>
        <w:t>- kč.br. 709/1- oranica sa 106 čhv,</w:t>
      </w:r>
    </w:p>
    <w:p w:rsidRDefault="004356D9" w:rsidP="004356D9" w:rsidR="004356D9" w:rsidRPr="004356D9">
      <w:pPr>
        <w:jc w:val="both"/>
      </w:pPr>
      <w:r w:rsidRPr="004356D9">
        <w:t xml:space="preserve">             </w:t>
      </w:r>
      <w:r w:rsidRPr="004356D9">
        <w:tab/>
        <w:t>- kč.br. 709/2- kuća i dvorište sa 100 čhv</w:t>
      </w:r>
    </w:p>
    <w:p w:rsidRDefault="004356D9" w:rsidP="004356D9" w:rsidR="004356D9" w:rsidRPr="004356D9">
      <w:pPr>
        <w:jc w:val="both"/>
      </w:pPr>
      <w:r w:rsidRPr="004356D9">
        <w:t xml:space="preserve">             </w:t>
      </w:r>
      <w:r w:rsidRPr="004356D9">
        <w:tab/>
        <w:t>o</w:t>
      </w:r>
      <w:r w:rsidR="00CA4205">
        <w:t>dnosno ukupno 1 jutro i 601 čhv,</w:t>
      </w:r>
      <w:r w:rsidRPr="004356D9">
        <w:t xml:space="preserve"> </w:t>
      </w:r>
    </w:p>
    <w:p w:rsidRDefault="00F0146C" w:rsidP="004356D9" w:rsidR="00F0146C">
      <w:pPr>
        <w:jc w:val="both"/>
      </w:pPr>
    </w:p>
    <w:p w:rsidRDefault="00F72272" w:rsidP="00F0146C" w:rsidR="007135DD">
      <w:pPr>
        <w:ind w:firstLine="1440"/>
        <w:jc w:val="both"/>
      </w:pPr>
      <w:r>
        <w:t xml:space="preserve">a koje je kupio </w:t>
      </w:r>
      <w:r w:rsidR="00B075F8" w:rsidRPr="00B11FD0">
        <w:t xml:space="preserve">nakon </w:t>
      </w:r>
      <w:r w:rsidR="00327E3A" w:rsidRPr="00B11FD0">
        <w:t>treće</w:t>
      </w:r>
      <w:r w:rsidR="00B075F8" w:rsidRPr="00B11FD0">
        <w:t xml:space="preserve"> </w:t>
      </w:r>
      <w:r w:rsidR="00A43B90" w:rsidRPr="00B11FD0">
        <w:t>e</w:t>
      </w:r>
      <w:r w:rsidR="00B075F8" w:rsidRPr="00B11FD0">
        <w:t>lektroničke</w:t>
      </w:r>
      <w:r w:rsidR="00A43B90" w:rsidRPr="00B11FD0">
        <w:t xml:space="preserve"> javne dražbe </w:t>
      </w:r>
      <w:r w:rsidR="00B075F8" w:rsidRPr="00B11FD0">
        <w:t xml:space="preserve">koju je provela </w:t>
      </w:r>
      <w:r w:rsidR="00A43B90" w:rsidRPr="00B11FD0">
        <w:t>Financijsk</w:t>
      </w:r>
      <w:r w:rsidR="00B075F8" w:rsidRPr="00B11FD0">
        <w:t>a</w:t>
      </w:r>
      <w:r w:rsidR="00A43B90" w:rsidRPr="00B11FD0">
        <w:t xml:space="preserve"> agencije</w:t>
      </w:r>
      <w:r w:rsidR="00B075F8" w:rsidRPr="00B11FD0">
        <w:t xml:space="preserve"> u razdoblju od </w:t>
      </w:r>
      <w:r w:rsidR="00B11FD0" w:rsidRPr="00B11FD0">
        <w:t>08. rujna</w:t>
      </w:r>
      <w:r w:rsidR="00B075F8" w:rsidRPr="00B11FD0">
        <w:t xml:space="preserve"> 2016. do </w:t>
      </w:r>
      <w:r w:rsidR="00B11FD0" w:rsidRPr="00B11FD0">
        <w:t>01. prosinca</w:t>
      </w:r>
      <w:r w:rsidR="00B075F8" w:rsidRPr="00B11FD0">
        <w:t xml:space="preserve"> 2016. godine</w:t>
      </w:r>
      <w:r>
        <w:t xml:space="preserve">, čime su ostvarene pretpostavke za upis prava vlasništva u korist kupca </w:t>
      </w:r>
      <w:r w:rsidR="004356D9" w:rsidRPr="004356D9">
        <w:t>METALKO d.o.o. za preradu i promet sekundarnih sirovina i trgovinu, skraćena tvrtka: METALKO d.o.o., Pakrac ( Grad Pakrac), Matije Gupca 14, OIB: 99978094596</w:t>
      </w:r>
      <w:r w:rsidR="00A43B90">
        <w:t xml:space="preserve"> </w:t>
      </w:r>
      <w:r>
        <w:t xml:space="preserve">i brisanja tereta sukladno </w:t>
      </w:r>
      <w:r w:rsidR="00B075F8">
        <w:t xml:space="preserve">pravomoćnom </w:t>
      </w:r>
      <w:r>
        <w:t xml:space="preserve">rješenju o dosudi poslovni broj </w:t>
      </w:r>
      <w:r w:rsidR="004356D9" w:rsidRPr="004356D9">
        <w:t>7/St-43/2015-98 od 14. prosinca 2016. godine</w:t>
      </w:r>
      <w:r>
        <w:t>.</w:t>
      </w:r>
    </w:p>
    <w:p w:rsidRDefault="007135DD" w:rsidP="007135DD" w:rsidR="007135DD">
      <w:pPr>
        <w:ind w:firstLine="1440"/>
      </w:pPr>
    </w:p>
    <w:p w:rsidRDefault="00517A57" w:rsidP="00F0146C" w:rsidR="001A6516">
      <w:pPr>
        <w:jc w:val="center"/>
      </w:pPr>
      <w:r>
        <w:t xml:space="preserve">U Slavonskom Brodu, </w:t>
      </w:r>
      <w:r w:rsidR="00D764BF">
        <w:t>10. siječnja 2017</w:t>
      </w:r>
      <w:r w:rsidR="001A6516">
        <w:t>. godine</w:t>
      </w:r>
    </w:p>
    <w:p w:rsidRDefault="00CA4205" w:rsidP="00F0146C" w:rsidR="00CA4205">
      <w:pPr>
        <w:jc w:val="center"/>
      </w:pPr>
    </w:p>
    <w:p w:rsidRDefault="00626838" w:rsidP="00D764BF" w:rsidR="00626838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A4205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="00D764BF">
        <w:rPr>
          <w:lang w:eastAsia="en-US"/>
        </w:rPr>
        <w:t xml:space="preserve">  </w:t>
      </w:r>
      <w:r>
        <w:rPr>
          <w:lang w:eastAsia="en-US"/>
        </w:rPr>
        <w:t xml:space="preserve">  Mirna Vujčić </w:t>
      </w:r>
    </w:p>
    <w:p w:rsidRDefault="00BD3D77" w:rsidP="00BD3D77" w:rsidR="00BD3D77" w:rsidRPr="00BD3D77">
      <w:pPr>
        <w:rPr>
          <w:lang w:eastAsia="en-US" w:val="en-US"/>
        </w:rPr>
      </w:pPr>
    </w:p>
    <w:p w:rsidRDefault="001F5753" w:rsidP="001A6516" w:rsidR="001F5753"/>
    <w:p w:rsidRDefault="00CA4205" w:rsidP="001A6516" w:rsidR="00CA4205"/>
    <w:p w:rsidRDefault="00CA4205" w:rsidP="001A6516" w:rsidR="00CA4205"/>
    <w:p w:rsidRDefault="00CA4205" w:rsidP="001A6516" w:rsidR="00CA4205"/>
    <w:p w:rsidRDefault="00A202AA" w:rsidP="001A6516" w:rsidR="0036670C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1.Objaviti na mrežnoj stranici e-Oglasna ploča sudova</w:t>
      </w:r>
    </w:p>
    <w:p w:rsidRDefault="00A202AA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2. Dostaviti radi obavijesti</w:t>
      </w:r>
      <w:r w:rsidR="001A6516" w:rsidRPr="00B311CD">
        <w:rPr>
          <w:sz w:val="22"/>
          <w:szCs w:val="22"/>
        </w:rPr>
        <w:t xml:space="preserve">: </w:t>
      </w:r>
    </w:p>
    <w:p w:rsidRDefault="00F32835" w:rsidP="00F32835" w:rsidR="00F32835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-</w:t>
      </w:r>
      <w:r w:rsidR="004A72B3" w:rsidRPr="00B311CD">
        <w:rPr>
          <w:sz w:val="22"/>
          <w:szCs w:val="22"/>
        </w:rPr>
        <w:t xml:space="preserve">Kupcu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- </w:t>
      </w:r>
      <w:r w:rsidR="00A43B90">
        <w:rPr>
          <w:sz w:val="22"/>
          <w:szCs w:val="22"/>
        </w:rPr>
        <w:t>stečajnom upravitelju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- Zk. odjelu Općinskog</w:t>
      </w:r>
      <w:r w:rsidR="00A43B90">
        <w:rPr>
          <w:sz w:val="22"/>
          <w:szCs w:val="22"/>
        </w:rPr>
        <w:t xml:space="preserve"> </w:t>
      </w:r>
      <w:r w:rsidR="00CA4205">
        <w:rPr>
          <w:sz w:val="22"/>
          <w:szCs w:val="22"/>
        </w:rPr>
        <w:t>suda u Bjelovaru, ZK odjel Pakrac</w:t>
      </w:r>
      <w:r w:rsidRPr="00B311CD">
        <w:rPr>
          <w:sz w:val="22"/>
          <w:szCs w:val="22"/>
        </w:rPr>
        <w:t xml:space="preserve"> zajedno s pri</w:t>
      </w:r>
      <w:r w:rsidR="00CA4205">
        <w:rPr>
          <w:sz w:val="22"/>
          <w:szCs w:val="22"/>
        </w:rPr>
        <w:t xml:space="preserve">mjerkom rješenja o dosudi koje </w:t>
      </w:r>
      <w:r w:rsidRPr="00B311CD">
        <w:rPr>
          <w:sz w:val="22"/>
          <w:szCs w:val="22"/>
        </w:rPr>
        <w:t>sadržava klauzulu pravomoćnosti i popratnim dopisom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- primjerak rješenja o dosudi s klauzulom pravomoćnosti i p</w:t>
      </w:r>
      <w:r w:rsidR="00CA4205">
        <w:rPr>
          <w:sz w:val="22"/>
          <w:szCs w:val="22"/>
        </w:rPr>
        <w:t>otvrdom dostaviti i Poreznoj upravi, Ispostavi Pakrac</w:t>
      </w:r>
    </w:p>
    <w:sectPr w:rsidSect="00B876F2" w:rsidR="001A6516" w:rsidRPr="00B311C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83A" w:rsidR="0052083A">
      <w:r>
        <w:separator/>
      </w:r>
    </w:p>
  </w:endnote>
  <w:endnote w:id="0" w:type="continuationSeparator">
    <w:p w:rsidRDefault="0052083A" w:rsidR="0052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83A" w:rsidR="0052083A">
      <w:r>
        <w:separator/>
      </w:r>
    </w:p>
  </w:footnote>
  <w:footnote w:id="0" w:type="continuationSeparator">
    <w:p w:rsidRDefault="0052083A" w:rsidR="00520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3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16352"/>
    <w:multiLevelType w:val="hybridMultilevel"/>
    <w:tmpl w:val="8FB6DD88"/>
    <w:lvl w:tplc="67A225C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516"/>
    <w:rsid w:val="00015B2D"/>
    <w:rsid w:val="000247DE"/>
    <w:rsid w:val="000275EE"/>
    <w:rsid w:val="000616AC"/>
    <w:rsid w:val="000C0B1C"/>
    <w:rsid w:val="000C348D"/>
    <w:rsid w:val="000C548E"/>
    <w:rsid w:val="000D427A"/>
    <w:rsid w:val="0010628D"/>
    <w:rsid w:val="00156F2D"/>
    <w:rsid w:val="001A6516"/>
    <w:rsid w:val="001B7790"/>
    <w:rsid w:val="001F5753"/>
    <w:rsid w:val="0020679F"/>
    <w:rsid w:val="00240DE4"/>
    <w:rsid w:val="00253722"/>
    <w:rsid w:val="002745C4"/>
    <w:rsid w:val="002B7D5B"/>
    <w:rsid w:val="002C0E97"/>
    <w:rsid w:val="0032142C"/>
    <w:rsid w:val="00327E3A"/>
    <w:rsid w:val="00362B29"/>
    <w:rsid w:val="0036670C"/>
    <w:rsid w:val="003B659C"/>
    <w:rsid w:val="003C5617"/>
    <w:rsid w:val="003D5DDD"/>
    <w:rsid w:val="003F20CA"/>
    <w:rsid w:val="00430DEB"/>
    <w:rsid w:val="004356D9"/>
    <w:rsid w:val="00443016"/>
    <w:rsid w:val="00473936"/>
    <w:rsid w:val="004860C4"/>
    <w:rsid w:val="004A72B3"/>
    <w:rsid w:val="004B6918"/>
    <w:rsid w:val="00513122"/>
    <w:rsid w:val="00517A57"/>
    <w:rsid w:val="0052083A"/>
    <w:rsid w:val="00551385"/>
    <w:rsid w:val="005B04F5"/>
    <w:rsid w:val="005E5235"/>
    <w:rsid w:val="005F1A7B"/>
    <w:rsid w:val="005F7FB8"/>
    <w:rsid w:val="00626838"/>
    <w:rsid w:val="00643D85"/>
    <w:rsid w:val="00675194"/>
    <w:rsid w:val="0067756A"/>
    <w:rsid w:val="006807A9"/>
    <w:rsid w:val="00681831"/>
    <w:rsid w:val="006D2940"/>
    <w:rsid w:val="006E085D"/>
    <w:rsid w:val="006F5ED3"/>
    <w:rsid w:val="00704456"/>
    <w:rsid w:val="007135DD"/>
    <w:rsid w:val="00780C91"/>
    <w:rsid w:val="00790749"/>
    <w:rsid w:val="00790FE4"/>
    <w:rsid w:val="007A17C3"/>
    <w:rsid w:val="007A427E"/>
    <w:rsid w:val="007B58EC"/>
    <w:rsid w:val="00852BA9"/>
    <w:rsid w:val="00881B97"/>
    <w:rsid w:val="008C2055"/>
    <w:rsid w:val="008D502F"/>
    <w:rsid w:val="00911AEF"/>
    <w:rsid w:val="00961922"/>
    <w:rsid w:val="009924E6"/>
    <w:rsid w:val="009F267D"/>
    <w:rsid w:val="00A03B67"/>
    <w:rsid w:val="00A202AA"/>
    <w:rsid w:val="00A41705"/>
    <w:rsid w:val="00A43B90"/>
    <w:rsid w:val="00A601B1"/>
    <w:rsid w:val="00A9545C"/>
    <w:rsid w:val="00AA0538"/>
    <w:rsid w:val="00AA2C7A"/>
    <w:rsid w:val="00AA5350"/>
    <w:rsid w:val="00AB1934"/>
    <w:rsid w:val="00AB3C69"/>
    <w:rsid w:val="00AB58F6"/>
    <w:rsid w:val="00AF2ACF"/>
    <w:rsid w:val="00AF3CA4"/>
    <w:rsid w:val="00AF60F4"/>
    <w:rsid w:val="00B075F8"/>
    <w:rsid w:val="00B11548"/>
    <w:rsid w:val="00B11FD0"/>
    <w:rsid w:val="00B21065"/>
    <w:rsid w:val="00B311CD"/>
    <w:rsid w:val="00B5422E"/>
    <w:rsid w:val="00B760B8"/>
    <w:rsid w:val="00B876F2"/>
    <w:rsid w:val="00BA1A4B"/>
    <w:rsid w:val="00BB05E2"/>
    <w:rsid w:val="00BB18B3"/>
    <w:rsid w:val="00BC4346"/>
    <w:rsid w:val="00BC48CB"/>
    <w:rsid w:val="00BD27B6"/>
    <w:rsid w:val="00BD3D77"/>
    <w:rsid w:val="00BF5744"/>
    <w:rsid w:val="00C03D1B"/>
    <w:rsid w:val="00C06B03"/>
    <w:rsid w:val="00C17E8E"/>
    <w:rsid w:val="00C73A9D"/>
    <w:rsid w:val="00CA4205"/>
    <w:rsid w:val="00CC1677"/>
    <w:rsid w:val="00CE0FCB"/>
    <w:rsid w:val="00D4205B"/>
    <w:rsid w:val="00D5508D"/>
    <w:rsid w:val="00D764BF"/>
    <w:rsid w:val="00E01810"/>
    <w:rsid w:val="00E30A4D"/>
    <w:rsid w:val="00E434EF"/>
    <w:rsid w:val="00E47D8D"/>
    <w:rsid w:val="00E53645"/>
    <w:rsid w:val="00EA18CE"/>
    <w:rsid w:val="00EA4002"/>
    <w:rsid w:val="00F0146C"/>
    <w:rsid w:val="00F2341A"/>
    <w:rsid w:val="00F32835"/>
    <w:rsid w:val="00F36E89"/>
    <w:rsid w:val="00F5443A"/>
    <w:rsid w:val="00F6742B"/>
    <w:rsid w:val="00F72272"/>
    <w:rsid w:val="00FA3047"/>
    <w:rsid w:val="00FA3999"/>
    <w:rsid w:val="00FB2C20"/>
    <w:rsid w:val="00FF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Tekstbalonia" w:type="paragraph">
    <w:name w:val="Balloon Text"/>
    <w:basedOn w:val="Normal"/>
    <w:link w:val="TekstbaloniaChar"/>
    <w:rsid w:val="00473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39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3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3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3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3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Tekstbalonia" w:type="paragraph">
    <w:name w:val="Balloon Text"/>
    <w:basedOn w:val="Normal"/>
    <w:link w:val="TekstbaloniaChar"/>
    <w:rsid w:val="00473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39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3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3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3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3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2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06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2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339</properties:Words>
  <properties:Characters>1806</properties:Characters>
  <properties:Lines>56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2016-09-23T08:32:00Z</dcterms:created>
  <dc:creator>alet</dc:creator>
  <dc:description/>
  <cp:keywords/>
  <cp:lastModifiedBy>wsadmin</cp:lastModifiedBy>
  <cp:lastPrinted>2017-01-10T07:33:00Z</cp:lastPrinted>
  <dcterms:modified xmlns:xsi="http://www.w3.org/2001/XMLSchema-instance" xsi:type="dcterms:W3CDTF">2017-01-10T07:50:00Z</dcterms:modified>
  <cp:revision>19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