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2c2f" w14:paraId="58f2c2f" w:rsidRDefault="00FC4E7A" w:rsidP="00FC4E7A" w:rsidR="00FC4E7A" w:rsidRPr="00205BB3">
      <w:pPr>
        <w:jc w:val="both"/>
        <w15:collapsed w:val="false"/>
      </w:pPr>
      <w:bookmarkStart w:name="_GoBack" w:id="0"/>
      <w:bookmarkEnd w:id="0"/>
      <w:r w:rsidRPr="00205BB3">
        <w:t xml:space="preserve">                 </w:t>
      </w:r>
      <w:r w:rsidR="00205BB3">
        <w:t xml:space="preserve"> </w:t>
      </w:r>
      <w:r w:rsidR="009C5EE2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205BB3" w:rsidP="00FC4E7A" w:rsidR="00FC4E7A" w:rsidRPr="00205BB3">
      <w:pPr>
        <w:jc w:val="both"/>
      </w:pPr>
      <w:r w:rsidRPr="00205BB3">
        <w:t xml:space="preserve">    </w:t>
      </w:r>
      <w:r w:rsidR="00FC4E7A" w:rsidRPr="00205BB3">
        <w:t>REPUBLIKA HRVATSKA</w:t>
      </w:r>
    </w:p>
    <w:p w:rsidRDefault="00FC4E7A" w:rsidP="00FC4E7A" w:rsidR="00D67963" w:rsidRPr="00205BB3">
      <w:pPr>
        <w:jc w:val="both"/>
      </w:pPr>
      <w:r w:rsidRPr="00205BB3">
        <w:t>TRGOVAČKI SUD U PAZINU</w:t>
      </w:r>
    </w:p>
    <w:p w:rsidRDefault="00D67963" w:rsidP="00205BB3" w:rsidR="00205BB3">
      <w:pPr>
        <w:ind w:firstLine="708"/>
        <w:jc w:val="both"/>
      </w:pPr>
      <w:r w:rsidRPr="00205BB3">
        <w:t>Pazin, Dršćevka 1</w:t>
      </w:r>
      <w:r w:rsidR="00FC4E7A" w:rsidRPr="00205BB3">
        <w:tab/>
      </w:r>
    </w:p>
    <w:p w:rsidRDefault="00FC4E7A" w:rsidP="00205BB3" w:rsidR="00FC4E7A" w:rsidRPr="00205BB3">
      <w:pPr>
        <w:ind w:firstLine="708"/>
        <w:jc w:val="both"/>
      </w:pPr>
      <w:r w:rsidRPr="00205BB3">
        <w:tab/>
      </w:r>
      <w:r w:rsidRPr="00205BB3">
        <w:tab/>
      </w:r>
      <w:r w:rsidRPr="00205BB3">
        <w:tab/>
        <w:t xml:space="preserve">          </w:t>
      </w:r>
    </w:p>
    <w:p w:rsidRDefault="00205BB3" w:rsidP="00FC4E7A" w:rsidR="00205BB3">
      <w:pPr>
        <w:jc w:val="center"/>
      </w:pPr>
      <w:r w:rsidRPr="00205BB3">
        <w:t>R</w:t>
      </w:r>
      <w:r>
        <w:t xml:space="preserve"> </w:t>
      </w:r>
      <w:r w:rsidRPr="00205BB3">
        <w:t>E</w:t>
      </w:r>
      <w:r>
        <w:t xml:space="preserve"> </w:t>
      </w:r>
      <w:r w:rsidRPr="00205BB3">
        <w:t>P</w:t>
      </w:r>
      <w:r>
        <w:t xml:space="preserve"> </w:t>
      </w:r>
      <w:r w:rsidRPr="00205BB3">
        <w:t>U</w:t>
      </w:r>
      <w:r>
        <w:t xml:space="preserve"> </w:t>
      </w:r>
      <w:r w:rsidRPr="00205BB3">
        <w:t>B</w:t>
      </w:r>
      <w:r>
        <w:t xml:space="preserve"> </w:t>
      </w:r>
      <w:r w:rsidRPr="00205BB3">
        <w:t>L</w:t>
      </w:r>
      <w:r>
        <w:t xml:space="preserve"> </w:t>
      </w:r>
      <w:r w:rsidRPr="00205BB3">
        <w:t>I</w:t>
      </w:r>
      <w:r>
        <w:t xml:space="preserve"> </w:t>
      </w:r>
      <w:r w:rsidRPr="00205BB3">
        <w:t>K</w:t>
      </w:r>
      <w:r>
        <w:t xml:space="preserve"> </w:t>
      </w:r>
      <w:r w:rsidRPr="00205BB3">
        <w:t xml:space="preserve">A </w:t>
      </w:r>
      <w:r>
        <w:t xml:space="preserve"> </w:t>
      </w:r>
      <w:r w:rsidRPr="00205BB3">
        <w:t>H</w:t>
      </w:r>
      <w:r>
        <w:t xml:space="preserve"> </w:t>
      </w:r>
      <w:r w:rsidRPr="00205BB3">
        <w:t>R</w:t>
      </w:r>
      <w:r>
        <w:t xml:space="preserve"> </w:t>
      </w:r>
      <w:r w:rsidRPr="00205BB3">
        <w:t>V</w:t>
      </w:r>
      <w:r>
        <w:t xml:space="preserve"> </w:t>
      </w:r>
      <w:r w:rsidRPr="00205BB3">
        <w:t>A</w:t>
      </w:r>
      <w:r>
        <w:t xml:space="preserve"> </w:t>
      </w:r>
      <w:r w:rsidRPr="00205BB3">
        <w:t>T</w:t>
      </w:r>
      <w:r>
        <w:t xml:space="preserve"> </w:t>
      </w:r>
      <w:r w:rsidRPr="00205BB3">
        <w:t>S</w:t>
      </w:r>
      <w:r>
        <w:t xml:space="preserve"> </w:t>
      </w:r>
      <w:r w:rsidRPr="00205BB3">
        <w:t>K</w:t>
      </w:r>
      <w:r>
        <w:t xml:space="preserve"> </w:t>
      </w:r>
      <w:r w:rsidRPr="00205BB3">
        <w:t xml:space="preserve">A </w:t>
      </w:r>
    </w:p>
    <w:p w:rsidRDefault="00FC4E7A" w:rsidP="00FC4E7A" w:rsidR="00FC4E7A" w:rsidRPr="00205BB3">
      <w:pPr>
        <w:jc w:val="center"/>
      </w:pPr>
      <w:r w:rsidRPr="00205BB3">
        <w:t>R J E Š E N J E</w:t>
      </w:r>
    </w:p>
    <w:p w:rsidRDefault="00FC4E7A" w:rsidP="00FC4E7A" w:rsidR="00FC4E7A" w:rsidRPr="00205BB3">
      <w:pPr>
        <w:jc w:val="center"/>
      </w:pPr>
    </w:p>
    <w:p w:rsidRDefault="00FC4E7A" w:rsidP="00B2142B" w:rsidR="00B2142B">
      <w:pPr>
        <w:jc w:val="both"/>
      </w:pPr>
      <w:r w:rsidRPr="00205BB3">
        <w:tab/>
      </w:r>
      <w:r w:rsidR="005E25C4" w:rsidRPr="00205BB3">
        <w:t>Trgovački sud u Pazinu, po stečajnom sucu Ivanu Dujiću, u stečajnom postupku nad dužnikom PROJEKT PARENZANA d.o.o. u stečaju Poreč, Partizanska 13, OIB: 52114890652</w:t>
      </w:r>
      <w:r w:rsidR="00B2142B" w:rsidRPr="00205BB3">
        <w:t xml:space="preserve">, </w:t>
      </w:r>
      <w:r w:rsidR="005E25C4" w:rsidRPr="00205BB3">
        <w:t>8</w:t>
      </w:r>
      <w:r w:rsidR="00B2142B" w:rsidRPr="00205BB3">
        <w:t xml:space="preserve">. </w:t>
      </w:r>
      <w:r w:rsidR="005E25C4" w:rsidRPr="00205BB3">
        <w:t>prosinca</w:t>
      </w:r>
      <w:r w:rsidR="00B2142B" w:rsidRPr="00205BB3">
        <w:t xml:space="preserve"> 2017.</w:t>
      </w:r>
    </w:p>
    <w:p w:rsidRDefault="00205BB3" w:rsidP="00B2142B" w:rsidR="00205BB3" w:rsidRPr="00205BB3">
      <w:pPr>
        <w:jc w:val="both"/>
      </w:pPr>
    </w:p>
    <w:p w:rsidRDefault="00D57C1C" w:rsidP="00B2142B" w:rsidR="00D57C1C" w:rsidRPr="00205BB3">
      <w:pPr>
        <w:jc w:val="center"/>
      </w:pPr>
      <w:r w:rsidRPr="00205BB3">
        <w:t>r i j e š i o  j e</w:t>
      </w:r>
    </w:p>
    <w:p w:rsidRDefault="00FC6ED4" w:rsidP="001B6558" w:rsidR="00FC6ED4" w:rsidRPr="00205BB3"/>
    <w:p w:rsidRDefault="00D57C1C" w:rsidP="000C1310" w:rsidR="00D94838" w:rsidRPr="00205BB3">
      <w:pPr>
        <w:jc w:val="both"/>
      </w:pPr>
      <w:r w:rsidRPr="00205BB3">
        <w:tab/>
      </w:r>
      <w:r w:rsidR="00D94838" w:rsidRPr="00205BB3">
        <w:t xml:space="preserve">Privremenom stečajnom upravitelju </w:t>
      </w:r>
      <w:r w:rsidR="005E25C4" w:rsidRPr="00205BB3">
        <w:t>Zinku Grguriću, iz Rijeke, Ante Starčevića 5/a, OIB: 83323185553</w:t>
      </w:r>
      <w:r w:rsidR="00D94838" w:rsidRPr="00205BB3">
        <w:t xml:space="preserve">, za poslove obavljene u prethodnom stečajnom postupku nad dužnikom </w:t>
      </w:r>
      <w:r w:rsidR="005E25C4" w:rsidRPr="00205BB3">
        <w:t>PROJEKT PARENZANA d.o.o. u stečaju Poreč, Partizanska 13, OIB: 52114890652</w:t>
      </w:r>
      <w:r w:rsidR="007D503F" w:rsidRPr="00205BB3">
        <w:t>,</w:t>
      </w:r>
      <w:r w:rsidR="00D94838" w:rsidRPr="00205BB3">
        <w:t xml:space="preserve"> o</w:t>
      </w:r>
      <w:r w:rsidR="0013600B" w:rsidRPr="00205BB3">
        <w:t>dređuj</w:t>
      </w:r>
      <w:r w:rsidR="00D94838" w:rsidRPr="00205BB3">
        <w:t>e se:</w:t>
      </w:r>
    </w:p>
    <w:p w:rsidRDefault="00D94838" w:rsidP="000C1310" w:rsidR="00D94838" w:rsidRPr="00205BB3">
      <w:pPr>
        <w:jc w:val="both"/>
      </w:pPr>
      <w:r w:rsidRPr="00205BB3">
        <w:tab/>
        <w:t xml:space="preserve">- </w:t>
      </w:r>
      <w:r w:rsidR="0013600B" w:rsidRPr="00205BB3">
        <w:t xml:space="preserve">nagrada </w:t>
      </w:r>
      <w:r w:rsidR="000C1310" w:rsidRPr="00205BB3">
        <w:t xml:space="preserve">u </w:t>
      </w:r>
      <w:r w:rsidR="001975B7" w:rsidRPr="00205BB3">
        <w:t xml:space="preserve">bruto </w:t>
      </w:r>
      <w:r w:rsidR="000C1310" w:rsidRPr="00205BB3">
        <w:t>iznosu od</w:t>
      </w:r>
      <w:r w:rsidR="00892961" w:rsidRPr="00205BB3">
        <w:t xml:space="preserve"> </w:t>
      </w:r>
      <w:r w:rsidR="00607193" w:rsidRPr="00205BB3">
        <w:t>4</w:t>
      </w:r>
      <w:r w:rsidR="00EB3C6C" w:rsidRPr="00205BB3">
        <w:t>.</w:t>
      </w:r>
      <w:r w:rsidR="005E25C4" w:rsidRPr="00205BB3">
        <w:t>71</w:t>
      </w:r>
      <w:r w:rsidR="00A54B02" w:rsidRPr="00205BB3">
        <w:t>4</w:t>
      </w:r>
      <w:r w:rsidR="001975B7" w:rsidRPr="00205BB3">
        <w:t>,</w:t>
      </w:r>
      <w:r w:rsidR="005E25C4" w:rsidRPr="00205BB3">
        <w:t>91</w:t>
      </w:r>
      <w:r w:rsidR="000C1310" w:rsidRPr="00205BB3">
        <w:t xml:space="preserve"> kun</w:t>
      </w:r>
      <w:r w:rsidR="005E25C4" w:rsidRPr="00205BB3">
        <w:t>u</w:t>
      </w:r>
      <w:r w:rsidRPr="00205BB3">
        <w:t xml:space="preserve">, te </w:t>
      </w:r>
    </w:p>
    <w:p w:rsidRDefault="00D94838" w:rsidP="000C1310" w:rsidR="000C1310" w:rsidRPr="00205BB3">
      <w:pPr>
        <w:jc w:val="both"/>
      </w:pPr>
      <w:r w:rsidRPr="00205BB3">
        <w:tab/>
        <w:t xml:space="preserve">- trošak u iznosu od </w:t>
      </w:r>
      <w:r w:rsidR="005E25C4" w:rsidRPr="00205BB3">
        <w:t>64,50</w:t>
      </w:r>
      <w:r w:rsidR="00517B29" w:rsidRPr="00205BB3">
        <w:t xml:space="preserve"> </w:t>
      </w:r>
      <w:r w:rsidR="00FC4E7A" w:rsidRPr="00205BB3">
        <w:t>kuna</w:t>
      </w:r>
      <w:r w:rsidR="000C1310" w:rsidRPr="00205BB3">
        <w:t>.</w:t>
      </w:r>
    </w:p>
    <w:p w:rsidRDefault="00517B29" w:rsidP="00517B29" w:rsidR="00A54B02" w:rsidRPr="00205BB3">
      <w:pPr>
        <w:jc w:val="both"/>
        <w:rPr>
          <w:lang w:val="pl-PL"/>
        </w:rPr>
      </w:pPr>
      <w:r w:rsidRPr="00205BB3">
        <w:tab/>
      </w:r>
    </w:p>
    <w:p w:rsidRDefault="00D57C1C" w:rsidP="00517B29" w:rsidR="00D57C1C" w:rsidRPr="00205BB3">
      <w:pPr>
        <w:jc w:val="center"/>
      </w:pPr>
      <w:r w:rsidRPr="00205BB3">
        <w:t>Obrazloženje</w:t>
      </w:r>
    </w:p>
    <w:p w:rsidRDefault="001603A8" w:rsidP="001975B7" w:rsidR="001603A8" w:rsidRPr="00205BB3">
      <w:pPr>
        <w:jc w:val="both"/>
      </w:pPr>
    </w:p>
    <w:p w:rsidRDefault="006845B2" w:rsidP="003573E1" w:rsidR="00A54B02" w:rsidRPr="00205BB3">
      <w:pPr>
        <w:jc w:val="both"/>
      </w:pPr>
      <w:r w:rsidRPr="00205BB3">
        <w:tab/>
        <w:t xml:space="preserve">Odredbom čl. </w:t>
      </w:r>
      <w:r w:rsidR="003573E1" w:rsidRPr="00205BB3">
        <w:t>94</w:t>
      </w:r>
      <w:r w:rsidRPr="00205BB3">
        <w:t xml:space="preserve">. st. 1. i 2. Stečajnog zakona (dalje: SZ), propisano je da stečajni upravitelj </w:t>
      </w:r>
      <w:r w:rsidR="003573E1" w:rsidRPr="00205BB3">
        <w:t>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="00CF19CB" w:rsidRPr="00205BB3">
        <w:tab/>
      </w:r>
      <w:r w:rsidR="00E921FD" w:rsidRPr="00205BB3">
        <w:t xml:space="preserve"> </w:t>
      </w:r>
      <w:r w:rsidR="002470E9" w:rsidRPr="00205BB3">
        <w:tab/>
      </w:r>
    </w:p>
    <w:p w:rsidRDefault="00A54B02" w:rsidP="003573E1" w:rsidR="00CF19CB" w:rsidRPr="00205BB3">
      <w:pPr>
        <w:jc w:val="both"/>
      </w:pPr>
      <w:r w:rsidRPr="00205BB3">
        <w:tab/>
      </w:r>
      <w:r w:rsidR="006845B2" w:rsidRPr="00205BB3">
        <w:t xml:space="preserve">Odredbom čl. </w:t>
      </w:r>
      <w:r w:rsidR="00A741CB" w:rsidRPr="00205BB3">
        <w:t>4</w:t>
      </w:r>
      <w:r w:rsidR="006845B2" w:rsidRPr="00205BB3">
        <w:t xml:space="preserve"> Uredbe o kriterijima i načinu obračuna i plaćanju nagrada stečajnim upraviteljima (</w:t>
      </w:r>
      <w:r w:rsidR="00A741CB" w:rsidRPr="00205BB3">
        <w:t xml:space="preserve">NN br. 105/15, </w:t>
      </w:r>
      <w:r w:rsidR="006845B2" w:rsidRPr="00205BB3">
        <w:t xml:space="preserve">dalje: Uredba), propisano je da </w:t>
      </w:r>
      <w:r w:rsidR="00A741CB" w:rsidRPr="00205BB3">
        <w:t>privremenom stečajnom upravitelju pripada pravo na jednokratnu nagradu za poslove obavljene u prethodnom postupku u iznosu od 3.000,00 kuna do 20.000,00 kuna.</w:t>
      </w:r>
      <w:r w:rsidR="001975B7" w:rsidRPr="00205BB3">
        <w:t xml:space="preserve"> Prema čl. 15. Uredbe, svi iznosi koji se primjenjuju u toj Uredbi su bruto iznosi, to jest iznosi prije odbitka pripadajućih doprinosa iz osnovice, poreza ili drugih naknada.</w:t>
      </w:r>
      <w:r w:rsidR="001603A8" w:rsidRPr="00205BB3">
        <w:t xml:space="preserve"> </w:t>
      </w:r>
    </w:p>
    <w:p w:rsidRDefault="00CF19CB" w:rsidP="001975B7" w:rsidR="00CF19CB" w:rsidRPr="00205BB3">
      <w:pPr>
        <w:jc w:val="both"/>
      </w:pPr>
      <w:r w:rsidRPr="00205BB3">
        <w:tab/>
      </w:r>
      <w:r w:rsidR="006845B2" w:rsidRPr="00205BB3">
        <w:t>Cijeneći obujam poslova i rad privremenog stečajnog upravitelja obavljen u prethodnom postupku koji se sastojao od pribave i uvida u dokumentaciju d</w:t>
      </w:r>
      <w:r w:rsidR="001975B7" w:rsidRPr="00205BB3">
        <w:t>užnika</w:t>
      </w:r>
      <w:r w:rsidR="002470E9" w:rsidRPr="00205BB3">
        <w:t xml:space="preserve">, izrade pisanog izvješća te pristupa na ročište radi rasprave o pretpostavkama za otvaranje stečajnoga postupka i radi očitovanja o prijedlogu za otvaranje stečajnoga postupka, </w:t>
      </w:r>
      <w:r w:rsidR="006845B2" w:rsidRPr="00205BB3">
        <w:t>stečajni sudac je</w:t>
      </w:r>
      <w:r w:rsidR="001975B7" w:rsidRPr="00205BB3">
        <w:t xml:space="preserve">, temeljem čl. 29. st. 1. i 2. SZ-a te čl. 4. i 15. Uredbe, odredio nagradu u iznosu od </w:t>
      </w:r>
      <w:r w:rsidR="005E25C4" w:rsidRPr="00205BB3">
        <w:t xml:space="preserve">4.714,91 </w:t>
      </w:r>
      <w:r w:rsidR="001975B7" w:rsidRPr="00205BB3">
        <w:t>kuna bruto</w:t>
      </w:r>
      <w:r w:rsidR="00A54B02" w:rsidRPr="00205BB3">
        <w:t xml:space="preserve"> (koliko je stečajni uprav</w:t>
      </w:r>
      <w:r w:rsidR="005E25C4" w:rsidRPr="00205BB3">
        <w:t>itelj i predložio u podnesku od 7</w:t>
      </w:r>
      <w:r w:rsidR="00A54B02" w:rsidRPr="00205BB3">
        <w:t xml:space="preserve">. </w:t>
      </w:r>
      <w:r w:rsidR="005E25C4" w:rsidRPr="00205BB3">
        <w:t>prosinca</w:t>
      </w:r>
      <w:r w:rsidR="00A54B02" w:rsidRPr="00205BB3">
        <w:t xml:space="preserve"> 2017.)</w:t>
      </w:r>
      <w:r w:rsidR="001975B7" w:rsidRPr="00205BB3">
        <w:t>.</w:t>
      </w:r>
      <w:r w:rsidR="00EF6558" w:rsidRPr="00205BB3">
        <w:t xml:space="preserve"> </w:t>
      </w:r>
    </w:p>
    <w:p w:rsidRDefault="00CF19CB" w:rsidP="001975B7" w:rsidR="005E25C4" w:rsidRPr="00205BB3">
      <w:pPr>
        <w:jc w:val="both"/>
      </w:pPr>
      <w:r w:rsidRPr="00205BB3">
        <w:tab/>
        <w:t>Uz zahtjev od</w:t>
      </w:r>
      <w:r w:rsidR="005E25C4" w:rsidRPr="00205BB3">
        <w:t xml:space="preserve"> 7</w:t>
      </w:r>
      <w:r w:rsidRPr="00205BB3">
        <w:t xml:space="preserve">. </w:t>
      </w:r>
      <w:r w:rsidR="005E25C4" w:rsidRPr="00205BB3">
        <w:t>prosinca</w:t>
      </w:r>
      <w:r w:rsidR="00896BD1" w:rsidRPr="00205BB3">
        <w:t xml:space="preserve"> </w:t>
      </w:r>
      <w:r w:rsidR="001764F9" w:rsidRPr="00205BB3">
        <w:t>2017</w:t>
      </w:r>
      <w:r w:rsidRPr="00205BB3">
        <w:t xml:space="preserve">. stečajni je upravitelj je dostavio dokaze o </w:t>
      </w:r>
      <w:r w:rsidR="00A54B02" w:rsidRPr="00205BB3">
        <w:t>materijal</w:t>
      </w:r>
      <w:r w:rsidR="005E25C4" w:rsidRPr="00205BB3">
        <w:t xml:space="preserve">nim </w:t>
      </w:r>
      <w:r w:rsidRPr="00205BB3">
        <w:t>trošk</w:t>
      </w:r>
      <w:r w:rsidR="005E25C4" w:rsidRPr="00205BB3">
        <w:t>ovima</w:t>
      </w:r>
      <w:r w:rsidR="00A54B02" w:rsidRPr="00205BB3">
        <w:t xml:space="preserve"> od </w:t>
      </w:r>
      <w:r w:rsidR="005E25C4" w:rsidRPr="00205BB3">
        <w:t xml:space="preserve"> 64,50 </w:t>
      </w:r>
      <w:r w:rsidR="00A54B02" w:rsidRPr="00205BB3">
        <w:t xml:space="preserve"> kn</w:t>
      </w:r>
      <w:r w:rsidRPr="00205BB3">
        <w:t xml:space="preserve"> te je s</w:t>
      </w:r>
      <w:r w:rsidR="006C2C31" w:rsidRPr="00205BB3">
        <w:t xml:space="preserve">tečajni sudac </w:t>
      </w:r>
      <w:r w:rsidRPr="00205BB3">
        <w:t xml:space="preserve">ocijenio osnovanim  </w:t>
      </w:r>
      <w:r w:rsidR="005E25C4" w:rsidRPr="00205BB3">
        <w:t xml:space="preserve">te </w:t>
      </w:r>
      <w:r w:rsidRPr="00205BB3">
        <w:t>troškove</w:t>
      </w:r>
      <w:r w:rsidR="005E25C4" w:rsidRPr="00205BB3">
        <w:t>.</w:t>
      </w:r>
    </w:p>
    <w:p w:rsidRDefault="005E25C4" w:rsidP="00E97C01" w:rsidR="00D67963" w:rsidRPr="00205BB3">
      <w:pPr>
        <w:jc w:val="both"/>
      </w:pPr>
      <w:r w:rsidRPr="00205BB3">
        <w:tab/>
        <w:t xml:space="preserve">S obzirom na navedeno, temeljem </w:t>
      </w:r>
      <w:r w:rsidR="00CF19CB" w:rsidRPr="00205BB3">
        <w:t xml:space="preserve"> </w:t>
      </w:r>
      <w:r w:rsidRPr="00205BB3">
        <w:t>čl. 94. st. 1. i 2. SZ-a, odlučeno je kao u izreci.</w:t>
      </w:r>
      <w:r w:rsidR="00E97C01" w:rsidRPr="00205BB3">
        <w:tab/>
      </w:r>
      <w:r w:rsidR="00E97C01" w:rsidRPr="00205BB3">
        <w:tab/>
      </w:r>
      <w:r w:rsidR="00E97C01" w:rsidRPr="00205BB3">
        <w:tab/>
      </w:r>
    </w:p>
    <w:p w:rsidRDefault="00D67963" w:rsidP="00D67963" w:rsidR="00D57C1C" w:rsidRPr="00205BB3">
      <w:pPr>
        <w:jc w:val="center"/>
      </w:pPr>
      <w:r w:rsidRPr="00205BB3">
        <w:t xml:space="preserve">U </w:t>
      </w:r>
      <w:r w:rsidR="00D57C1C" w:rsidRPr="00205BB3">
        <w:t xml:space="preserve">Pazinu, </w:t>
      </w:r>
      <w:r w:rsidR="005E25C4" w:rsidRPr="00205BB3">
        <w:t>8</w:t>
      </w:r>
      <w:r w:rsidR="00964990" w:rsidRPr="00205BB3">
        <w:t>.</w:t>
      </w:r>
      <w:r w:rsidR="00C9335F" w:rsidRPr="00205BB3">
        <w:t xml:space="preserve"> </w:t>
      </w:r>
      <w:r w:rsidR="005E25C4" w:rsidRPr="00205BB3">
        <w:t>prosinca</w:t>
      </w:r>
      <w:r w:rsidR="00473C77" w:rsidRPr="00205BB3">
        <w:t xml:space="preserve"> </w:t>
      </w:r>
      <w:r w:rsidR="00C44E6E" w:rsidRPr="00205BB3">
        <w:t>201</w:t>
      </w:r>
      <w:r w:rsidR="00D350BE" w:rsidRPr="00205BB3">
        <w:t>7</w:t>
      </w:r>
      <w:r w:rsidR="00C44E6E" w:rsidRPr="00205BB3">
        <w:t>.</w:t>
      </w:r>
    </w:p>
    <w:p w:rsidRDefault="00D57C1C" w:rsidP="00D57C1C" w:rsidR="00D57C1C" w:rsidRPr="00205BB3">
      <w:pPr>
        <w:jc w:val="both"/>
      </w:pPr>
      <w:r w:rsidRPr="00205BB3">
        <w:tab/>
      </w:r>
      <w:r w:rsidRPr="00205BB3">
        <w:tab/>
      </w:r>
      <w:r w:rsidRPr="00205BB3">
        <w:tab/>
      </w:r>
      <w:r w:rsidRPr="00205BB3">
        <w:tab/>
      </w:r>
      <w:r w:rsidRPr="00205BB3">
        <w:tab/>
      </w:r>
      <w:r w:rsidRPr="00205BB3">
        <w:tab/>
      </w:r>
      <w:r w:rsidRPr="00205BB3">
        <w:tab/>
      </w:r>
      <w:r w:rsidRPr="00205BB3">
        <w:tab/>
      </w:r>
      <w:r w:rsidRPr="00205BB3">
        <w:tab/>
      </w:r>
      <w:r w:rsidRPr="00205BB3">
        <w:tab/>
        <w:t>Stečajni sudac</w:t>
      </w:r>
    </w:p>
    <w:p w:rsidRDefault="00D57C1C" w:rsidP="00D57C1C" w:rsidR="00473C77" w:rsidRPr="00205BB3">
      <w:pPr>
        <w:jc w:val="both"/>
      </w:pPr>
      <w:r w:rsidRPr="00205BB3">
        <w:tab/>
      </w:r>
      <w:r w:rsidRPr="00205BB3">
        <w:tab/>
      </w:r>
      <w:r w:rsidRPr="00205BB3">
        <w:tab/>
      </w:r>
      <w:r w:rsidRPr="00205BB3">
        <w:tab/>
      </w:r>
      <w:r w:rsidRPr="00205BB3">
        <w:tab/>
      </w:r>
      <w:r w:rsidRPr="00205BB3">
        <w:tab/>
      </w:r>
      <w:r w:rsidRPr="00205BB3">
        <w:tab/>
      </w:r>
      <w:r w:rsidRPr="00205BB3">
        <w:tab/>
      </w:r>
      <w:r w:rsidRPr="00205BB3">
        <w:tab/>
      </w:r>
      <w:r w:rsidRPr="00205BB3">
        <w:tab/>
        <w:t xml:space="preserve"> </w:t>
      </w:r>
    </w:p>
    <w:p w:rsidRDefault="00473C77" w:rsidP="00473C77" w:rsidR="00D57C1C" w:rsidRPr="00205BB3">
      <w:pPr>
        <w:ind w:left="7080"/>
        <w:jc w:val="both"/>
      </w:pPr>
      <w:r w:rsidRPr="00205BB3">
        <w:t xml:space="preserve">   Ivan Dujić</w:t>
      </w:r>
      <w:r w:rsidR="009C5EE2">
        <w:t>, v.r.</w:t>
      </w:r>
    </w:p>
    <w:p w:rsidRDefault="00C32D67" w:rsidP="00D57C1C" w:rsidR="00C32D67" w:rsidRPr="00205BB3">
      <w:pPr>
        <w:jc w:val="both"/>
      </w:pPr>
    </w:p>
    <w:p w:rsidRDefault="00D57C1C" w:rsidP="00D57C1C" w:rsidR="00D57C1C" w:rsidRPr="00205BB3">
      <w:pPr>
        <w:jc w:val="both"/>
      </w:pPr>
      <w:r w:rsidRPr="00205BB3">
        <w:t>UPUTA O PRAVNOM LIJEKU</w:t>
      </w:r>
    </w:p>
    <w:p w:rsidRDefault="00D57C1C" w:rsidP="00C32D67" w:rsidR="00D04156" w:rsidRPr="00205BB3">
      <w:pPr>
        <w:jc w:val="both"/>
      </w:pPr>
      <w:r w:rsidRPr="00205BB3">
        <w:tab/>
      </w:r>
      <w:r w:rsidR="00C32D67" w:rsidRPr="00205BB3">
        <w:t>Protiv ovog rješenja pravo na žalbu imaju stečajni upravitelj i svaki stečajni vjerovnik (čl. 94. st. 5. SZ-a)</w:t>
      </w:r>
      <w:r w:rsidR="00975409" w:rsidRPr="00205BB3">
        <w:t xml:space="preserve"> u roku </w:t>
      </w:r>
      <w:r w:rsidR="00C32D67" w:rsidRPr="00205BB3">
        <w:t xml:space="preserve">osam </w:t>
      </w:r>
      <w:r w:rsidR="00975409" w:rsidRPr="00205BB3">
        <w:t xml:space="preserve">dana </w:t>
      </w:r>
      <w:r w:rsidR="00C32D67" w:rsidRPr="00205BB3">
        <w:t xml:space="preserve">od dana dostave, a dostava se smatra obavljenom istekom osmoga dana od dana objave pismena na mrežnoj stranici e-Oglasna ploča sudova (čl. 12. SZ-a).  </w:t>
      </w:r>
      <w:r w:rsidR="00975409" w:rsidRPr="00205BB3">
        <w:t>Žalba se podnosi putem ovog suda u 3 istovjetna primjerka, a o žalbi odlučuje Visoki trgovački sud Republike Hrvatske.</w:t>
      </w:r>
    </w:p>
    <w:p w:rsidRDefault="003E7F85" w:rsidP="00D57C1C" w:rsidR="003E7F85" w:rsidRPr="00205BB3">
      <w:pPr>
        <w:jc w:val="both"/>
      </w:pPr>
      <w:r w:rsidRPr="00205BB3">
        <w:tab/>
      </w:r>
    </w:p>
    <w:p w:rsidRDefault="003E7F85" w:rsidP="00D57C1C" w:rsidR="003E7F85" w:rsidRPr="00205BB3">
      <w:pPr>
        <w:jc w:val="both"/>
      </w:pPr>
    </w:p>
    <w:p w:rsidRDefault="00D57C1C" w:rsidP="00D57C1C" w:rsidR="00D57C1C" w:rsidRPr="00205BB3">
      <w:pPr>
        <w:jc w:val="both"/>
      </w:pPr>
      <w:r w:rsidRPr="00205BB3">
        <w:t>DNA</w:t>
      </w:r>
    </w:p>
    <w:p w:rsidRDefault="00C7108E" w:rsidP="00CF19CB" w:rsidR="00C7108E" w:rsidRPr="00205BB3">
      <w:pPr>
        <w:jc w:val="both"/>
      </w:pPr>
      <w:r w:rsidRPr="00205BB3">
        <w:t xml:space="preserve">- </w:t>
      </w:r>
      <w:r w:rsidR="00CF19CB" w:rsidRPr="00205BB3">
        <w:t>e -o</w:t>
      </w:r>
      <w:r w:rsidRPr="00205BB3">
        <w:t xml:space="preserve">glasna ploča suda </w:t>
      </w:r>
      <w:r w:rsidR="003573E1" w:rsidRPr="00205BB3">
        <w:t>(čl. 94. st. 4. SZ-a)</w:t>
      </w:r>
    </w:p>
    <w:p w:rsidRDefault="00A54B02" w:rsidP="00CF19CB" w:rsidR="002951CA" w:rsidRPr="00205BB3">
      <w:pPr>
        <w:jc w:val="both"/>
      </w:pPr>
      <w:r w:rsidRPr="00205BB3">
        <w:t xml:space="preserve">- stečajnom upravitelju </w:t>
      </w:r>
      <w:r w:rsidR="005E25C4" w:rsidRPr="00205BB3">
        <w:t>Zinku Grguriću, iz Rijeke, Ante Starčevića 5/a</w:t>
      </w:r>
    </w:p>
    <w:p w:rsidRDefault="00266472" w:rsidP="00CF19CB" w:rsidR="00266472" w:rsidRPr="00205BB3">
      <w:pPr>
        <w:jc w:val="both"/>
      </w:pPr>
    </w:p>
    <w:sectPr w:rsidSect="00205BB3" w:rsidR="00266472" w:rsidRPr="00205B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92C" w:rsidR="0058592C">
      <w:r>
        <w:separator/>
      </w:r>
    </w:p>
  </w:endnote>
  <w:endnote w:id="0" w:type="continuationSeparator">
    <w:p w:rsidRDefault="0058592C" w:rsidR="00585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BB3" w:rsidR="00205BB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BB3" w:rsidR="00205BB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BB3" w:rsidR="00205BB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92C" w:rsidR="0058592C">
      <w:r>
        <w:separator/>
      </w:r>
    </w:p>
  </w:footnote>
  <w:footnote w:id="0" w:type="continuationSeparator">
    <w:p w:rsidRDefault="0058592C" w:rsidR="00585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5E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205BB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205BB3">
      <w:tab/>
    </w:r>
    <w:r w:rsidR="00205BB3">
      <w:tab/>
      <w:t>10 St-55/2015</w:t>
    </w:r>
    <w:r w:rsidR="00205BB3" w:rsidRPr="005E25C4">
      <w:t>-61</w:t>
    </w:r>
    <w:r w:rsidR="00567067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567067" w:rsidR="00C16C64" w:rsidRPr="00567067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8496" w:val="left"/>
        <w:tab w:pos="9070" w:val="right"/>
      </w:tabs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567067">
      <w:rPr>
        <w:b/>
        <w:sz w:val="23"/>
        <w:szCs w:val="23"/>
      </w:rPr>
      <w:tab/>
    </w:r>
    <w:r w:rsidR="00567067" w:rsidRPr="00567067">
      <w:rPr>
        <w:sz w:val="23"/>
        <w:szCs w:val="23"/>
      </w:rPr>
      <w:tab/>
    </w:r>
    <w:r w:rsidR="00205BB3">
      <w:t>10 St-55/2015</w:t>
    </w:r>
    <w:r w:rsidR="00205BB3" w:rsidRPr="005E25C4">
      <w:t>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730D"/>
    <w:rsid w:val="000129C7"/>
    <w:rsid w:val="00021607"/>
    <w:rsid w:val="0004210E"/>
    <w:rsid w:val="00052EF3"/>
    <w:rsid w:val="000543CD"/>
    <w:rsid w:val="00055280"/>
    <w:rsid w:val="00061AF7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4F9"/>
    <w:rsid w:val="001766AA"/>
    <w:rsid w:val="00191C08"/>
    <w:rsid w:val="00195DC2"/>
    <w:rsid w:val="001975B7"/>
    <w:rsid w:val="001A1342"/>
    <w:rsid w:val="001A47F6"/>
    <w:rsid w:val="001A5BF6"/>
    <w:rsid w:val="001B5A99"/>
    <w:rsid w:val="001B6558"/>
    <w:rsid w:val="001D320F"/>
    <w:rsid w:val="001D632A"/>
    <w:rsid w:val="001E3BF9"/>
    <w:rsid w:val="001E4A9E"/>
    <w:rsid w:val="001F6597"/>
    <w:rsid w:val="001F7574"/>
    <w:rsid w:val="00202458"/>
    <w:rsid w:val="00205BB3"/>
    <w:rsid w:val="002159D9"/>
    <w:rsid w:val="00220FCF"/>
    <w:rsid w:val="00222822"/>
    <w:rsid w:val="0022335F"/>
    <w:rsid w:val="00223433"/>
    <w:rsid w:val="00235DB9"/>
    <w:rsid w:val="0024271E"/>
    <w:rsid w:val="00242840"/>
    <w:rsid w:val="00246916"/>
    <w:rsid w:val="002470E9"/>
    <w:rsid w:val="0025310E"/>
    <w:rsid w:val="00263B07"/>
    <w:rsid w:val="00266472"/>
    <w:rsid w:val="002675DA"/>
    <w:rsid w:val="00274034"/>
    <w:rsid w:val="002951CA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4B9"/>
    <w:rsid w:val="003D0D25"/>
    <w:rsid w:val="003D30D9"/>
    <w:rsid w:val="003D4E89"/>
    <w:rsid w:val="003E3E34"/>
    <w:rsid w:val="003E6976"/>
    <w:rsid w:val="003E7F85"/>
    <w:rsid w:val="003F7648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67067"/>
    <w:rsid w:val="00581CBE"/>
    <w:rsid w:val="0058592C"/>
    <w:rsid w:val="0058729C"/>
    <w:rsid w:val="00590A80"/>
    <w:rsid w:val="00591CD6"/>
    <w:rsid w:val="005A466C"/>
    <w:rsid w:val="005B0CB3"/>
    <w:rsid w:val="005B1A3A"/>
    <w:rsid w:val="005B460E"/>
    <w:rsid w:val="005C144C"/>
    <w:rsid w:val="005E25C4"/>
    <w:rsid w:val="005F468D"/>
    <w:rsid w:val="00600F95"/>
    <w:rsid w:val="00607193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45DE"/>
    <w:rsid w:val="0071233C"/>
    <w:rsid w:val="00714290"/>
    <w:rsid w:val="00771D77"/>
    <w:rsid w:val="00780159"/>
    <w:rsid w:val="007846FF"/>
    <w:rsid w:val="007C075D"/>
    <w:rsid w:val="007C40DA"/>
    <w:rsid w:val="007D0370"/>
    <w:rsid w:val="007D0CE7"/>
    <w:rsid w:val="007D503F"/>
    <w:rsid w:val="007D52B6"/>
    <w:rsid w:val="007F436C"/>
    <w:rsid w:val="007F68E5"/>
    <w:rsid w:val="00810438"/>
    <w:rsid w:val="00811A17"/>
    <w:rsid w:val="008210F4"/>
    <w:rsid w:val="00822238"/>
    <w:rsid w:val="0082784F"/>
    <w:rsid w:val="00830B5E"/>
    <w:rsid w:val="00832BEE"/>
    <w:rsid w:val="00837ACE"/>
    <w:rsid w:val="0084196A"/>
    <w:rsid w:val="00842467"/>
    <w:rsid w:val="008517F7"/>
    <w:rsid w:val="00852134"/>
    <w:rsid w:val="00856307"/>
    <w:rsid w:val="00861C05"/>
    <w:rsid w:val="00862247"/>
    <w:rsid w:val="008675C0"/>
    <w:rsid w:val="00885D29"/>
    <w:rsid w:val="00892961"/>
    <w:rsid w:val="0089541A"/>
    <w:rsid w:val="00895F92"/>
    <w:rsid w:val="0089657A"/>
    <w:rsid w:val="00896BD1"/>
    <w:rsid w:val="008A7AB9"/>
    <w:rsid w:val="008C73F5"/>
    <w:rsid w:val="008D0BCC"/>
    <w:rsid w:val="008D0E07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A592F"/>
    <w:rsid w:val="009B35E6"/>
    <w:rsid w:val="009C0752"/>
    <w:rsid w:val="009C5EE2"/>
    <w:rsid w:val="009C7324"/>
    <w:rsid w:val="009E26BF"/>
    <w:rsid w:val="009E3360"/>
    <w:rsid w:val="00A02DEC"/>
    <w:rsid w:val="00A030B5"/>
    <w:rsid w:val="00A0751E"/>
    <w:rsid w:val="00A140AE"/>
    <w:rsid w:val="00A40AFC"/>
    <w:rsid w:val="00A46058"/>
    <w:rsid w:val="00A50996"/>
    <w:rsid w:val="00A54B02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53EF"/>
    <w:rsid w:val="00B164B0"/>
    <w:rsid w:val="00B2142B"/>
    <w:rsid w:val="00B27F22"/>
    <w:rsid w:val="00B37480"/>
    <w:rsid w:val="00B414A0"/>
    <w:rsid w:val="00B416B6"/>
    <w:rsid w:val="00B440FC"/>
    <w:rsid w:val="00B55EF1"/>
    <w:rsid w:val="00B634DD"/>
    <w:rsid w:val="00B7406B"/>
    <w:rsid w:val="00B92FCB"/>
    <w:rsid w:val="00B97BA0"/>
    <w:rsid w:val="00BA0D57"/>
    <w:rsid w:val="00BA1FBA"/>
    <w:rsid w:val="00BA38CC"/>
    <w:rsid w:val="00BB03F2"/>
    <w:rsid w:val="00BC00AD"/>
    <w:rsid w:val="00BC1391"/>
    <w:rsid w:val="00BC7555"/>
    <w:rsid w:val="00BD6682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4E6E"/>
    <w:rsid w:val="00C47D75"/>
    <w:rsid w:val="00C7108E"/>
    <w:rsid w:val="00C74AB0"/>
    <w:rsid w:val="00C812AC"/>
    <w:rsid w:val="00C930E3"/>
    <w:rsid w:val="00C9335F"/>
    <w:rsid w:val="00C962A1"/>
    <w:rsid w:val="00CA1D76"/>
    <w:rsid w:val="00CC37F0"/>
    <w:rsid w:val="00CD2543"/>
    <w:rsid w:val="00CE06C1"/>
    <w:rsid w:val="00CE789C"/>
    <w:rsid w:val="00CF19CB"/>
    <w:rsid w:val="00CF2166"/>
    <w:rsid w:val="00D04156"/>
    <w:rsid w:val="00D10264"/>
    <w:rsid w:val="00D23F98"/>
    <w:rsid w:val="00D30305"/>
    <w:rsid w:val="00D350BE"/>
    <w:rsid w:val="00D40530"/>
    <w:rsid w:val="00D43E2F"/>
    <w:rsid w:val="00D46578"/>
    <w:rsid w:val="00D5402D"/>
    <w:rsid w:val="00D57C1C"/>
    <w:rsid w:val="00D57EA9"/>
    <w:rsid w:val="00D63804"/>
    <w:rsid w:val="00D67963"/>
    <w:rsid w:val="00D82EDF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626A"/>
    <w:rsid w:val="00DF1E6B"/>
    <w:rsid w:val="00DF4D39"/>
    <w:rsid w:val="00E14BD1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E1E0E"/>
    <w:rsid w:val="00EE34AF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3985"/>
    <w:rsid w:val="00F566FC"/>
    <w:rsid w:val="00F64E5D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E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E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E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E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PARENZANA d.o.o. u stečaju, POREČ</izvorni_sadrzaj>
    <derivirana_varijabla naziv="DomainObject.Predmet.ProtustrankaFormated_1">  PROJEKT PARENZANA d.o.o. u stečaju, POREČ</derivirana_varijabla>
  </DomainObject.Predmet.ProtustrankaFormated>
  <DomainObject.Predmet.ProtustrankaFormatedOIB>
    <izvorni_sadrzaj>  PROJEKT PARENZANA d.o.o. u stečaju, POREČ, OIB 52114890652</izvorni_sadrzaj>
    <derivirana_varijabla naziv="DomainObject.Predmet.ProtustrankaFormatedOIB_1">  PROJEKT PARENZANA d.o.o. u stečaju, POREČ, OIB 52114890652</derivirana_varijabla>
  </DomainObject.Predmet.ProtustrankaFormatedOIB>
  <DomainObject.Predmet.ProtustrankaFormatedWithAdress>
    <izvorni_sadrzaj> PROJEKT PARENZANA d.o.o. u stečaju, POREČ, Partizanska 13, 52440 Poreč</izvorni_sadrzaj>
    <derivirana_varijabla naziv="DomainObject.Predmet.ProtustrankaFormatedWithAdress_1"> PROJEKT PARENZANA d.o.o. u stečaju, POREČ, Partizanska 13, 52440 Poreč</derivirana_varijabla>
  </DomainObject.Predmet.ProtustrankaFormatedWithAdress>
  <DomainObject.Predmet.ProtustrankaFormatedWithAdressOIB>
    <izvorni_sadrzaj> PROJEKT PARENZANA d.o.o. u stečaju, POREČ, OIB 52114890652, Partizanska 13, 52440 Poreč</izvorni_sadrzaj>
    <derivirana_varijabla naziv="DomainObject.Predmet.ProtustrankaFormatedWithAdressOIB_1"> PROJEKT PARENZANA d.o.o. u stečaju, POREČ, OIB 52114890652, Partizanska 13, 52440 Poreč</derivirana_varijabla>
  </DomainObject.Predmet.ProtustrankaFormatedWithAdressOIB>
  <DomainObject.Predmet.ProtustrankaWithAdress>
    <izvorni_sadrzaj>PROJEKT PARENZANA d.o.o. u stečaju, POREČ Partizanska 13, 52440 Poreč</izvorni_sadrzaj>
    <derivirana_varijabla naziv="DomainObject.Predmet.ProtustrankaWithAdress_1">PROJEKT PARENZANA d.o.o. u stečaju, POREČ Partizanska 13, 52440 Poreč</derivirana_varijabla>
  </DomainObject.Predmet.ProtustrankaWithAdress>
  <DomainObject.Predmet.ProtustrankaWithAdressOIB>
    <izvorni_sadrzaj>PROJEKT PARENZANA d.o.o. u stečaju, POREČ, OIB 52114890652, Partizanska 13, 52440 Poreč</izvorni_sadrzaj>
    <derivirana_varijabla naziv="DomainObject.Predmet.ProtustrankaWithAdressOIB_1">PROJEKT PARENZANA d.o.o. u stečaju, POREČ, OIB 52114890652, Partizanska 13, 52440 Poreč</derivirana_varijabla>
  </DomainObject.Predmet.ProtustrankaWithAdressOIB>
  <DomainObject.Predmet.ProtustrankaNazivFormated>
    <izvorni_sadrzaj>PROJEKT PARENZANA d.o.o. u stečaju, POREČ</izvorni_sadrzaj>
    <derivirana_varijabla naziv="DomainObject.Predmet.ProtustrankaNazivFormated_1">PROJEKT PARENZANA d.o.o. u stečaju, POREČ</derivirana_varijabla>
  </DomainObject.Predmet.ProtustrankaNazivFormated>
  <DomainObject.Predmet.ProtustrankaNazivFormatedOIB>
    <izvorni_sadrzaj>PROJEKT PARENZANA d.o.o. u stečaju, POREČ, OIB 52114890652</izvorni_sadrzaj>
    <derivirana_varijabla naziv="DomainObject.Predmet.ProtustrankaNazivFormatedOIB_1">PROJEKT PARENZANA d.o.o. u stečaju, POREČ, OIB 52114890652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1248633.73</izvorni_sadrzaj>
    <derivirana_varijabla naziv="DomainObject.Predmet.TrenutnaVrijednost_1">1248633.73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PARENZANA d.o.o. u stečaju, POREČ</item>
    </izvorni_sadrzaj>
    <derivirana_varijabla naziv="DomainObject.Predmet.ProtuStrankaListFormated_1">
      <item>PROJEKT PARENZANA d.o.o. u stečaju, POREČ</item>
    </derivirana_varijabla>
  </DomainObject.Predmet.ProtuStrankaListFormated>
  <DomainObject.Predmet.ProtuStrankaListFormatedOIB>
    <izvorni_sadrzaj>
      <item>PROJEKT PARENZANA d.o.o. u stečaju, POREČ, OIB 52114890652</item>
    </izvorni_sadrzaj>
    <derivirana_varijabla naziv="DomainObject.Predmet.ProtuStrankaListFormatedOIB_1">
      <item>PROJEKT PARENZANA d.o.o. u stečaju, POREČ, OIB 52114890652</item>
    </derivirana_varijabla>
  </DomainObject.Predmet.ProtuStrankaListFormatedOIB>
  <DomainObject.Predmet.ProtuStrankaListFormatedWithAdress>
    <izvorni_sadrzaj>
      <item>PROJEKT PARENZANA d.o.o. u stečaju, POREČ, Partizanska 13, 52440 Poreč</item>
    </izvorni_sadrzaj>
    <derivirana_varijabla naziv="DomainObject.Predmet.ProtuStrankaListFormatedWithAdress_1">
      <item>PROJEKT PARENZANA d.o.o. u stečaju, POREČ, Partizanska 13, 52440 Poreč</item>
    </derivirana_varijabla>
  </DomainObject.Predmet.ProtuStrankaListFormatedWithAdress>
  <DomainObject.Predmet.ProtuStrankaListFormatedWithAdressOIB>
    <izvorni_sadrzaj>
      <item>PROJEKT PARENZANA d.o.o. u stečaju, POREČ, OIB 52114890652, Partizanska 13, 52440 Poreč</item>
    </izvorni_sadrzaj>
    <derivirana_varijabla naziv="DomainObject.Predmet.ProtuStrankaListFormatedWithAdressOIB_1">
      <item>PROJEKT PARENZANA d.o.o. u stečaju, POREČ, OIB 52114890652, Partizanska 13, 52440 Poreč</item>
    </derivirana_varijabla>
  </DomainObject.Predmet.ProtuStrankaListFormatedWithAdressOIB>
  <DomainObject.Predmet.ProtuStrankaListNazivFormated>
    <izvorni_sadrzaj>
      <item>PROJEKT PARENZANA d.o.o. u stečaju, POREČ</item>
    </izvorni_sadrzaj>
    <derivirana_varijabla naziv="DomainObject.Predmet.ProtuStrankaListNazivFormated_1">
      <item>PROJEKT PARENZANA d.o.o. u stečaju, POREČ</item>
    </derivirana_varijabla>
  </DomainObject.Predmet.ProtuStrankaListNazivFormated>
  <DomainObject.Predmet.ProtuStrankaListNazivFormatedOIB>
    <izvorni_sadrzaj>
      <item>PROJEKT PARENZANA d.o.o. u stečaju, POREČ, OIB 52114890652</item>
    </izvorni_sadrzaj>
    <derivirana_varijabla naziv="DomainObject.Predmet.ProtuStrankaListNazivFormatedOIB_1">
      <item>PROJEKT PARENZANA d.o.o. u stečaju, POREČ, OIB 52114890652</item>
    </derivirana_varijabla>
  </DomainObject.Predmet.ProtuStrankaListNazivFormatedOIB>
  <DomainObject.Predmet.OstaliListFormated>
    <izvorni_sadrzaj>
      <item>ŽDO PULA</item>
      <item>Zinko Grgurić</item>
    </izvorni_sadrzaj>
    <derivirana_varijabla naziv="DomainObject.Predmet.OstaliListFormated_1">
      <item>ŽDO PULA</item>
      <item>Zinko Grgurić</item>
    </derivirana_varijabla>
  </DomainObject.Predmet.OstaliListFormated>
  <DomainObject.Predmet.OstaliListFormatedOIB>
    <izvorni_sadrzaj>
      <item>ŽDO PULA</item>
      <item>Zinko Grgurić, OIB 83423185553</item>
    </izvorni_sadrzaj>
    <derivirana_varijabla naziv="DomainObject.Predmet.OstaliListFormatedOIB_1">
      <item>ŽDO PULA</item>
      <item>Zinko Grgurić, OIB 83423185553</item>
    </derivirana_varijabla>
  </DomainObject.Predmet.OstaliListFormatedOIB>
  <DomainObject.Predmet.OstaliListFormatedWithAdress>
    <izvorni_sadrzaj>
      <item>ŽDO PULA</item>
      <item>Zinko Grgurić, Ante Starčevića 5/a, 51000 Rijeka</item>
    </izvorni_sadrzaj>
    <derivirana_varijabla naziv="DomainObject.Predmet.OstaliListFormatedWithAdress_1">
      <item>ŽDO PULA</item>
      <item>Zinko Grgurić, Ante Starčevića 5/a, 51000 Rijeka</item>
    </derivirana_varijabla>
  </DomainObject.Predmet.OstaliListFormatedWithAdress>
  <DomainObject.Predmet.OstaliListFormatedWithAdressOIB>
    <izvorni_sadrzaj>
      <item>ŽDO PULA</item>
      <item>Zinko Grgurić, OIB 83423185553, Ante Starčevića 5/a, 51000 Rijeka</item>
    </izvorni_sadrzaj>
    <derivirana_varijabla naziv="DomainObject.Predmet.OstaliListFormatedWithAdressOIB_1">
      <item>ŽDO PULA</item>
      <item>Zinko Grgurić, OIB 83423185553, Ante Starčevića 5/a, 51000 Rijeka</item>
    </derivirana_varijabla>
  </DomainObject.Predmet.OstaliListFormatedWithAdressOIB>
  <DomainObject.Predmet.OstaliListNazivFormated>
    <izvorni_sadrzaj>
      <item>ŽDO PULA</item>
      <item>Zinko Grgurić</item>
    </izvorni_sadrzaj>
    <derivirana_varijabla naziv="DomainObject.Predmet.OstaliListNazivFormated_1">
      <item>ŽDO PULA</item>
      <item>Zinko Grgurić</item>
    </derivirana_varijabla>
  </DomainObject.Predmet.OstaliListNazivFormated>
  <DomainObject.Predmet.OstaliListNazivFormatedOIB>
    <izvorni_sadrzaj>
      <item>ŽDO PULA</item>
      <item>Zinko Grgurić, OIB 83423185553</item>
    </izvorni_sadrzaj>
    <derivirana_varijabla naziv="DomainObject.Predmet.OstaliListNazivFormatedOIB_1">
      <item>ŽDO PULA</item>
      <item>Zinko Grgurić, OIB 83423185553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PARENZANA d.o.o. u stečaju, POREČ</izvorni_sadrzaj>
    <derivirana_varijabla naziv="DomainObject.Predmet.ProtustrankaIDrugi_1">PROJEKT PARENZANA d.o.o. u stečaju,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PARENZANA d.o.o. u stečaju, POREČ, OIB 52114890652, Partizanska 13, 52440 Poreč</izvorni_sadrzaj>
    <derivirana_varijabla naziv="DomainObject.Predmet.ProtustrankaIDrugiAdressOIB_1">PROJEKT PARENZANA d.o.o. u stečaju, POREČ, OIB 52114890652,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PARENZANA d.o.o. u stečaju, POREČ</item>
      <item>ŽDO PULA</item>
      <item>Zinko Grgurić</item>
    </izvorni_sadrzaj>
    <derivirana_varijabla naziv="DomainObject.Predmet.SudioniciListNaziv_1">
      <item>REPUBLIKA HRVATSKA, Ministarstvo financija, Porezna uprava, Područni ured Istra, Hrvatsko primorje, Gorski  kotar i Lika</item>
      <item>PROJEKT PARENZANA d.o.o. u stečaju, POREČ</item>
      <item>ŽDO PULA</item>
      <item>Zinko Grgurić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</item>
      <item>Zinko Grgurić, OIB 83423185553, Ante Starčevića 5/a,51000 Rijeka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</item>
      <item>Zinko Grgurić, OIB 83423185553, Ante Starčevića 5/a,51000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52114890652</item>
      <item>, OIB null</item>
      <item>, OIB 83423185553</item>
    </izvorni_sadrzaj>
    <derivirana_varijabla naziv="DomainObject.Predmet.SudioniciListNazivOIB_1">
      <item>, OIB 52634238587</item>
      <item>, OIB 52114890652</item>
      <item>, OIB null</item>
      <item>, OIB 83423185553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2E4CE-5E90-420E-9755-950D2AADC4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467</properties:Words>
  <properties:Characters>2389</properties:Characters>
  <properties:Lines>59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2017-12-08T11:21:00Z</dcterms:created>
  <dc:creator>drabar</dc:creator>
  <cp:lastModifiedBy>Sanja Lakošeljac</cp:lastModifiedBy>
  <cp:lastPrinted>2010-08-27T07:20:00Z</cp:lastPrinted>
  <dcterms:modified xmlns:xsi="http://www.w3.org/2001/XMLSchema-instance" xsi:type="dcterms:W3CDTF">2017-12-08T12:14:00Z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