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1c046" w14:paraId="d61c046" w:rsidRDefault="004D1F1E" w:rsidP="005A2A88" w:rsidR="005A2A88">
      <w:pPr>
        <w:jc w:val="right"/>
        <w15:collapsed w:val="false"/>
      </w:pPr>
      <w:bookmarkStart w:name="_GoBack" w:id="0"/>
      <w:bookmarkEnd w:id="0"/>
      <w:r>
        <w:t>13 St-468/16-14</w:t>
      </w:r>
    </w:p>
    <w:p w:rsidRDefault="005A2A88" w:rsidP="005A2A88" w:rsidR="005A2A88">
      <w:r>
        <w:rPr>
          <w:rStyle w:val="Naglaeno"/>
        </w:rPr>
        <w:t xml:space="preserve">             </w:t>
      </w:r>
      <w:r w:rsidR="00566517">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5A2A88" w:rsidP="005A2A88" w:rsidR="005A2A88"/>
    <w:p w:rsidRDefault="005A2A88" w:rsidP="005A2A88" w:rsidR="005A2A88">
      <w:pPr>
        <w:ind w:hanging="720" w:left="360"/>
        <w:rPr>
          <w:b/>
        </w:rPr>
      </w:pPr>
      <w:r>
        <w:rPr>
          <w:b/>
        </w:rPr>
        <w:t xml:space="preserve">     REPUBLIKA HRVATSKA</w:t>
      </w:r>
    </w:p>
    <w:p w:rsidRDefault="005A2A88" w:rsidP="005A2A88" w:rsidR="005A2A88">
      <w:pPr>
        <w:ind w:hanging="720" w:left="360"/>
        <w:rPr>
          <w:sz w:val="22"/>
          <w:szCs w:val="22"/>
        </w:rPr>
      </w:pPr>
      <w:r>
        <w:rPr>
          <w:sz w:val="22"/>
          <w:szCs w:val="22"/>
        </w:rPr>
        <w:t xml:space="preserve">     TRGOVAČKI SUD U OSIJEKU</w:t>
      </w:r>
    </w:p>
    <w:p w:rsidRDefault="009525A7" w:rsidP="005A2A88" w:rsidR="009525A7"/>
    <w:p w:rsidRDefault="005A2A88" w:rsidP="005A2A88" w:rsidR="005A2A88"/>
    <w:p w:rsidRDefault="005A2A88" w:rsidP="005A2A88" w:rsidR="005A2A88">
      <w:pPr>
        <w:jc w:val="center"/>
      </w:pPr>
      <w:r>
        <w:t>R E P U B L I K A   H R V A T S K A</w:t>
      </w:r>
    </w:p>
    <w:p w:rsidRDefault="005A2A88" w:rsidP="005A2A88" w:rsidR="005A2A88">
      <w:pPr>
        <w:jc w:val="center"/>
      </w:pPr>
      <w:r>
        <w:t>R J E Š E N J E</w:t>
      </w:r>
    </w:p>
    <w:p w:rsidRDefault="005A2A88" w:rsidP="005A2A88" w:rsidR="005A2A88">
      <w:pPr>
        <w:rPr>
          <w:b/>
        </w:rPr>
      </w:pPr>
    </w:p>
    <w:p w:rsidRDefault="005A2A88" w:rsidP="005A2A88" w:rsidR="005A2A88">
      <w:pPr>
        <w:rPr>
          <w:b/>
        </w:rPr>
      </w:pPr>
    </w:p>
    <w:p w:rsidRDefault="004D1F1E" w:rsidP="004D1F1E" w:rsidR="009525A7">
      <w:pPr>
        <w:ind w:firstLine="708"/>
        <w:jc w:val="both"/>
        <w:rPr>
          <w:color w:val="000000"/>
        </w:rPr>
      </w:pPr>
      <w:r>
        <w:rPr>
          <w:color w:val="000000"/>
        </w:rPr>
        <w:t xml:space="preserve">Trgovački sud u Osijeku, po sucu Jadranki Herman, kao stečajnom sucu, povodom prijedloga FINANCIJSKE AGENCIJE ZAGREB  Regionalni centar Osijek, Podružnica Osijek, Lorenza Jegera 3, za otvaranje stečajnog  postupka nad dužnikom TVRĐAVICA GRADNJA d.o.o. za graditeljstvo, trgovinu i usluge, Tvrđavica, Tvrđavica 38, MBS: 030107354 OIB: 00763052013, dana 18. svibnja 2017.     </w:t>
      </w:r>
    </w:p>
    <w:p w:rsidRDefault="009525A7" w:rsidP="004D1F1E" w:rsidR="009525A7">
      <w:pPr>
        <w:ind w:firstLine="708"/>
        <w:jc w:val="both"/>
        <w:rPr>
          <w:color w:val="000000"/>
        </w:rPr>
      </w:pPr>
    </w:p>
    <w:p w:rsidRDefault="004D1F1E" w:rsidP="004D1F1E" w:rsidR="005A2A88">
      <w:pPr>
        <w:ind w:firstLine="708"/>
        <w:jc w:val="both"/>
      </w:pPr>
      <w:r>
        <w:rPr>
          <w:color w:val="000000"/>
        </w:rPr>
        <w:t xml:space="preserve">                                   </w:t>
      </w:r>
    </w:p>
    <w:p w:rsidRDefault="005A2A88" w:rsidP="005A2A88" w:rsidR="005A2A88">
      <w:pPr>
        <w:jc w:val="center"/>
      </w:pPr>
      <w:r>
        <w:t>r i j e š i o   j e</w:t>
      </w:r>
    </w:p>
    <w:p w:rsidRDefault="005A2A88" w:rsidP="000B0BE5" w:rsidR="000B0BE5">
      <w:pPr>
        <w:pStyle w:val="Tijeloteksta"/>
      </w:pPr>
      <w:r>
        <w:tab/>
      </w:r>
    </w:p>
    <w:p w:rsidRDefault="000B0BE5" w:rsidP="000B0BE5" w:rsidR="000B0BE5">
      <w:pPr>
        <w:jc w:val="both"/>
      </w:pPr>
    </w:p>
    <w:p w:rsidRDefault="000B0BE5" w:rsidP="000B0BE5" w:rsidR="000B0BE5">
      <w:pPr>
        <w:numPr>
          <w:ilvl w:val="0"/>
          <w:numId w:val="6"/>
        </w:numPr>
        <w:jc w:val="both"/>
      </w:pPr>
      <w:r>
        <w:t xml:space="preserve">Pozivaju se osobe koje imaju pravni interes da se provede stečajni postupak nad dužnikom </w:t>
      </w:r>
      <w:r w:rsidR="009525A7">
        <w:rPr>
          <w:color w:val="000000"/>
        </w:rPr>
        <w:t>TVRĐAVICA GRADNJA d.o.o. za graditeljstvo, trgovinu i usluge, Tvrđavica, Tvrđavica 38, MBS: 030107354 OIB: 00763052013</w:t>
      </w:r>
      <w:r>
        <w:t xml:space="preserve">, da u roku od 15 dana solidarno uplate na sudski depozit ovog suda broj HR31 2390 0011 3000 0020 </w:t>
      </w:r>
      <w:r w:rsidR="009525A7">
        <w:t>0 s pozivom na broj HR05 272-468-16</w:t>
      </w:r>
      <w:r>
        <w:t xml:space="preserve"> kod Hrvatske poštanske banke iznos od </w:t>
      </w:r>
      <w:r w:rsidR="009525A7">
        <w:t>131.900,00</w:t>
      </w:r>
      <w:r>
        <w:t xml:space="preserve"> kn, na ime predujma za pokriće troškova kako prethodnog tako i otvorenog stečajnog postupka, te da u istom roku potvrdu o uplati dostave u sudski spis.</w:t>
      </w:r>
    </w:p>
    <w:p w:rsidRDefault="000B0BE5" w:rsidP="000B0BE5" w:rsidR="000B0BE5">
      <w:pPr>
        <w:numPr>
          <w:ilvl w:val="0"/>
          <w:numId w:val="6"/>
        </w:numPr>
        <w:jc w:val="both"/>
      </w:pPr>
      <w:r>
        <w:t xml:space="preserve">Ovo rješenje objavit će se na mrežnim stranicama e-oglasna ploča suda.         </w:t>
      </w:r>
    </w:p>
    <w:p w:rsidRDefault="000B0BE5" w:rsidP="000B0BE5" w:rsidR="000B0BE5">
      <w:pPr>
        <w:numPr>
          <w:ilvl w:val="0"/>
          <w:numId w:val="6"/>
        </w:numPr>
        <w:jc w:val="both"/>
      </w:pPr>
      <w:r>
        <w:t>Ako vjerovnici dužnika ne postupe u skladu s točkom prvom ovog rješenja, stečajni sudac će donijeti odluku o otvaranju i zaključenju stečajnog postupka.</w:t>
      </w:r>
    </w:p>
    <w:p w:rsidRDefault="000B0BE5" w:rsidP="000B0BE5" w:rsidR="000B0BE5">
      <w:pPr>
        <w:ind w:left="1065"/>
        <w:jc w:val="both"/>
      </w:pPr>
      <w:r>
        <w:t>U tom se slučaju stečajni postupak neće provesti i na odgovarajući će se način primijeniti odredbe članka 196. do 202. Stečajnog zakona.</w:t>
      </w:r>
    </w:p>
    <w:p w:rsidRDefault="000B0BE5" w:rsidP="000B0BE5" w:rsidR="000B0BE5">
      <w:pPr>
        <w:numPr>
          <w:ilvl w:val="0"/>
          <w:numId w:val="6"/>
        </w:numPr>
        <w:jc w:val="both"/>
      </w:pPr>
      <w:r>
        <w:t>Ako se stečajni postupak zaklju</w:t>
      </w:r>
      <w:r w:rsidR="007E41DD">
        <w:t>či u skladu s odredbom članka 132</w:t>
      </w:r>
      <w:r>
        <w:t>.</w:t>
      </w:r>
      <w:r w:rsidR="007E41DD">
        <w:t xml:space="preserve"> stav 1. Stečajnog </w:t>
      </w:r>
      <w:r>
        <w:t>zakona, a dužnik nema sredstava za pokriće najnužnijih troškova, sredstva će se isplatiti na teret predujmljenih sredstava.</w:t>
      </w:r>
    </w:p>
    <w:p w:rsidRDefault="000B0BE5" w:rsidP="000B0BE5" w:rsidR="000B0BE5">
      <w:pPr>
        <w:jc w:val="both"/>
      </w:pPr>
    </w:p>
    <w:p w:rsidRDefault="000B0BE5" w:rsidP="000B0BE5" w:rsidR="000B0BE5">
      <w:pPr>
        <w:jc w:val="both"/>
      </w:pPr>
    </w:p>
    <w:p w:rsidRDefault="000B0BE5" w:rsidP="000B0BE5" w:rsidR="000B0BE5" w:rsidRPr="000B0BE5">
      <w:pPr>
        <w:jc w:val="center"/>
      </w:pPr>
      <w:r w:rsidRPr="000B0BE5">
        <w:t>Obrazloženje</w:t>
      </w:r>
    </w:p>
    <w:p w:rsidRDefault="000B0BE5" w:rsidP="000B0BE5" w:rsidR="000B0BE5" w:rsidRPr="000B0BE5">
      <w:pPr>
        <w:jc w:val="center"/>
      </w:pPr>
    </w:p>
    <w:p w:rsidRDefault="000B0BE5" w:rsidP="000B0BE5" w:rsidR="000B0BE5">
      <w:pPr>
        <w:jc w:val="center"/>
        <w:rPr>
          <w:b/>
        </w:rPr>
      </w:pPr>
    </w:p>
    <w:p w:rsidRDefault="009525A7" w:rsidP="009525A7" w:rsidR="009525A7" w:rsidRPr="009525A7">
      <w:pPr>
        <w:ind w:firstLine="708"/>
        <w:jc w:val="both"/>
        <w:rPr>
          <w:color w:val="000000"/>
        </w:rPr>
      </w:pPr>
      <w:r>
        <w:rPr>
          <w:color w:val="000000"/>
        </w:rPr>
        <w:t>Predlagatelj FINA je dana 2. ožujka 2016. podnijela ovom sudu prijedlog za pokretanje stečajnog postupka nad dužnikom TVRĐAVICA GRADNJA d.o.o. za graditeljstvo, trgovinu i usluge, Tvrđavica, Tvrđavica 38, MBS: 030107354 OIB: 00763052013 temeljem odredbe članka 110. stav 1. Stečajnog zakona (Narodne novine 71/15) .</w:t>
      </w:r>
    </w:p>
    <w:p w:rsidRDefault="00435401" w:rsidP="00435401" w:rsidR="00435401">
      <w:pPr>
        <w:pStyle w:val="Tijeloteksta"/>
        <w:rPr>
          <w:bCs/>
        </w:rPr>
      </w:pPr>
    </w:p>
    <w:p w:rsidRDefault="000B0BE5" w:rsidP="000B0BE5" w:rsidR="000B0BE5">
      <w:pPr>
        <w:pStyle w:val="Tijeloteksta"/>
        <w:jc w:val="center"/>
        <w:rPr>
          <w:bCs/>
        </w:rPr>
      </w:pPr>
      <w:r>
        <w:rPr>
          <w:bCs/>
        </w:rPr>
        <w:lastRenderedPageBreak/>
        <w:t>2</w:t>
      </w:r>
    </w:p>
    <w:p w:rsidRDefault="009525A7" w:rsidP="009525A7" w:rsidR="009525A7">
      <w:pPr>
        <w:jc w:val="right"/>
      </w:pPr>
      <w:r>
        <w:t>13 St-468/16-14</w:t>
      </w:r>
    </w:p>
    <w:p w:rsidRDefault="000B0BE5" w:rsidP="000B0BE5" w:rsidR="000B0BE5">
      <w:pPr>
        <w:jc w:val="both"/>
      </w:pPr>
    </w:p>
    <w:p w:rsidRDefault="00865CEE" w:rsidP="000B0BE5" w:rsidR="00865CEE">
      <w:pPr>
        <w:jc w:val="both"/>
      </w:pPr>
    </w:p>
    <w:p w:rsidRDefault="00865CEE" w:rsidP="00865CEE" w:rsidR="00865CEE">
      <w:pPr>
        <w:jc w:val="both"/>
      </w:pPr>
    </w:p>
    <w:p w:rsidRDefault="00865CEE" w:rsidP="00865CEE" w:rsidR="00865CEE">
      <w:pPr>
        <w:jc w:val="both"/>
      </w:pPr>
      <w:r>
        <w:tab/>
        <w:t xml:space="preserve">Na ročištu radi izjašnjenja o prijedlogu za otvaranje stečajnog postupka nad dužnikom, održanom </w:t>
      </w:r>
      <w:r w:rsidR="00106FDC">
        <w:t>18. svibnja 2017</w:t>
      </w:r>
      <w:r>
        <w:t>.  godine, saslušan je zakonski zastupnik dužnika i  izvršen je uvid u dokumentaciju u spisu iz koje je razvidno da su kod stečajnog dužnika ostvareni stečajni razlozi predviđeni član</w:t>
      </w:r>
      <w:r w:rsidR="0057258F">
        <w:t xml:space="preserve">kom 5. </w:t>
      </w:r>
      <w:r>
        <w:t xml:space="preserve"> Stečajnog zakona</w:t>
      </w:r>
      <w:r w:rsidR="0057258F">
        <w:t xml:space="preserve"> (Narodne novine 71/15)</w:t>
      </w:r>
      <w:r>
        <w:t xml:space="preserve"> nesposobnost za plaćanje i prezaduženost, no dužnik nema imovine koja bi ušla u stečajnu masu i iz koje bi se mogli namiriti troškovi stečajnog postupka, a na žiro računu dužnika nema novčanih sredstava. Predvidivi troškovi stečajnog postupka prema </w:t>
      </w:r>
      <w:r w:rsidR="00CC749D">
        <w:t xml:space="preserve">ocijeni ovog suda iznosili bi </w:t>
      </w:r>
      <w:r w:rsidR="00106FDC">
        <w:t>131.900,00</w:t>
      </w:r>
      <w:r w:rsidR="00BD5F5C">
        <w:t xml:space="preserve"> kn. </w:t>
      </w:r>
      <w:r w:rsidR="00BD5F5C">
        <w:rPr>
          <w:color w:val="000000"/>
        </w:rPr>
        <w:t>Troškove stečajnog postupka čine: troškovi knjigovo</w:t>
      </w:r>
      <w:r w:rsidR="00106FDC">
        <w:t>dstvenih usluga</w:t>
      </w:r>
      <w:r w:rsidR="0065072B">
        <w:t xml:space="preserve"> 18.000,00 kn, nagrada i naknada troškova privremenog</w:t>
      </w:r>
      <w:r w:rsidR="00106FDC">
        <w:t xml:space="preserve"> stečajnog upravitelja</w:t>
      </w:r>
      <w:r w:rsidR="0065072B">
        <w:t xml:space="preserve"> u bruto iznosu 4.000,00 kn</w:t>
      </w:r>
      <w:r w:rsidR="00106FDC">
        <w:t xml:space="preserve">, </w:t>
      </w:r>
      <w:r w:rsidR="0065072B">
        <w:t xml:space="preserve">trošak </w:t>
      </w:r>
      <w:r w:rsidR="00106FDC">
        <w:t>izrade pečata</w:t>
      </w:r>
      <w:r w:rsidR="0065072B">
        <w:t xml:space="preserve"> 150,00 kn, trošak otvaranja i zatvaranja transakcijskog računa, mjesečna naknada banci i mjesečni trošak Trr-a 1.250,00 kn</w:t>
      </w:r>
      <w:r w:rsidR="00106FDC">
        <w:t>,</w:t>
      </w:r>
      <w:r w:rsidR="0065072B">
        <w:t xml:space="preserve"> trošak</w:t>
      </w:r>
      <w:r w:rsidR="00106FDC">
        <w:t xml:space="preserve"> procjene imovine</w:t>
      </w:r>
      <w:r w:rsidR="0065072B">
        <w:t xml:space="preserve"> 1.500,00 kn</w:t>
      </w:r>
      <w:r w:rsidR="00106FDC">
        <w:t xml:space="preserve">, </w:t>
      </w:r>
      <w:r w:rsidR="0065072B">
        <w:t xml:space="preserve">predvidivi troškovi </w:t>
      </w:r>
      <w:r w:rsidR="00106FDC">
        <w:t>parničnog postupka</w:t>
      </w:r>
      <w:r w:rsidR="0065072B">
        <w:t xml:space="preserve"> pred Trgovačkim sudom u Zagrebu</w:t>
      </w:r>
      <w:r w:rsidR="00304A14">
        <w:t xml:space="preserve"> Povrv-522/14 – 30.000,00 kn, trošak arhiviranja poslovne dokumentacije dužnika 1.000,00 kn, trošak nagrade i naknade stečajnog upravitelja 76.000,00 kn bruto.</w:t>
      </w:r>
    </w:p>
    <w:p w:rsidRDefault="00865CEE" w:rsidP="00865CEE" w:rsidR="00865CEE">
      <w:pPr>
        <w:jc w:val="both"/>
      </w:pPr>
    </w:p>
    <w:p w:rsidRDefault="00865CEE" w:rsidP="00865CEE" w:rsidR="00865CEE">
      <w:pPr>
        <w:jc w:val="both"/>
      </w:pPr>
      <w:r>
        <w:tab/>
        <w:t>Sukladno članku 132. stav 1. Stečajnog zakona stečajni sudac riješio je kao u izreci.</w:t>
      </w:r>
    </w:p>
    <w:p w:rsidRDefault="00865CEE" w:rsidP="000B0BE5" w:rsidR="00865CEE">
      <w:pPr>
        <w:jc w:val="both"/>
      </w:pPr>
    </w:p>
    <w:p w:rsidRDefault="000B0BE5" w:rsidP="000B0BE5" w:rsidR="000B0BE5">
      <w:pPr>
        <w:jc w:val="center"/>
      </w:pPr>
    </w:p>
    <w:p w:rsidRDefault="000B0BE5" w:rsidP="000B0BE5" w:rsidR="000B0BE5">
      <w:pPr>
        <w:jc w:val="center"/>
      </w:pPr>
      <w:r>
        <w:t xml:space="preserve">U </w:t>
      </w:r>
      <w:r w:rsidR="00F17DA4">
        <w:t xml:space="preserve">Osijeku </w:t>
      </w:r>
      <w:r w:rsidR="00106FDC">
        <w:t xml:space="preserve">18. svibanj 2017. </w:t>
      </w:r>
    </w:p>
    <w:p w:rsidRDefault="000B0BE5" w:rsidP="000B0BE5" w:rsidR="000B0BE5">
      <w:pPr>
        <w:jc w:val="both"/>
      </w:pPr>
    </w:p>
    <w:p w:rsidRDefault="000B0BE5" w:rsidP="000B0BE5" w:rsidR="000B0BE5">
      <w:pPr>
        <w:jc w:val="both"/>
      </w:pPr>
      <w:r>
        <w:t>Zapisničar</w:t>
      </w:r>
    </w:p>
    <w:p w:rsidRDefault="000B0BE5" w:rsidP="000B0BE5" w:rsidR="000B0BE5">
      <w:pPr>
        <w:jc w:val="both"/>
      </w:pPr>
      <w:r>
        <w:t>Maja Kocijan</w:t>
      </w:r>
    </w:p>
    <w:p w:rsidRDefault="000B0BE5" w:rsidP="000B0BE5" w:rsidR="000B0BE5">
      <w:pPr>
        <w:jc w:val="both"/>
      </w:pPr>
    </w:p>
    <w:p w:rsidRDefault="000B0BE5" w:rsidP="000B0BE5" w:rsidR="000B0BE5">
      <w:r>
        <w:t xml:space="preserve">                                                                                                       STEČAJNI SUDAC</w:t>
      </w:r>
    </w:p>
    <w:p w:rsidRDefault="000B0BE5" w:rsidP="000B0BE5" w:rsidR="000B0BE5">
      <w:r>
        <w:tab/>
      </w:r>
      <w:r>
        <w:tab/>
      </w:r>
      <w:r>
        <w:tab/>
      </w:r>
      <w:r>
        <w:tab/>
      </w:r>
      <w:r>
        <w:tab/>
      </w:r>
      <w:r>
        <w:tab/>
      </w:r>
      <w:r>
        <w:tab/>
      </w:r>
      <w:r>
        <w:tab/>
        <w:t xml:space="preserve">            Jadranka Herman</w:t>
      </w:r>
    </w:p>
    <w:p w:rsidRDefault="000B0BE5" w:rsidP="000B0BE5" w:rsidR="000B0BE5"/>
    <w:p w:rsidRDefault="000B0BE5" w:rsidP="000B0BE5" w:rsidR="000B0BE5"/>
    <w:p w:rsidRDefault="000B0BE5" w:rsidP="000B0BE5" w:rsidR="000B0BE5">
      <w:r>
        <w:t>POUKA O PRAVNOM LIJEKU:</w:t>
      </w:r>
      <w:r>
        <w:br/>
        <w:t>Protiv ovog rj</w:t>
      </w:r>
      <w:r w:rsidR="00CD3D56">
        <w:t xml:space="preserve">ešenja nije dopuštena žalba (članak </w:t>
      </w:r>
      <w:r>
        <w:t xml:space="preserve"> 278. st</w:t>
      </w:r>
      <w:r w:rsidR="00CD3D56">
        <w:t>av  2. Zakona o parničnom postupku u vezi s članom  6. Stečajnog zakona</w:t>
      </w:r>
      <w:r>
        <w:t>)</w:t>
      </w:r>
      <w:r w:rsidR="00CD3D56">
        <w:t>.</w:t>
      </w:r>
    </w:p>
    <w:p w:rsidRDefault="00304A14" w:rsidP="00CD3D56" w:rsidR="00304A14">
      <w:pPr>
        <w:pStyle w:val="Tijeloteksta"/>
        <w:jc w:val="left"/>
      </w:pPr>
    </w:p>
    <w:p w:rsidRDefault="00CD3D56" w:rsidP="00CD3D56" w:rsidR="00CD3D56">
      <w:pPr>
        <w:pStyle w:val="Tijeloteksta"/>
        <w:jc w:val="left"/>
      </w:pPr>
      <w:r>
        <w:t>DNA</w:t>
      </w:r>
    </w:p>
    <w:p w:rsidRDefault="00CD3D56" w:rsidP="00CD3D56" w:rsidR="00CD3D56">
      <w:pPr>
        <w:pStyle w:val="Tijeloteksta"/>
        <w:numPr>
          <w:ilvl w:val="0"/>
          <w:numId w:val="10"/>
        </w:numPr>
        <w:jc w:val="left"/>
      </w:pPr>
      <w:r>
        <w:t xml:space="preserve">Predlagatelj- FINA </w:t>
      </w:r>
      <w:r w:rsidR="00106FDC">
        <w:t>Regionalni centar Osijek, Osijek, L. Jagera 1</w:t>
      </w:r>
    </w:p>
    <w:p w:rsidRDefault="00106FDC" w:rsidP="00CD3D56" w:rsidR="00CD3D56">
      <w:pPr>
        <w:pStyle w:val="Tijeloteksta"/>
        <w:numPr>
          <w:ilvl w:val="0"/>
          <w:numId w:val="10"/>
        </w:numPr>
        <w:jc w:val="left"/>
      </w:pPr>
      <w:r>
        <w:t xml:space="preserve">Dužnik - </w:t>
      </w:r>
      <w:r>
        <w:rPr>
          <w:color w:val="000000"/>
        </w:rPr>
        <w:t>TVRĐAVICA GRADNJA d.o.o. Tvrđavica, Tvrđavica 38</w:t>
      </w:r>
    </w:p>
    <w:p w:rsidRDefault="00CD3D56" w:rsidP="00CD3D56" w:rsidR="00CD3D56">
      <w:pPr>
        <w:pStyle w:val="Tijeloteksta"/>
        <w:numPr>
          <w:ilvl w:val="0"/>
          <w:numId w:val="10"/>
        </w:numPr>
        <w:jc w:val="left"/>
      </w:pPr>
      <w:r>
        <w:t xml:space="preserve">zz dužnika </w:t>
      </w:r>
      <w:r w:rsidR="00106FDC">
        <w:t>–</w:t>
      </w:r>
      <w:r>
        <w:t xml:space="preserve"> </w:t>
      </w:r>
      <w:r w:rsidR="00106FDC">
        <w:t xml:space="preserve">Karlo </w:t>
      </w:r>
      <w:r w:rsidR="00304A14">
        <w:t>Movrin, T</w:t>
      </w:r>
      <w:r w:rsidR="00106FDC">
        <w:t>vrđavica, Tvrđavica 38</w:t>
      </w:r>
    </w:p>
    <w:p w:rsidRDefault="00CD3D56" w:rsidP="00CD3D56" w:rsidR="00CD3D56">
      <w:pPr>
        <w:pStyle w:val="Tijeloteksta"/>
        <w:numPr>
          <w:ilvl w:val="0"/>
          <w:numId w:val="10"/>
        </w:numPr>
      </w:pPr>
      <w:r>
        <w:t xml:space="preserve">Privremeni stečajni upravitelj – </w:t>
      </w:r>
      <w:r w:rsidR="00BD5F5C">
        <w:t>Jadranka Šeput</w:t>
      </w:r>
    </w:p>
    <w:p w:rsidRDefault="00CD3D56" w:rsidP="00CD3D56" w:rsidR="00CD3D56">
      <w:pPr>
        <w:pStyle w:val="Tijeloteksta"/>
        <w:numPr>
          <w:ilvl w:val="0"/>
          <w:numId w:val="10"/>
        </w:numPr>
      </w:pPr>
      <w:r>
        <w:t>ŽDO Osijek</w:t>
      </w:r>
    </w:p>
    <w:p w:rsidRDefault="00CD3D56" w:rsidP="00CD3D56" w:rsidR="00CD3D56">
      <w:pPr>
        <w:pStyle w:val="Tijeloteksta"/>
        <w:numPr>
          <w:ilvl w:val="0"/>
          <w:numId w:val="10"/>
        </w:numPr>
      </w:pPr>
      <w:r>
        <w:t xml:space="preserve">e-oglasna ploča </w:t>
      </w:r>
    </w:p>
    <w:p w:rsidRDefault="00BD5F5C" w:rsidP="00CD3D56" w:rsidR="00CD3D56">
      <w:pPr>
        <w:pStyle w:val="Tijeloteksta"/>
        <w:numPr>
          <w:ilvl w:val="0"/>
          <w:numId w:val="10"/>
        </w:numPr>
        <w:jc w:val="left"/>
      </w:pPr>
      <w:r>
        <w:t>kal. 12/6</w:t>
      </w:r>
    </w:p>
    <w:p w:rsidRDefault="000B0BE5" w:rsidP="003465FB" w:rsidR="00D90419" w:rsidRPr="00B35E7C">
      <w:pPr>
        <w:tabs>
          <w:tab w:pos="6240" w:val="left"/>
        </w:tabs>
        <w:ind w:left="720"/>
      </w:pPr>
      <w:r>
        <w:tab/>
      </w:r>
      <w:r w:rsidR="00B35E7C">
        <w:tab/>
      </w:r>
    </w:p>
    <w:sectPr w:rsidSect="00435401" w:rsidR="00D90419" w:rsidRPr="00B35E7C">
      <w:headerReference w:type="even" r:id="rId10"/>
      <w:headerReference w:type="default" r:id="rId11"/>
      <w:pgSz w:code="9" w:h="16838" w:w="11906"/>
      <w:pgMar w:gutter="0" w:footer="709" w:header="709" w:left="1418" w:bottom="1418" w:right="1418"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75D9D" w:rsidR="00275D9D">
      <w:r>
        <w:separator/>
      </w:r>
    </w:p>
  </w:endnote>
  <w:endnote w:id="0" w:type="continuationSeparator">
    <w:p w:rsidRDefault="00275D9D" w:rsidR="00275D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75D9D" w:rsidR="00275D9D">
      <w:r>
        <w:separator/>
      </w:r>
    </w:p>
  </w:footnote>
  <w:footnote w:id="0" w:type="continuationSeparator">
    <w:p w:rsidRDefault="00275D9D" w:rsidR="00275D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29D3" w:rsidP="00BF3D56" w:rsidR="000429D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429D3" w:rsidR="000429D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72BE" w:rsidP="00825B4D" w:rsidR="00C572BE">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D01A9B"/>
    <w:multiLevelType w:val="hybridMultilevel"/>
    <w:tmpl w:val="FABE0EB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DEF3FFE"/>
    <w:multiLevelType w:val="hybridMultilevel"/>
    <w:tmpl w:val="52863EDA"/>
    <w:lvl w:tplc="1E4A543E"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057503"/>
    <w:multiLevelType w:val="hybridMultilevel"/>
    <w:tmpl w:val="3740E21A"/>
    <w:lvl w:tplc="041A000F" w:ilvl="0">
      <w:start w:val="1"/>
      <w:numFmt w:val="decimal"/>
      <w:lvlText w:val="%1."/>
      <w:lvlJc w:val="left"/>
      <w:pPr>
        <w:tabs>
          <w:tab w:pos="715" w:val="num"/>
        </w:tabs>
        <w:ind w:hanging="360" w:left="715"/>
      </w:pPr>
      <w:rPr>
        <w:rFonts w:hint="default"/>
      </w:rPr>
    </w:lvl>
    <w:lvl w:tplc="95E629EE" w:ilvl="1">
      <w:start w:val="13"/>
      <w:numFmt w:val="bullet"/>
      <w:lvlText w:val="-"/>
      <w:lvlJc w:val="left"/>
      <w:pPr>
        <w:tabs>
          <w:tab w:pos="1435" w:val="num"/>
        </w:tabs>
        <w:ind w:hanging="360" w:left="1435"/>
      </w:pPr>
      <w:rPr>
        <w:rFonts w:cs="Times New Roman" w:eastAsia="Times New Roman" w:hAnsi="Times New Roman" w:ascii="Times New Roman" w:hint="default"/>
      </w:rPr>
    </w:lvl>
    <w:lvl w:tentative="true" w:tplc="041A001B" w:ilvl="2">
      <w:start w:val="1"/>
      <w:numFmt w:val="lowerRoman"/>
      <w:lvlText w:val="%3."/>
      <w:lvlJc w:val="right"/>
      <w:pPr>
        <w:tabs>
          <w:tab w:pos="2155" w:val="num"/>
        </w:tabs>
        <w:ind w:hanging="180" w:left="2155"/>
      </w:pPr>
    </w:lvl>
    <w:lvl w:tentative="true" w:tplc="041A000F" w:ilvl="3">
      <w:start w:val="1"/>
      <w:numFmt w:val="decimal"/>
      <w:lvlText w:val="%4."/>
      <w:lvlJc w:val="left"/>
      <w:pPr>
        <w:tabs>
          <w:tab w:pos="2875" w:val="num"/>
        </w:tabs>
        <w:ind w:hanging="360" w:left="2875"/>
      </w:pPr>
    </w:lvl>
    <w:lvl w:tentative="true" w:tplc="041A0019" w:ilvl="4">
      <w:start w:val="1"/>
      <w:numFmt w:val="lowerLetter"/>
      <w:lvlText w:val="%5."/>
      <w:lvlJc w:val="left"/>
      <w:pPr>
        <w:tabs>
          <w:tab w:pos="3595" w:val="num"/>
        </w:tabs>
        <w:ind w:hanging="360" w:left="3595"/>
      </w:pPr>
    </w:lvl>
    <w:lvl w:tentative="true" w:tplc="041A001B" w:ilvl="5">
      <w:start w:val="1"/>
      <w:numFmt w:val="lowerRoman"/>
      <w:lvlText w:val="%6."/>
      <w:lvlJc w:val="right"/>
      <w:pPr>
        <w:tabs>
          <w:tab w:pos="4315" w:val="num"/>
        </w:tabs>
        <w:ind w:hanging="180" w:left="4315"/>
      </w:pPr>
    </w:lvl>
    <w:lvl w:tentative="true" w:tplc="041A000F" w:ilvl="6">
      <w:start w:val="1"/>
      <w:numFmt w:val="decimal"/>
      <w:lvlText w:val="%7."/>
      <w:lvlJc w:val="left"/>
      <w:pPr>
        <w:tabs>
          <w:tab w:pos="5035" w:val="num"/>
        </w:tabs>
        <w:ind w:hanging="360" w:left="5035"/>
      </w:pPr>
    </w:lvl>
    <w:lvl w:tentative="true" w:tplc="041A0019" w:ilvl="7">
      <w:start w:val="1"/>
      <w:numFmt w:val="lowerLetter"/>
      <w:lvlText w:val="%8."/>
      <w:lvlJc w:val="left"/>
      <w:pPr>
        <w:tabs>
          <w:tab w:pos="5755" w:val="num"/>
        </w:tabs>
        <w:ind w:hanging="360" w:left="5755"/>
      </w:pPr>
    </w:lvl>
    <w:lvl w:tentative="true" w:tplc="041A001B" w:ilvl="8">
      <w:start w:val="1"/>
      <w:numFmt w:val="lowerRoman"/>
      <w:lvlText w:val="%9."/>
      <w:lvlJc w:val="right"/>
      <w:pPr>
        <w:tabs>
          <w:tab w:pos="6475" w:val="num"/>
        </w:tabs>
        <w:ind w:hanging="180" w:left="6475"/>
      </w:pPr>
    </w:lvl>
  </w:abstractNum>
  <w:abstractNum w:abstractNumId="4">
    <w:nsid w:val="32907010"/>
    <w:multiLevelType w:val="hybridMultilevel"/>
    <w:tmpl w:val="640ED9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39B35049"/>
    <w:multiLevelType w:val="hybridMultilevel"/>
    <w:tmpl w:val="D5C45586"/>
    <w:lvl w:tplc="0F768DC2" w:ilvl="0">
      <w:start w:val="1"/>
      <w:numFmt w:val="decimal"/>
      <w:lvlText w:val="%1."/>
      <w:lvlJc w:val="left"/>
      <w:pPr>
        <w:tabs>
          <w:tab w:pos="1065" w:val="num"/>
        </w:tabs>
        <w:ind w:hanging="360" w:left="106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6">
    <w:nsid w:val="3F9A45AA"/>
    <w:multiLevelType w:val="hybridMultilevel"/>
    <w:tmpl w:val="D4D23250"/>
    <w:lvl w:tplc="B0F63BBA"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7">
    <w:nsid w:val="4D5214BC"/>
    <w:multiLevelType w:val="hybridMultilevel"/>
    <w:tmpl w:val="AC0E3A3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51403A6B"/>
    <w:multiLevelType w:val="hybridMultilevel"/>
    <w:tmpl w:val="33827392"/>
    <w:lvl w:tplc="FF0653D2" w:ilvl="0">
      <w:start w:val="1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7"/>
  </w:num>
  <w:num w:numId="2">
    <w:abstractNumId w:val="3"/>
  </w:num>
  <w:num w:numId="3">
    <w:abstractNumId w:val="0"/>
  </w:num>
  <w:num w:numId="4">
    <w:abstractNumId w:val="4"/>
  </w:num>
  <w:num w:numId="5">
    <w:abstractNumId w:val="9"/>
  </w:num>
  <w:num w:numId="6">
    <w:abstractNumId w:val="5"/>
  </w:num>
  <w:num w:numId="7">
    <w:abstractNumId w:val="1"/>
  </w:num>
  <w:num w:numId="8">
    <w:abstractNumId w:val="6"/>
  </w:num>
  <w:num w:numId="9">
    <w:abstractNumId w:val="8"/>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drawingGridHorizontalSpacing w:val="71"/>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5909"/>
    <w:rsid w:val="0004224A"/>
    <w:rsid w:val="000429D3"/>
    <w:rsid w:val="00081DAA"/>
    <w:rsid w:val="000B0BE5"/>
    <w:rsid w:val="000D5D8B"/>
    <w:rsid w:val="000F1D3A"/>
    <w:rsid w:val="0010048F"/>
    <w:rsid w:val="00106FDC"/>
    <w:rsid w:val="001244EE"/>
    <w:rsid w:val="00135F1F"/>
    <w:rsid w:val="001528E0"/>
    <w:rsid w:val="00161BD6"/>
    <w:rsid w:val="00173460"/>
    <w:rsid w:val="001A5A1A"/>
    <w:rsid w:val="001B7700"/>
    <w:rsid w:val="001F0E05"/>
    <w:rsid w:val="002047FE"/>
    <w:rsid w:val="002348D6"/>
    <w:rsid w:val="00275D9D"/>
    <w:rsid w:val="00280570"/>
    <w:rsid w:val="002937FB"/>
    <w:rsid w:val="002F4F26"/>
    <w:rsid w:val="00304A14"/>
    <w:rsid w:val="00337B6B"/>
    <w:rsid w:val="00342B9D"/>
    <w:rsid w:val="003465FB"/>
    <w:rsid w:val="00397533"/>
    <w:rsid w:val="003B18A1"/>
    <w:rsid w:val="003B2C17"/>
    <w:rsid w:val="003B3DFE"/>
    <w:rsid w:val="003C667B"/>
    <w:rsid w:val="00425914"/>
    <w:rsid w:val="00435401"/>
    <w:rsid w:val="004701F8"/>
    <w:rsid w:val="004804DD"/>
    <w:rsid w:val="004D091F"/>
    <w:rsid w:val="004D1F1E"/>
    <w:rsid w:val="005241C4"/>
    <w:rsid w:val="00566517"/>
    <w:rsid w:val="0057258F"/>
    <w:rsid w:val="005A1530"/>
    <w:rsid w:val="005A2A88"/>
    <w:rsid w:val="005C5F57"/>
    <w:rsid w:val="005C6CA6"/>
    <w:rsid w:val="005C78C9"/>
    <w:rsid w:val="006151C7"/>
    <w:rsid w:val="0065072B"/>
    <w:rsid w:val="006673AE"/>
    <w:rsid w:val="0067699D"/>
    <w:rsid w:val="00711E3C"/>
    <w:rsid w:val="00750269"/>
    <w:rsid w:val="007E41DD"/>
    <w:rsid w:val="008219B7"/>
    <w:rsid w:val="00825B4D"/>
    <w:rsid w:val="00856AD5"/>
    <w:rsid w:val="00865CEE"/>
    <w:rsid w:val="00894FC5"/>
    <w:rsid w:val="009525A7"/>
    <w:rsid w:val="009E6571"/>
    <w:rsid w:val="009F55F2"/>
    <w:rsid w:val="00A57238"/>
    <w:rsid w:val="00A65909"/>
    <w:rsid w:val="00AE015B"/>
    <w:rsid w:val="00B05391"/>
    <w:rsid w:val="00B35E7C"/>
    <w:rsid w:val="00B37EA9"/>
    <w:rsid w:val="00B46D29"/>
    <w:rsid w:val="00B74F73"/>
    <w:rsid w:val="00BC3825"/>
    <w:rsid w:val="00BD5F5C"/>
    <w:rsid w:val="00BF2834"/>
    <w:rsid w:val="00BF3D56"/>
    <w:rsid w:val="00C04DD2"/>
    <w:rsid w:val="00C121ED"/>
    <w:rsid w:val="00C57265"/>
    <w:rsid w:val="00C572BE"/>
    <w:rsid w:val="00CC749D"/>
    <w:rsid w:val="00CD3D56"/>
    <w:rsid w:val="00D146C1"/>
    <w:rsid w:val="00D52CA6"/>
    <w:rsid w:val="00D74D63"/>
    <w:rsid w:val="00D752C9"/>
    <w:rsid w:val="00D80DC9"/>
    <w:rsid w:val="00D84C83"/>
    <w:rsid w:val="00D90419"/>
    <w:rsid w:val="00D923C9"/>
    <w:rsid w:val="00DD6C09"/>
    <w:rsid w:val="00E05D86"/>
    <w:rsid w:val="00E13A1B"/>
    <w:rsid w:val="00E30251"/>
    <w:rsid w:val="00E56C03"/>
    <w:rsid w:val="00E648E8"/>
    <w:rsid w:val="00E94538"/>
    <w:rsid w:val="00EA7A61"/>
    <w:rsid w:val="00EB3125"/>
    <w:rsid w:val="00F17DA4"/>
    <w:rsid w:val="00F65328"/>
    <w:rsid w:val="00FC5C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1DAA"/>
    <w:rPr>
      <w:rFonts w:cs="Tahoma" w:hAnsi="Tahoma" w:ascii="Tahoma"/>
      <w:sz w:val="16"/>
      <w:szCs w:val="16"/>
    </w:rPr>
  </w:style>
  <w:style w:styleId="Zaglavlje" w:type="paragraph">
    <w:name w:val="header"/>
    <w:basedOn w:val="Normal"/>
    <w:rsid w:val="00825B4D"/>
    <w:pPr>
      <w:tabs>
        <w:tab w:pos="4320" w:val="center"/>
        <w:tab w:pos="8640" w:val="right"/>
      </w:tabs>
    </w:pPr>
  </w:style>
  <w:style w:styleId="Podnoje" w:type="paragraph">
    <w:name w:val="footer"/>
    <w:basedOn w:val="Normal"/>
    <w:rsid w:val="00825B4D"/>
    <w:pPr>
      <w:tabs>
        <w:tab w:pos="4320" w:val="center"/>
        <w:tab w:pos="8640" w:val="right"/>
      </w:tabs>
    </w:pPr>
  </w:style>
  <w:style w:styleId="Brojstranice" w:type="character">
    <w:name w:val="page number"/>
    <w:basedOn w:val="Zadanifontodlomka"/>
    <w:rsid w:val="000429D3"/>
  </w:style>
  <w:style w:styleId="Tijeloteksta" w:type="paragraph">
    <w:name w:val="Body Text"/>
    <w:basedOn w:val="Normal"/>
    <w:link w:val="TijelotekstaChar"/>
    <w:rsid w:val="003C667B"/>
    <w:pPr>
      <w:jc w:val="both"/>
    </w:pPr>
  </w:style>
  <w:style w:customStyle="true" w:styleId="TijelotekstaChar" w:type="character">
    <w:name w:val="Tijelo teksta Char"/>
    <w:link w:val="Tijeloteksta"/>
    <w:rsid w:val="00C121ED"/>
    <w:rPr>
      <w:sz w:val="24"/>
      <w:szCs w:val="24"/>
    </w:rPr>
  </w:style>
  <w:style w:styleId="Naglaeno" w:type="character">
    <w:name w:val="Strong"/>
    <w:qFormat/>
    <w:rsid w:val="005A2A88"/>
    <w:rPr>
      <w:b/>
      <w:bCs/>
    </w:rPr>
  </w:style>
  <w:style w:styleId="Tekstrezerviranogmjesta" w:type="character">
    <w:name w:val="Placeholder Text"/>
    <w:basedOn w:val="Zadanifontodlomka"/>
    <w:uiPriority w:val="99"/>
    <w:semiHidden/>
    <w:rsid w:val="00C57265"/>
    <w:rPr>
      <w:color w:val="808080"/>
      <w:bdr w:space="0" w:sz="0" w:color="auto" w:val="none"/>
      <w:shd w:fill="auto" w:color="auto" w:val="clear"/>
    </w:rPr>
  </w:style>
  <w:style w:customStyle="true" w:styleId="eSPISCCParagraphDefaultFont" w:type="character">
    <w:name w:val="eSPIS_CC_Paragraph Default Font"/>
    <w:basedOn w:val="Zadanifontodlomka"/>
    <w:rsid w:val="00C5726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57265"/>
    <w:rPr>
      <w:bdr w:space="0" w:sz="0" w:color="auto" w:val="none"/>
      <w:shd w:fill="FFFFCC" w:color="auto" w:val="clear"/>
      <w:lang w:val="hr-HR"/>
    </w:rPr>
  </w:style>
  <w:style w:customStyle="true" w:styleId="PozadinaSvijetloCrvena" w:type="character">
    <w:name w:val="Pozadina_SvijetloCrvena"/>
    <w:basedOn w:val="eSPISCCParagraphDefaultFont"/>
    <w:rsid w:val="00C5726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5726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1DAA"/>
    <w:rPr>
      <w:rFonts w:ascii="Tahoma" w:cs="Tahoma" w:hAnsi="Tahoma"/>
      <w:sz w:val="16"/>
      <w:szCs w:val="16"/>
    </w:rPr>
  </w:style>
  <w:style w:styleId="Zaglavlje" w:type="paragraph">
    <w:name w:val="header"/>
    <w:basedOn w:val="Normal"/>
    <w:rsid w:val="00825B4D"/>
    <w:pPr>
      <w:tabs>
        <w:tab w:pos="4320" w:val="center"/>
        <w:tab w:pos="8640" w:val="right"/>
      </w:tabs>
    </w:pPr>
  </w:style>
  <w:style w:styleId="Podnoje" w:type="paragraph">
    <w:name w:val="footer"/>
    <w:basedOn w:val="Normal"/>
    <w:rsid w:val="00825B4D"/>
    <w:pPr>
      <w:tabs>
        <w:tab w:pos="4320" w:val="center"/>
        <w:tab w:pos="8640" w:val="right"/>
      </w:tabs>
    </w:pPr>
  </w:style>
  <w:style w:styleId="Brojstranice" w:type="character">
    <w:name w:val="page number"/>
    <w:basedOn w:val="Zadanifontodlomka"/>
    <w:rsid w:val="000429D3"/>
  </w:style>
  <w:style w:styleId="Tijeloteksta" w:type="paragraph">
    <w:name w:val="Body Text"/>
    <w:basedOn w:val="Normal"/>
    <w:link w:val="TijelotekstaChar"/>
    <w:rsid w:val="003C667B"/>
    <w:pPr>
      <w:jc w:val="both"/>
    </w:pPr>
  </w:style>
  <w:style w:customStyle="1" w:styleId="TijelotekstaChar" w:type="character">
    <w:name w:val="Tijelo teksta Char"/>
    <w:link w:val="Tijeloteksta"/>
    <w:rsid w:val="00C121ED"/>
    <w:rPr>
      <w:sz w:val="24"/>
      <w:szCs w:val="24"/>
    </w:rPr>
  </w:style>
  <w:style w:styleId="Naglaeno" w:type="character">
    <w:name w:val="Strong"/>
    <w:qFormat/>
    <w:rsid w:val="005A2A88"/>
    <w:rPr>
      <w:b/>
      <w:bCs/>
    </w:rPr>
  </w:style>
  <w:style w:styleId="Tekstrezerviranogmjesta" w:type="character">
    <w:name w:val="Placeholder Text"/>
    <w:basedOn w:val="Zadanifontodlomka"/>
    <w:uiPriority w:val="99"/>
    <w:semiHidden/>
    <w:rsid w:val="00C57265"/>
    <w:rPr>
      <w:color w:val="808080"/>
      <w:bdr w:color="auto" w:space="0" w:sz="0" w:val="none"/>
      <w:shd w:color="auto" w:fill="auto" w:val="clear"/>
    </w:rPr>
  </w:style>
  <w:style w:customStyle="1" w:styleId="eSPISCCParagraphDefaultFont" w:type="character">
    <w:name w:val="eSPIS_CC_Paragraph Default Font"/>
    <w:basedOn w:val="Zadanifontodlomka"/>
    <w:rsid w:val="00C5726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57265"/>
    <w:rPr>
      <w:bdr w:color="auto" w:space="0" w:sz="0" w:val="none"/>
      <w:shd w:color="auto" w:fill="FFFFCC" w:val="clear"/>
      <w:lang w:val="hr-HR"/>
    </w:rPr>
  </w:style>
  <w:style w:customStyle="1" w:styleId="PozadinaSvijetloCrvena" w:type="character">
    <w:name w:val="Pozadina_SvijetloCrvena"/>
    <w:basedOn w:val="eSPISCCParagraphDefaultFont"/>
    <w:rsid w:val="00C5726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5726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289396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svibnja 2017.</izvorni_sadrzaj>
    <derivirana_varijabla naziv="DomainObject.DatumDonosenjaOdluke_1">18.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St-468/2016-14</izvorni_sadrzaj>
    <derivirana_varijabla naziv="DomainObject.Oznaka_1">St-468/2016-14</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468</izvorni_sadrzaj>
    <derivirana_varijabla naziv="DomainObject.Predmet.Broj_1">468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2016.</izvorni_sadrzaj>
    <derivirana_varijabla naziv="DomainObject.Predmet.DatumOsnivanja_1">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St-468/2016</izvorni_sadrzaj>
    <derivirana_varijabla naziv="DomainObject.Predmet.OznakaBroj_1">St-468/2016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TVRĐAVICA GRADNJA d.o.o. za graditeljstvo, trgovinu i usluge</izvorni_sadrzaj>
    <derivirana_varijabla naziv="DomainObject.Predmet.ProtustrankaFormated_1">  TVRĐAVICA GRADNJA d.o.o. za graditeljstvo, trgovinu i usluge</derivirana_varijabla>
  </DomainObject.Predmet.ProtustrankaFormated>
  <DomainObject.Predmet.ProtustrankaFormatedOIB>
    <izvorni_sadrzaj>  TVRĐAVICA GRADNJA d.o.o. za graditeljstvo, trgovinu i usluge, OIB 00763052013</izvorni_sadrzaj>
    <derivirana_varijabla naziv="DomainObject.Predmet.ProtustrankaFormatedOIB_1">  TVRĐAVICA GRADNJA d.o.o. za graditeljstvo, trgovinu i usluge, OIB 00763052013</derivirana_varijabla>
  </DomainObject.Predmet.ProtustrankaFormatedOIB>
  <DomainObject.Predmet.ProtustrankaFormatedWithAdress>
    <izvorni_sadrzaj> TVRĐAVICA GRADNJA d.o.o. za graditeljstvo, trgovinu i usluge, Tvrđavica 38, 31000 Tvrđavica</izvorni_sadrzaj>
    <derivirana_varijabla naziv="DomainObject.Predmet.ProtustrankaFormatedWithAdress_1"> TVRĐAVICA GRADNJA d.o.o. za graditeljstvo, trgovinu i usluge, Tvrđavica 38, 31000 Tvrđavica</derivirana_varijabla>
  </DomainObject.Predmet.ProtustrankaFormatedWithAdress>
  <DomainObject.Predmet.ProtustrankaFormatedWithAdressOIB>
    <izvorni_sadrzaj> TVRĐAVICA GRADNJA d.o.o. za graditeljstvo, trgovinu i usluge, OIB 00763052013, Tvrđavica 38, 31000 Tvrđavica</izvorni_sadrzaj>
    <derivirana_varijabla naziv="DomainObject.Predmet.ProtustrankaFormatedWithAdressOIB_1"> TVRĐAVICA GRADNJA d.o.o. za graditeljstvo, trgovinu i usluge, OIB 00763052013, Tvrđavica 38, 31000 Tvrđavica</derivirana_varijabla>
  </DomainObject.Predmet.ProtustrankaFormatedWithAdressOIB>
  <DomainObject.Predmet.ProtustrankaWithAdress>
    <izvorni_sadrzaj>TVRĐAVICA GRADNJA d.o.o. za graditeljstvo, trgovinu i usluge Tvrđavica 38, 31000 Tvrđavica</izvorni_sadrzaj>
    <derivirana_varijabla naziv="DomainObject.Predmet.ProtustrankaWithAdress_1">TVRĐAVICA GRADNJA d.o.o. za graditeljstvo, trgovinu i usluge Tvrđavica 38, 31000 Tvrđavica</derivirana_varijabla>
  </DomainObject.Predmet.ProtustrankaWithAdress>
  <DomainObject.Predmet.ProtustrankaWithAdressOIB>
    <izvorni_sadrzaj>TVRĐAVICA GRADNJA d.o.o. za graditeljstvo, trgovinu i usluge, OIB 00763052013, Tvrđavica 38, 31000 Tvrđavica</izvorni_sadrzaj>
    <derivirana_varijabla naziv="DomainObject.Predmet.ProtustrankaWithAdressOIB_1">TVRĐAVICA GRADNJA d.o.o. za graditeljstvo, trgovinu i usluge, OIB 00763052013, Tvrđavica 38, 31000 Tvrđavica</derivirana_varijabla>
  </DomainObject.Predmet.ProtustrankaWithAdressOIB>
  <DomainObject.Predmet.ProtustrankaNazivFormated>
    <izvorni_sadrzaj>TVRĐAVICA GRADNJA d.o.o. za graditeljstvo, trgovinu i usluge</izvorni_sadrzaj>
    <derivirana_varijabla naziv="DomainObject.Predmet.ProtustrankaNazivFormated_1">TVRĐAVICA GRADNJA d.o.o. za graditeljstvo, trgovinu i usluge</derivirana_varijabla>
  </DomainObject.Predmet.ProtustrankaNazivFormated>
  <DomainObject.Predmet.ProtustrankaNazivFormatedOIB>
    <izvorni_sadrzaj>TVRĐAVICA GRADNJA d.o.o. za graditeljstvo, trgovinu i usluge, OIB 00763052013</izvorni_sadrzaj>
    <derivirana_varijabla naziv="DomainObject.Predmet.ProtustrankaNazivFormatedOIB_1">TVRĐAVICA GRADNJA d.o.o. za graditeljstvo, trgovinu i usluge, OIB 00763052013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TVRĐAVICA GRADNJA d.o.o. za graditeljstvo, trgovinu i usluge</item>
    </izvorni_sadrzaj>
    <derivirana_varijabla naziv="DomainObject.Predmet.ProtuStrankaListFormated_1">
      <item>TVRĐAVICA GRADNJA d.o.o. za graditeljstvo, trgovinu i usluge</item>
    </derivirana_varijabla>
  </DomainObject.Predmet.ProtuStrankaListFormated>
  <DomainObject.Predmet.ProtuStrankaListFormatedOIB>
    <izvorni_sadrzaj>
      <item>TVRĐAVICA GRADNJA d.o.o. za graditeljstvo, trgovinu i usluge, OIB 00763052013</item>
    </izvorni_sadrzaj>
    <derivirana_varijabla naziv="DomainObject.Predmet.ProtuStrankaListFormatedOIB_1">
      <item>TVRĐAVICA GRADNJA d.o.o. za graditeljstvo, trgovinu i usluge, OIB 00763052013</item>
    </derivirana_varijabla>
  </DomainObject.Predmet.ProtuStrankaListFormatedOIB>
  <DomainObject.Predmet.ProtuStrankaListFormatedWithAdress>
    <izvorni_sadrzaj>
      <item>TVRĐAVICA GRADNJA d.o.o. za graditeljstvo, trgovinu i usluge, Tvrđavica 38, 31000 Tvrđavica</item>
    </izvorni_sadrzaj>
    <derivirana_varijabla naziv="DomainObject.Predmet.ProtuStrankaListFormatedWithAdress_1">
      <item>TVRĐAVICA GRADNJA d.o.o. za graditeljstvo, trgovinu i usluge, Tvrđavica 38, 31000 Tvrđavica</item>
    </derivirana_varijabla>
  </DomainObject.Predmet.ProtuStrankaListFormatedWithAdress>
  <DomainObject.Predmet.ProtuStrankaListFormatedWithAdressOIB>
    <izvorni_sadrzaj>
      <item>TVRĐAVICA GRADNJA d.o.o. za graditeljstvo, trgovinu i usluge, OIB 00763052013, Tvrđavica 38, 31000 Tvrđavica</item>
    </izvorni_sadrzaj>
    <derivirana_varijabla naziv="DomainObject.Predmet.ProtuStrankaListFormatedWithAdressOIB_1">
      <item>TVRĐAVICA GRADNJA d.o.o. za graditeljstvo, trgovinu i usluge, OIB 00763052013, Tvrđavica 38, 31000 Tvrđavica</item>
    </derivirana_varijabla>
  </DomainObject.Predmet.ProtuStrankaListFormatedWithAdressOIB>
  <DomainObject.Predmet.ProtuStrankaListNazivFormated>
    <izvorni_sadrzaj>
      <item>TVRĐAVICA GRADNJA d.o.o. za graditeljstvo, trgovinu i usluge</item>
    </izvorni_sadrzaj>
    <derivirana_varijabla naziv="DomainObject.Predmet.ProtuStrankaListNazivFormated_1">
      <item>TVRĐAVICA GRADNJA d.o.o. za graditeljstvo, trgovinu i usluge</item>
    </derivirana_varijabla>
  </DomainObject.Predmet.ProtuStrankaListNazivFormated>
  <DomainObject.Predmet.ProtuStrankaListNazivFormatedOIB>
    <izvorni_sadrzaj>
      <item>TVRĐAVICA GRADNJA d.o.o. za graditeljstvo, trgovinu i usluge, OIB 00763052013</item>
    </izvorni_sadrzaj>
    <derivirana_varijabla naziv="DomainObject.Predmet.ProtuStrankaListNazivFormatedOIB_1">
      <item>TVRĐAVICA GRADNJA d.o.o. za graditeljstvo, trgovinu i usluge, OIB 00763052013</item>
    </derivirana_varijabla>
  </DomainObject.Predmet.ProtuStrankaListNazivFormatedOIB>
  <DomainObject.Predmet.OstaliListFormated>
    <izvorni_sadrzaj>
      <item>Hrvoje Movrin</item>
      <item>ŽDO GUO OSIJEK</item>
    </izvorni_sadrzaj>
    <derivirana_varijabla naziv="DomainObject.Predmet.OstaliListFormated_1">
      <item>Hrvoje Movrin</item>
      <item>ŽDO GUO OSIJEK</item>
    </derivirana_varijabla>
  </DomainObject.Predmet.OstaliListFormated>
  <DomainObject.Predmet.OstaliListFormatedOIB>
    <izvorni_sadrzaj>
      <item>Hrvoje Movrin, OIB 97657428985</item>
      <item>ŽDO GUO OSIJEK</item>
    </izvorni_sadrzaj>
    <derivirana_varijabla naziv="DomainObject.Predmet.OstaliListFormatedOIB_1">
      <item>Hrvoje Movrin, OIB 97657428985</item>
      <item>ŽDO GUO OSIJEK</item>
    </derivirana_varijabla>
  </DomainObject.Predmet.OstaliListFormatedOIB>
  <DomainObject.Predmet.OstaliListFormatedWithAdress>
    <izvorni_sadrzaj>
      <item>Hrvoje Movrin, Tvrđavica 38, 31000 Tvrđavica</item>
      <item>ŽDO GUO OSIJEK</item>
    </izvorni_sadrzaj>
    <derivirana_varijabla naziv="DomainObject.Predmet.OstaliListFormatedWithAdress_1">
      <item>Hrvoje Movrin, Tvrđavica 38, 31000 Tvrđavica</item>
      <item>ŽDO GUO OSIJEK</item>
    </derivirana_varijabla>
  </DomainObject.Predmet.OstaliListFormatedWithAdress>
  <DomainObject.Predmet.OstaliListFormatedWithAdressOIB>
    <izvorni_sadrzaj>
      <item>Hrvoje Movrin, OIB 97657428985, Tvrđavica 38, 31000 Tvrđavica</item>
      <item>ŽDO GUO OSIJEK</item>
    </izvorni_sadrzaj>
    <derivirana_varijabla naziv="DomainObject.Predmet.OstaliListFormatedWithAdressOIB_1">
      <item>Hrvoje Movrin, OIB 97657428985, Tvrđavica 38, 31000 Tvrđavica</item>
      <item>ŽDO GUO OSIJEK</item>
    </derivirana_varijabla>
  </DomainObject.Predmet.OstaliListFormatedWithAdressOIB>
  <DomainObject.Predmet.OstaliListNazivFormated>
    <izvorni_sadrzaj>
      <item>Hrvoje Movrin</item>
      <item>ŽDO GUO OSIJEK</item>
    </izvorni_sadrzaj>
    <derivirana_varijabla naziv="DomainObject.Predmet.OstaliListNazivFormated_1">
      <item>Hrvoje Movrin</item>
      <item>ŽDO GUO OSIJEK</item>
    </derivirana_varijabla>
  </DomainObject.Predmet.OstaliListNazivFormated>
  <DomainObject.Predmet.OstaliListNazivFormatedOIB>
    <izvorni_sadrzaj>
      <item>Hrvoje Movrin, OIB 97657428985</item>
      <item>ŽDO GUO OSIJEK</item>
    </izvorni_sadrzaj>
    <derivirana_varijabla naziv="DomainObject.Predmet.OstaliListNazivFormatedOIB_1">
      <item>Hrvoje Movrin, OIB 97657428985</item>
      <item>ŽDO GUO OSIJEK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2017.</izvorni_sadrzaj>
    <derivirana_varijabla naziv="DomainObject.Datum_1">18. svibnja 2017.</derivirana_varijabla>
  </DomainObject.Datum>
  <DomainObject.PoslovniBrojDokumenta>
    <izvorni_sadrzaj>St-468/2016-14</izvorni_sadrzaj>
    <derivirana_varijabla naziv="DomainObject.PoslovniBrojDokumenta_1">St-468/2016-14</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TVRĐAVICA GRADNJA d.o.o. za graditeljstvo, trgovinu i usluge</izvorni_sadrzaj>
    <derivirana_varijabla naziv="DomainObject.Predmet.ProtustrankaIDrugi_1">TVRĐAVICA GRADNJA d.o.o. za graditeljstvo,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TVRĐAVICA GRADNJA d.o.o. za graditeljstvo, trgovinu i usluge, OIB 00763052013, Tvrđavica 38, 31000 Tvrđavica</izvorni_sadrzaj>
    <derivirana_varijabla naziv="DomainObject.Predmet.ProtustrankaIDrugiAdressOIB_1">TVRĐAVICA GRADNJA d.o.o. za graditeljstvo, trgovinu i usluge, OIB 00763052013, Tvrđavica 38, 31000 Tvrđavica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TVRĐAVICA GRADNJA d.o.o. za graditeljstvo, trgovinu i usluge</item>
      <item>Hrvoje Movrin</item>
      <item>ŽDO GUO OSIJEK</item>
    </izvorni_sadrzaj>
    <derivirana_varijabla naziv="DomainObject.Predmet.SudioniciListNaziv_1">
      <item>FINA RC OSIJEK</item>
      <item>TVRĐAVICA GRADNJA d.o.o. za graditeljstvo, trgovinu i usluge</item>
      <item>Hrvoje Movrin</item>
      <item>ŽDO GUO OSIJEK</item>
    </derivirana_varijabla>
  </DomainObject.Predmet.SudioniciListNaziv>
  <DomainObject.Predmet.SudioniciListAdressOIB>
    <izvorni_sadrzaj>
      <item>FINA RC OSIJEK, OIB 85821130368</item>
      <item>TVRĐAVICA GRADNJA d.o.o. za graditeljstvo, trgovinu i usluge, OIB 00763052013, Tvrđavica 38,31000 Tvrđavica</item>
      <item>Hrvoje Movrin, OIB 97657428985, Tvrđavica 38,31000 Tvrđavica</item>
      <item>ŽDO GUO OSIJEK</item>
    </izvorni_sadrzaj>
    <derivirana_varijabla naziv="DomainObject.Predmet.SudioniciListAdressOIB_1">
      <item>FINA RC OSIJEK, OIB 85821130368</item>
      <item>TVRĐAVICA GRADNJA d.o.o. za graditeljstvo, trgovinu i usluge, OIB 00763052013, Tvrđavica 38,31000 Tvrđavica</item>
      <item>Hrvoje Movrin, OIB 97657428985, Tvrđavica 38,31000 Tvrđavica</item>
      <item>ŽDO GUO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00763052013</item>
      <item>, OIB 97657428985</item>
      <item>, OIB null</item>
    </izvorni_sadrzaj>
    <derivirana_varijabla naziv="DomainObject.Predmet.SudioniciListNazivOIB_1">
      <item>, OIB 85821130368</item>
      <item>, OIB 00763052013</item>
      <item>, OIB 97657428985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Jadranka Šeput, OIB 56729601545, Dalmatinska 17 Osijek</item>
    </izvorni_sadrzaj>
    <derivirana_varijabla naziv="DomainObject.Predmet.StecajniUpraviteljiListAddressOIB_1">
      <item>Jadranka Šeput, OIB 56729601545, Dalmatinska 17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581</properties:Words>
  <properties:Characters>3203</properties:Characters>
  <properties:Lines>93</properties:Lines>
  <properties:Paragraphs>32</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XIII-St—117/02-14</vt:lpstr>
    </vt:vector>
  </properties:TitlesOfParts>
  <properties:LinksUpToDate>false</properties:LinksUpToDate>
  <properties:CharactersWithSpaces>3969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2017-05-18T11:19:00Z</dcterms:created>
  <dc:creator>..</dc:creator>
  <cp:lastModifiedBy>Maja Kocijan</cp:lastModifiedBy>
  <cp:lastPrinted>2017-05-18T11:34:00Z</cp:lastPrinted>
  <dcterms:modified xmlns:xsi="http://www.w3.org/2001/XMLSchema-instance" xsi:type="dcterms:W3CDTF">2017-05-18T12:21:00Z</dcterms:modified>
  <cp:revision>5</cp:revision>
  <dc:title>XIII-St—117/02-14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St-468/2016-14 / Odluka - Rješenje</vt:lpwstr>
  </prop:property>
  <prop:property name="CC_coloring" pid="4" fmtid="{D5CDD505-2E9C-101B-9397-08002B2CF9AE}">
    <vt:bool>false</vt:bool>
  </prop:property>
  <prop:property name="BrojStranica" pid="5" fmtid="{D5CDD505-2E9C-101B-9397-08002B2CF9AE}">
    <vt:i4>2</vt:i4>
  </prop:property>
</prop:Properties>
</file>