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94b5" w14:paraId="c1a94b5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256449">
        <w:rPr>
          <w:rFonts w:cs="Times New Roman" w:eastAsia="Times New Roman"/>
          <w:b w:val="false"/>
          <w:lang w:eastAsia="hr-HR"/>
        </w:rPr>
        <w:t>6626/2016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445DE5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="005B5D7E">
        <w:rPr>
          <w:rFonts w:cs="Times New Roman" w:eastAsia="Times New Roman"/>
          <w:lang w:eastAsia="hr-HR"/>
        </w:rPr>
        <w:t xml:space="preserve">   </w:t>
      </w:r>
      <w:r w:rsidR="005B5D7E"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</w:r>
      <w:r w:rsidR="0054148A">
        <w:t>Trgovački sud u Zagrebu</w:t>
      </w:r>
      <w:r>
        <w:t>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6449">
        <w:t>ŠPIEL d.o.o. u stečaju, Zagreb, Ilica 476a, OIB: 54469443238, 10. lipnja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30D74" w:rsidR="00256449">
      <w:pPr>
        <w:pStyle w:val="Odlomakpopisa"/>
        <w:numPr>
          <w:ilvl w:val="0"/>
          <w:numId w:val="22"/>
        </w:numPr>
        <w:ind w:left="1560"/>
        <w:jc w:val="both"/>
      </w:pPr>
      <w:r>
        <w:t xml:space="preserve">Kupcu </w:t>
      </w:r>
      <w:r w:rsidR="00256449">
        <w:t>PHARMA NET d.o.o., Zagreb, Martićeva 35, OIB: 97352414319,</w:t>
      </w:r>
      <w:r>
        <w:t xml:space="preserve"> dosuđuj</w:t>
      </w:r>
      <w:r w:rsidR="00DA1370">
        <w:t>u</w:t>
      </w:r>
      <w:r>
        <w:t xml:space="preserve"> se nekretnin</w:t>
      </w:r>
      <w:r w:rsidR="00DA1370">
        <w:t>e</w:t>
      </w:r>
      <w:r>
        <w:t xml:space="preserve"> u vlasništvu stečajnog dužnika </w:t>
      </w:r>
      <w:r w:rsidR="00256449">
        <w:t>ŠPIEL d.o.o. u stečaju, Zagreb, Ilica 476a, OIB: 54469443238,</w:t>
      </w:r>
      <w:r w:rsidR="00DA1370">
        <w:t xml:space="preserve"> koje se u naravi odnose na nekretnine upisane </w:t>
      </w:r>
      <w:r w:rsidR="00256449">
        <w:t>u:</w:t>
      </w:r>
    </w:p>
    <w:p w:rsidRDefault="00256449" w:rsidP="00256449" w:rsidR="00256449">
      <w:pPr>
        <w:ind w:left="1608"/>
        <w:jc w:val="both"/>
      </w:pPr>
      <w:r>
        <w:t xml:space="preserve"> - z.k.ul. 3621 k.o. Zaprešić k.č.br. 456 oranica kod Šljunčare površine 1320 m2, </w:t>
      </w:r>
    </w:p>
    <w:p w:rsidRDefault="00256449" w:rsidP="00256449" w:rsidR="00256449">
      <w:pPr>
        <w:ind w:left="1608"/>
        <w:jc w:val="both"/>
      </w:pPr>
      <w:r>
        <w:t>- z.k.ul. 1821 k.o. Zaprešić k.č.br. 457 oranica kod Šljunčare Stanjevka površine 1878 m2</w:t>
      </w:r>
    </w:p>
    <w:p w:rsidRDefault="00256449" w:rsidP="00256449" w:rsidR="00DA6E35">
      <w:pPr>
        <w:ind w:left="1608"/>
        <w:jc w:val="both"/>
      </w:pPr>
      <w:r>
        <w:t>- z.k.ul. 3555 k.o. Zaprešić k.č.br. 458 oranica kod Šljunčare površine 2848 m2.</w:t>
      </w:r>
    </w:p>
    <w:p w:rsidRDefault="00256449" w:rsidP="00256449" w:rsidR="00256449">
      <w:pPr>
        <w:ind w:left="1608"/>
        <w:jc w:val="both"/>
      </w:pPr>
    </w:p>
    <w:p w:rsidRDefault="005B5D7E" w:rsidP="00B30D74" w:rsidR="005B5D7E" w:rsidRPr="00B30D74">
      <w:pPr>
        <w:pStyle w:val="Odlomakpopisa"/>
        <w:numPr>
          <w:ilvl w:val="0"/>
          <w:numId w:val="22"/>
        </w:numPr>
        <w:ind w:left="1560"/>
        <w:jc w:val="both"/>
        <w:rPr>
          <w:lang w:eastAsia="en-US" w:val="en-US"/>
        </w:rPr>
      </w:pPr>
      <w:r>
        <w:t>Kupovnina za naveden</w:t>
      </w:r>
      <w:r w:rsidR="00DA1370">
        <w:t>e</w:t>
      </w:r>
      <w:r>
        <w:t xml:space="preserve"> nekretnin</w:t>
      </w:r>
      <w:r w:rsidR="00DA1370">
        <w:t>e</w:t>
      </w:r>
      <w:r>
        <w:t xml:space="preserve"> u točki I. izreke  </w:t>
      </w:r>
      <w:r w:rsidRPr="00B30D74">
        <w:rPr>
          <w:lang w:val="en-US"/>
        </w:rPr>
        <w:t xml:space="preserve">iznosi </w:t>
      </w:r>
      <w:r w:rsidR="00256449" w:rsidRPr="00B30D74">
        <w:rPr>
          <w:lang w:val="en-US"/>
        </w:rPr>
        <w:t>881.627,72</w:t>
      </w:r>
      <w:r w:rsidRPr="00B30D74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B30D74" w:rsidR="00551318">
      <w:pPr>
        <w:pStyle w:val="Odlomakpopisa"/>
        <w:numPr>
          <w:ilvl w:val="0"/>
          <w:numId w:val="22"/>
        </w:numPr>
        <w:ind w:left="1560"/>
        <w:jc w:val="both"/>
      </w:pPr>
      <w:r>
        <w:t>Kupac</w:t>
      </w:r>
      <w:r w:rsidR="00551318">
        <w:t xml:space="preserve"> </w:t>
      </w:r>
      <w:r w:rsidR="00256449">
        <w:t>PHARMA NET d.o.o., Zagreb, Martićeva 35, OIB: 97352414319</w:t>
      </w:r>
      <w:r w:rsidR="00551318">
        <w:t xml:space="preserve">, je dužan u roku od 60 dana od dana pravomoćnosti rješenja o dosudi uplatiti razliku kupovnine preko uplaćene jamčevine i to u iznosu od </w:t>
      </w:r>
      <w:r w:rsidR="00256449">
        <w:t>705.302,18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256449">
        <w:t>151092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256449">
        <w:t>84700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lastRenderedPageBreak/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B30D74" w:rsidR="00551318">
      <w:pPr>
        <w:pStyle w:val="Odlomakpopisa"/>
        <w:numPr>
          <w:ilvl w:val="0"/>
          <w:numId w:val="22"/>
        </w:numPr>
        <w:ind w:left="1701"/>
        <w:jc w:val="both"/>
      </w:pPr>
      <w:r>
        <w:t xml:space="preserve">Ova imovina predat će se kupcu </w:t>
      </w:r>
      <w:r w:rsidR="00256449">
        <w:t>PHARMA NET d.o.o., Zagreb, Martićeva 35, OIB: 97352414319</w:t>
      </w:r>
      <w:r w:rsidR="007B56E7">
        <w:t>,</w:t>
      </w:r>
      <w:r>
        <w:t xml:space="preserve"> zaključkom o predaji nakon što ovo rješenje postane pravomoćno, a kupac uplati kupovninu umanjenu za iznos jamčevi</w:t>
      </w:r>
      <w:r w:rsidR="0009792F">
        <w:t>ne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B30D74" w:rsidR="00551318">
      <w:pPr>
        <w:pStyle w:val="Odlomakpopisa"/>
        <w:numPr>
          <w:ilvl w:val="0"/>
          <w:numId w:val="22"/>
        </w:numPr>
        <w:ind w:left="1701"/>
        <w:jc w:val="both"/>
      </w:pPr>
      <w:r>
        <w:t>Određuje se upis prava vlasništva u korist kupca na dosuđen</w:t>
      </w:r>
      <w:r w:rsidR="00491BD7">
        <w:t>im</w:t>
      </w:r>
      <w:r>
        <w:t xml:space="preserve">  nekretnin</w:t>
      </w:r>
      <w:r w:rsidR="00491BD7">
        <w:t>ama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256449">
        <w:t>dene u točki III.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7D103D" w:rsidP="00B30D74" w:rsidR="00DA1370">
      <w:pPr>
        <w:numPr>
          <w:ilvl w:val="0"/>
          <w:numId w:val="22"/>
        </w:numPr>
        <w:ind w:left="1608"/>
        <w:jc w:val="both"/>
      </w:pPr>
      <w:r>
        <w:t>Određuje se brisanje</w:t>
      </w:r>
      <w:r w:rsidR="00DA1370" w:rsidRPr="00DA1370">
        <w:t xml:space="preserve"> </w:t>
      </w:r>
      <w:r w:rsidR="00DA1370">
        <w:t xml:space="preserve">u </w:t>
      </w:r>
      <w:r w:rsidR="00256449">
        <w:t>z.k.ul. 3621 k.o. Zaprešić k.č.br. 456 oranica kod Šljunčare površine 1320 m2, u z.k.ul. 1821 k.o. Zaprešić k.č.br. 457 oranica kod Šljunčare Stanjevka površine 1878 m2 i u z.k.ul. 3555 k.o. Zaprešić k.č.br. 458 oranica kod Šljunčare površine 2848 m2</w:t>
      </w:r>
      <w:r w:rsidR="00DA1370">
        <w:t>:</w:t>
      </w:r>
    </w:p>
    <w:p w:rsidRDefault="00DA1370" w:rsidP="00DA1370" w:rsidR="00256449">
      <w:pPr>
        <w:pStyle w:val="Odlomakpopisa"/>
        <w:ind w:left="1608"/>
        <w:jc w:val="both"/>
      </w:pPr>
      <w:r>
        <w:t xml:space="preserve"> </w:t>
      </w:r>
      <w:r w:rsidR="00551318">
        <w:t xml:space="preserve">- </w:t>
      </w:r>
      <w:r w:rsidR="006F441C">
        <w:t>zabilježbe prijenosa prava vlasništva radi osiguranja iznosa od 156.000,00 eura u korist Partner banke d.d., Zagreb, OIB: 71221608291, pod brojem Z-2301/12 od 13. lipnja 2012.,</w:t>
      </w:r>
    </w:p>
    <w:p w:rsidRDefault="006F441C" w:rsidP="00DA1370" w:rsidR="006F441C">
      <w:pPr>
        <w:pStyle w:val="Odlomakpopisa"/>
        <w:ind w:left="1608"/>
        <w:jc w:val="both"/>
      </w:pPr>
      <w:r>
        <w:t>- zabilježbe otvaranja stečajnog postupka pod brojem Z-3254/17 od 7. veljače 2017.,</w:t>
      </w:r>
    </w:p>
    <w:p w:rsidRDefault="006F441C" w:rsidP="00DA1370" w:rsidR="006F441C">
      <w:pPr>
        <w:pStyle w:val="Odlomakpopisa"/>
        <w:ind w:left="1608"/>
        <w:jc w:val="both"/>
      </w:pPr>
      <w:r>
        <w:t>- zabilježbe rješenja o prodaji pod brojem Z-20153/18 od 10. listopada 2018.,</w:t>
      </w:r>
    </w:p>
    <w:p w:rsidRDefault="006F441C" w:rsidP="00DA1370" w:rsidR="006F441C">
      <w:pPr>
        <w:pStyle w:val="Odlomakpopisa"/>
        <w:ind w:left="1608"/>
        <w:jc w:val="both"/>
      </w:pPr>
      <w:r>
        <w:t xml:space="preserve">- uknjižbe založnog prava u korist Špiljak Sonje, Zagreb, Plehanov put 33, OIB: 75260791929, u iznosu od 647.675,78 kn, upisanog pod brojem Z-24375/16 od 9. studenog 2016., </w:t>
      </w:r>
    </w:p>
    <w:p w:rsidRDefault="006F441C" w:rsidP="00DA1370" w:rsidR="006F441C">
      <w:pPr>
        <w:pStyle w:val="Odlomakpopisa"/>
        <w:ind w:left="1608"/>
        <w:jc w:val="both"/>
      </w:pPr>
      <w:r>
        <w:t>- uknjižbe založnog prava u korist Špiljak Antuna, Zagreb, Plehanov put 33, OIB: 01298920566, u iznosu od 1.752.556,87 kn, upisanog pod brojem Z-24375/16 od 9. studenog 2016.,</w:t>
      </w:r>
    </w:p>
    <w:p w:rsidRDefault="00551318" w:rsidP="00551318" w:rsidR="00551318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B30D74" w:rsidR="00551318">
      <w:pPr>
        <w:pStyle w:val="Odlomakpopisa"/>
        <w:numPr>
          <w:ilvl w:val="0"/>
          <w:numId w:val="22"/>
        </w:numPr>
        <w:ind w:left="1701"/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B30D74" w:rsidR="00551318">
      <w:pPr>
        <w:pStyle w:val="Odlomakpopisa"/>
        <w:numPr>
          <w:ilvl w:val="0"/>
          <w:numId w:val="22"/>
        </w:numPr>
        <w:ind w:left="1560"/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B30D74" w:rsidR="00551318">
      <w:pPr>
        <w:pStyle w:val="Odlomakpopisa"/>
        <w:numPr>
          <w:ilvl w:val="0"/>
          <w:numId w:val="22"/>
        </w:numPr>
        <w:ind w:left="1701"/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B30D74" w:rsidR="00551318">
      <w:pPr>
        <w:pStyle w:val="Odlomakpopisa"/>
        <w:numPr>
          <w:ilvl w:val="0"/>
          <w:numId w:val="22"/>
        </w:numPr>
        <w:ind w:left="1701"/>
        <w:jc w:val="both"/>
      </w:pPr>
      <w:r>
        <w:t>Nalaže se Općinskom</w:t>
      </w:r>
      <w:r w:rsidR="009411C1">
        <w:t xml:space="preserve"> </w:t>
      </w:r>
      <w:r>
        <w:t xml:space="preserve">sudu u </w:t>
      </w:r>
      <w:r w:rsidR="00B30D74">
        <w:t>Novom Zagrebu</w:t>
      </w:r>
      <w:r>
        <w:t xml:space="preserve">, Zemljišnoknjižni odjel </w:t>
      </w:r>
      <w:r w:rsidR="00B30D74">
        <w:t>Zaprešić</w:t>
      </w:r>
      <w:r w:rsidR="009411C1">
        <w:t>,</w:t>
      </w:r>
      <w:r>
        <w:t xml:space="preserve"> zabilježiti u zemljišnim knjigama dosudu nekretnin</w:t>
      </w:r>
      <w:r w:rsidR="00B30D74">
        <w:t>a</w:t>
      </w:r>
      <w:r>
        <w:t xml:space="preserve"> naveden</w:t>
      </w:r>
      <w:r w:rsidR="00B30D74">
        <w:t>ih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B30D74" w:rsidP="005B5D7E" w:rsidR="00B30D74">
      <w:pPr>
        <w:ind w:firstLine="708"/>
        <w:jc w:val="center"/>
      </w:pPr>
    </w:p>
    <w:p w:rsidRDefault="00B30D74" w:rsidP="005B5D7E" w:rsidR="00B30D74">
      <w:pPr>
        <w:ind w:firstLine="708"/>
        <w:jc w:val="center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7D103D">
        <w:t>e</w:t>
      </w:r>
      <w:r>
        <w:t xml:space="preserve"> stečajnog dužnika naveden</w:t>
      </w:r>
      <w:r w:rsidR="007D103D">
        <w:t>e</w:t>
      </w:r>
      <w:r>
        <w:t xml:space="preserve"> u izreci</w:t>
      </w:r>
      <w:r w:rsidR="007D103D">
        <w:t xml:space="preserve"> ovog rješenja prodavale su</w:t>
      </w:r>
      <w:r>
        <w:t xml:space="preserve"> se u stečajnom postupku na prijedlog stečajnog upravitelja temeljem odredbe čl. 247. st. 1. Stečajnog zakona (Narodne novine broj 71/15, </w:t>
      </w:r>
      <w:r w:rsidR="00B30D74">
        <w:t xml:space="preserve">104/17, </w:t>
      </w:r>
      <w:r>
        <w:t>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D636CF">
      <w:pPr>
        <w:ind w:firstLine="708"/>
        <w:jc w:val="both"/>
      </w:pPr>
      <w:r>
        <w:t xml:space="preserve">Na </w:t>
      </w:r>
      <w:r w:rsidR="00D636CF">
        <w:t>drugoj</w:t>
      </w:r>
      <w:r>
        <w:t xml:space="preserve"> dražbi radi prodaje dužnikov</w:t>
      </w:r>
      <w:r w:rsidR="00D636CF">
        <w:t>ih nekretnina</w:t>
      </w:r>
      <w:r>
        <w:t xml:space="preserve"> kao u izreci rješenja sudjelova</w:t>
      </w:r>
      <w:r w:rsidR="00D636CF">
        <w:t xml:space="preserve">o je </w:t>
      </w:r>
      <w:r w:rsidR="00B30D74">
        <w:t>jedan ponuditelj</w:t>
      </w:r>
      <w:r w:rsidR="00D636CF">
        <w:t xml:space="preserve"> i to </w:t>
      </w:r>
      <w:r w:rsidR="00B30D74">
        <w:t>PHARMA NET d.o.o., Zagreb, Martićeva 35, OIB: 97352414319</w:t>
      </w:r>
      <w:r w:rsidR="00D636CF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D636CF">
      <w:pPr>
        <w:ind w:firstLine="708"/>
        <w:jc w:val="both"/>
      </w:pPr>
      <w:r>
        <w:t xml:space="preserve">Prema Izvještaju o provedenoj elektroničkoj javnoj dražbi od </w:t>
      </w:r>
      <w:r w:rsidR="00B30D74">
        <w:t>29. svibnja</w:t>
      </w:r>
      <w:r w:rsidR="00D636CF">
        <w:t>.</w:t>
      </w:r>
      <w:r w:rsidR="007D103D">
        <w:t xml:space="preserve">, zaprimljenog na sudu </w:t>
      </w:r>
      <w:r w:rsidR="00B30D74">
        <w:t>7. lipnja 2019</w:t>
      </w:r>
      <w:r w:rsidR="007D103D">
        <w:t>.,</w:t>
      </w:r>
      <w:r>
        <w:t xml:space="preserve"> proizlazi da </w:t>
      </w:r>
      <w:r w:rsidR="00D636CF">
        <w:t xml:space="preserve">je </w:t>
      </w:r>
      <w:r w:rsidR="00B30D74">
        <w:t>bio jedan</w:t>
      </w:r>
      <w:r w:rsidR="00D636CF">
        <w:t xml:space="preserve"> uplatitelj jamčevine, </w:t>
      </w:r>
      <w:r w:rsidR="00B30D74">
        <w:t>ujedno i jedan ponuditelj koji je dao valjanu ponudu, početnu cijenu na drugoj javnoj dražbi u iznosu od 881.627,72 kn.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B30D74">
        <w:t>PHARMA NET d.o.o., Zagreb, Martićeva 35, OIB: 97352414319</w:t>
      </w:r>
      <w:r w:rsidR="0054148A">
        <w:t>,</w:t>
      </w:r>
      <w:r w:rsidR="009411C1">
        <w:t xml:space="preserve"> </w:t>
      </w:r>
      <w:r>
        <w:t>ponudio najveću cijenu i da su ispunj</w:t>
      </w:r>
      <w:r w:rsidR="00952D10">
        <w:t>ene pretpostavke da mu se dosude</w:t>
      </w:r>
      <w:r>
        <w:t xml:space="preserve"> nekretnin</w:t>
      </w:r>
      <w:r w:rsidR="00952D10">
        <w:t>e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B30D74">
        <w:t>10. lipnja 2019</w:t>
      </w:r>
      <w:r>
        <w:t>.</w:t>
      </w:r>
    </w:p>
    <w:p w:rsidRDefault="00445DE5" w:rsidP="005B5D7E" w:rsidR="00445DE5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042EC0">
        <w:t>, v.r.</w:t>
      </w:r>
    </w:p>
    <w:p w:rsidRDefault="00042EC0" w:rsidP="00952D10" w:rsidR="00042EC0">
      <w:pPr>
        <w:jc w:val="center"/>
      </w:pPr>
    </w:p>
    <w:p w:rsidRDefault="00042EC0" w:rsidP="00952D10" w:rsidR="00445DE5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B30D74">
        <w:t>PHARMA NET</w:t>
      </w:r>
      <w:r w:rsidR="0054148A">
        <w:t xml:space="preserve"> d.o.o.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B30D74">
        <w:t>Dragutin Romić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445DE5">
        <w:t>Novom Zagrebu</w:t>
      </w:r>
      <w:r>
        <w:t xml:space="preserve">, ZK odjel </w:t>
      </w:r>
      <w:r w:rsidR="00445DE5">
        <w:t>Zaprešić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B30D74">
        <w:t>Zagreb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8A4" w:rsidR="009B08A4">
      <w:r>
        <w:separator/>
      </w:r>
    </w:p>
  </w:endnote>
  <w:endnote w:id="0" w:type="continuationSeparator">
    <w:p w:rsidRDefault="009B08A4" w:rsidR="009B0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8A4" w:rsidR="009B08A4">
      <w:r>
        <w:separator/>
      </w:r>
    </w:p>
  </w:footnote>
  <w:footnote w:id="0" w:type="continuationSeparator">
    <w:p w:rsidRDefault="009B08A4" w:rsidR="009B0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EC0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F51311">
      <w:t>6626/2016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3">
    <w:nsid w:val="62231AAE"/>
    <w:multiLevelType w:val="hybridMultilevel"/>
    <w:tmpl w:val="0498B1A8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6161555"/>
    <w:multiLevelType w:val="hybridMultilevel"/>
    <w:tmpl w:val="6D48E6AC"/>
    <w:lvl w:tplc="CEF4E900" w:ilvl="0">
      <w:start w:val="1"/>
      <w:numFmt w:val="upperRoman"/>
      <w:lvlText w:val="%1."/>
      <w:lvlJc w:val="left"/>
      <w:pPr>
        <w:ind w:hanging="72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8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5"/>
  </w:num>
  <w:num w:numId="8">
    <w:abstractNumId w:val="3"/>
  </w:num>
  <w:num w:numId="9">
    <w:abstractNumId w:val="6"/>
  </w:num>
  <w:num w:numId="10">
    <w:abstractNumId w:val="13"/>
  </w:num>
  <w:num w:numId="11">
    <w:abstractNumId w:val="18"/>
  </w:num>
  <w:num w:numId="12">
    <w:abstractNumId w:val="2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19"/>
  </w:num>
  <w:num w:numId="19">
    <w:abstractNumId w:val="13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2EC0"/>
    <w:rsid w:val="0004312A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708F"/>
    <w:rsid w:val="00147F1D"/>
    <w:rsid w:val="00161045"/>
    <w:rsid w:val="00163A66"/>
    <w:rsid w:val="00172CE7"/>
    <w:rsid w:val="00173DCB"/>
    <w:rsid w:val="001B6B8D"/>
    <w:rsid w:val="001D59B0"/>
    <w:rsid w:val="001E0E70"/>
    <w:rsid w:val="00202CF8"/>
    <w:rsid w:val="00215E55"/>
    <w:rsid w:val="002269F0"/>
    <w:rsid w:val="00256449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DE5"/>
    <w:rsid w:val="00451A0B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511110"/>
    <w:rsid w:val="0054148A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6F441C"/>
    <w:rsid w:val="00701CCB"/>
    <w:rsid w:val="007119DD"/>
    <w:rsid w:val="00711C4A"/>
    <w:rsid w:val="0073793E"/>
    <w:rsid w:val="00764D42"/>
    <w:rsid w:val="007B56E7"/>
    <w:rsid w:val="007D0612"/>
    <w:rsid w:val="007D103D"/>
    <w:rsid w:val="007F3174"/>
    <w:rsid w:val="007F5F20"/>
    <w:rsid w:val="008B0E75"/>
    <w:rsid w:val="008B6D58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8A4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30D74"/>
    <w:rsid w:val="00B72A42"/>
    <w:rsid w:val="00B918B5"/>
    <w:rsid w:val="00B934AE"/>
    <w:rsid w:val="00B967EF"/>
    <w:rsid w:val="00BB4D95"/>
    <w:rsid w:val="00BB7F05"/>
    <w:rsid w:val="00C622D5"/>
    <w:rsid w:val="00C7670D"/>
    <w:rsid w:val="00C829CD"/>
    <w:rsid w:val="00C971E7"/>
    <w:rsid w:val="00CF01AD"/>
    <w:rsid w:val="00D4324B"/>
    <w:rsid w:val="00D546F8"/>
    <w:rsid w:val="00D60363"/>
    <w:rsid w:val="00D636CF"/>
    <w:rsid w:val="00D6478B"/>
    <w:rsid w:val="00D96FBC"/>
    <w:rsid w:val="00DA1370"/>
    <w:rsid w:val="00DA6E3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51311"/>
    <w:rsid w:val="00F81ED4"/>
    <w:rsid w:val="00F9260E"/>
    <w:rsid w:val="00FB3EBD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13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564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EC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2EC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2EC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2EC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13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564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EC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2EC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2EC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2EC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6626</izvorni_sadrzaj>
    <derivirana_varijabla naziv="DomainObject.Predmet.Broj_1">6626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St-6626/2016</izvorni_sadrzaj>
    <derivirana_varijabla naziv="DomainObject.Predmet.OznakaBroj_1">St-6626/2016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ŠPIEL d.o.o. za trgovinu i usluge u stečaju zastupanog po punomoćniku Jasna Matičević</izvorni_sadrzaj>
    <derivirana_varijabla naziv="DomainObject.Predmet.ProtustrankaFormated_1">  ŠPIEL d.o.o. za trgovinu i usluge u stečaju zastupanog po punomoćniku Jasna Matičević</derivirana_varijabla>
  </DomainObject.Predmet.ProtustrankaFormated>
  <DomainObject.Predmet.ProtustrankaFormatedOIB>
    <izvorni_sadrzaj>  ŠPIEL d.o.o. za trgovinu i usluge u stečaju, OIB 54469443238 zastupanog po punomoćniku Jasna Matičević</izvorni_sadrzaj>
    <derivirana_varijabla naziv="DomainObject.Predmet.ProtustrankaFormatedOIB_1">  ŠPIEL d.o.o. za trgovinu i usluge u stečaju, OIB 54469443238 zastupanog po punomoćniku Jasna Matičević</derivirana_varijabla>
  </DomainObject.Predmet.ProtustrankaFormatedOIB>
  <DomainObject.Predmet.ProtustrankaFormatedWithAdress>
    <izvorni_sadrzaj> ŠPIEL d.o.o. za trgovinu i usluge u stečaju, Ilica 476 A, 10000 Zagreb zastupanog po punomoćniku Jasna Matičević</izvorni_sadrzaj>
    <derivirana_varijabla naziv="DomainObject.Predmet.ProtustrankaFormatedWithAdress_1"> ŠPIEL d.o.o. za trgovinu i usluge u stečaju, Ilica 476 A, 10000 Zagreb zastupanog po punomoćniku Jasna Matičević</derivirana_varijabla>
  </DomainObject.Predmet.ProtustrankaFormatedWithAdress>
  <DomainObject.Predmet.ProtustrankaFormatedWithAdressOIB>
    <izvorni_sadrzaj> ŠPIEL d.o.o. za trgovinu i usluge u stečaju, OIB 54469443238, Ilica 476 A, 10000 Zagreb zastupanog po punomoćniku Jasna Matičević</izvorni_sadrzaj>
    <derivirana_varijabla naziv="DomainObject.Predmet.ProtustrankaFormatedWithAdressOIB_1"> ŠPIEL d.o.o. za trgovinu i usluge u stečaju, OIB 54469443238, Ilica 476 A, 10000 Zagreb zastupanog po punomoćniku Jasna Matičević</derivirana_varijabla>
  </DomainObject.Predmet.ProtustrankaFormatedWithAdressOIB>
  <DomainObject.Predmet.ProtustrankaWithAdress>
    <izvorni_sadrzaj>ŠPIEL d.o.o. za trgovinu i usluge u stečaju Ilica 476 A, 10000 Zagreb</izvorni_sadrzaj>
    <derivirana_varijabla naziv="DomainObject.Predmet.ProtustrankaWithAdress_1">ŠPIEL d.o.o. za trgovinu i usluge u stečaju Ilica 476 A, 10000 Zagreb</derivirana_varijabla>
  </DomainObject.Predmet.ProtustrankaWithAdress>
  <DomainObject.Predmet.ProtustrankaWithAdressOIB>
    <izvorni_sadrzaj>ŠPIEL d.o.o. za trgovinu i usluge u stečaju, OIB 54469443238, Ilica 476 A, 10000 Zagreb</izvorni_sadrzaj>
    <derivirana_varijabla naziv="DomainObject.Predmet.ProtustrankaWithAdressOIB_1">ŠPIEL d.o.o. za trgovinu i usluge u stečaju, OIB 54469443238, Ilica 476 A, 10000 Zagreb</derivirana_varijabla>
  </DomainObject.Predmet.ProtustrankaWithAdressOIB>
  <DomainObject.Predmet.ProtustrankaNazivFormated>
    <izvorni_sadrzaj>ŠPIEL d.o.o. za trgovinu i usluge u stečaju</izvorni_sadrzaj>
    <derivirana_varijabla naziv="DomainObject.Predmet.ProtustrankaNazivFormated_1">ŠPIEL d.o.o. za trgovinu i usluge u stečaju</derivirana_varijabla>
  </DomainObject.Predmet.ProtustrankaNazivFormated>
  <DomainObject.Predmet.ProtustrankaNazivFormatedOIB>
    <izvorni_sadrzaj>ŠPIEL d.o.o. za trgovinu i usluge u stečaju, OIB 54469443238</izvorni_sadrzaj>
    <derivirana_varijabla naziv="DomainObject.Predmet.ProtustrankaNazivFormatedOIB_1">ŠPIEL d.o.o. za trgovinu i usluge u stečaju, OIB 54469443238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ŠPIEL d.o.o.</izvorni_sadrzaj>
    <derivirana_varijabla naziv="DomainObject.Predmet.StrankaFormated_1">  ŠPIEL d.o.o.</derivirana_varijabla>
  </DomainObject.Predmet.StrankaFormated>
  <DomainObject.Predmet.StrankaFormatedOIB>
    <izvorni_sadrzaj>  ŠPIEL d.o.o., OIB 54469443238</izvorni_sadrzaj>
    <derivirana_varijabla naziv="DomainObject.Predmet.StrankaFormatedOIB_1">  ŠPIEL d.o.o., OIB 54469443238</derivirana_varijabla>
  </DomainObject.Predmet.StrankaFormatedOIB>
  <DomainObject.Predmet.StrankaFormatedWithAdress>
    <izvorni_sadrzaj> ŠPIEL d.o.o., Ilica 476 A, 10000 Zagreb</izvorni_sadrzaj>
    <derivirana_varijabla naziv="DomainObject.Predmet.StrankaFormatedWithAdress_1"> ŠPIEL d.o.o., Ilica 476 A, 10000 Zagreb</derivirana_varijabla>
  </DomainObject.Predmet.StrankaFormatedWithAdress>
  <DomainObject.Predmet.StrankaFormatedWithAdressOIB>
    <izvorni_sadrzaj> ŠPIEL d.o.o., OIB 54469443238, Ilica 476 A, 10000 Zagreb</izvorni_sadrzaj>
    <derivirana_varijabla naziv="DomainObject.Predmet.StrankaFormatedWithAdressOIB_1"> ŠPIEL d.o.o., OIB 54469443238, Ilica 476 A, 10000 Zagreb</derivirana_varijabla>
  </DomainObject.Predmet.StrankaFormatedWithAdressOIB>
  <DomainObject.Predmet.StrankaWithAdress>
    <izvorni_sadrzaj>ŠPIEL d.o.o. Ilica 476 A,10000 Zagreb</izvorni_sadrzaj>
    <derivirana_varijabla naziv="DomainObject.Predmet.StrankaWithAdress_1">ŠPIEL d.o.o. Ilica 476 A,10000 Zagreb</derivirana_varijabla>
  </DomainObject.Predmet.StrankaWithAdress>
  <DomainObject.Predmet.StrankaWithAdressOIB>
    <izvorni_sadrzaj>ŠPIEL d.o.o., OIB 54469443238, Ilica 476 A,10000 Zagreb</izvorni_sadrzaj>
    <derivirana_varijabla naziv="DomainObject.Predmet.StrankaWithAdressOIB_1">ŠPIEL d.o.o., OIB 54469443238, Ilica 476 A,10000 Zagreb</derivirana_varijabla>
  </DomainObject.Predmet.StrankaWithAdressOIB>
  <DomainObject.Predmet.StrankaNazivFormated>
    <izvorni_sadrzaj>ŠPIEL d.o.o.</izvorni_sadrzaj>
    <derivirana_varijabla naziv="DomainObject.Predmet.StrankaNazivFormated_1">ŠPIEL d.o.o.</derivirana_varijabla>
  </DomainObject.Predmet.StrankaNazivFormated>
  <DomainObject.Predmet.StrankaNazivFormatedOIB>
    <izvorni_sadrzaj>ŠPIEL d.o.o., OIB 54469443238</izvorni_sadrzaj>
    <derivirana_varijabla naziv="DomainObject.Predmet.StrankaNazivFormatedOIB_1">ŠPIEL d.o.o., OIB 54469443238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ŠPIEL d.o.o.</item>
    </izvorni_sadrzaj>
    <derivirana_varijabla naziv="DomainObject.Predmet.StrankaListFormated_1">
      <item>ŠPIEL d.o.o.</item>
    </derivirana_varijabla>
  </DomainObject.Predmet.StrankaListFormated>
  <DomainObject.Predmet.StrankaListFormatedOIB>
    <izvorni_sadrzaj>
      <item>ŠPIEL d.o.o., OIB 54469443238</item>
    </izvorni_sadrzaj>
    <derivirana_varijabla naziv="DomainObject.Predmet.StrankaListFormatedOIB_1">
      <item>ŠPIEL d.o.o., OIB 54469443238</item>
    </derivirana_varijabla>
  </DomainObject.Predmet.StrankaListFormatedOIB>
  <DomainObject.Predmet.StrankaListFormatedWithAdress>
    <izvorni_sadrzaj>
      <item>ŠPIEL d.o.o., Ilica 476 A, 10000 Zagreb</item>
    </izvorni_sadrzaj>
    <derivirana_varijabla naziv="DomainObject.Predmet.StrankaListFormatedWithAdress_1">
      <item>ŠPIEL d.o.o., Ilica 476 A, 10000 Zagreb</item>
    </derivirana_varijabla>
  </DomainObject.Predmet.StrankaListFormatedWithAdress>
  <DomainObject.Predmet.StrankaListFormatedWithAdressOIB>
    <izvorni_sadrzaj>
      <item>ŠPIEL d.o.o., OIB 54469443238, Ilica 476 A, 10000 Zagreb</item>
    </izvorni_sadrzaj>
    <derivirana_varijabla naziv="DomainObject.Predmet.StrankaListFormatedWithAdressOIB_1">
      <item>ŠPIEL d.o.o., OIB 54469443238, Ilica 476 A, 10000 Zagreb</item>
    </derivirana_varijabla>
  </DomainObject.Predmet.StrankaListFormatedWithAdressOIB>
  <DomainObject.Predmet.StrankaListNazivFormated>
    <izvorni_sadrzaj>
      <item>ŠPIEL d.o.o.</item>
    </izvorni_sadrzaj>
    <derivirana_varijabla naziv="DomainObject.Predmet.StrankaListNazivFormated_1">
      <item>ŠPIEL d.o.o.</item>
    </derivirana_varijabla>
  </DomainObject.Predmet.StrankaListNazivFormated>
  <DomainObject.Predmet.StrankaListNazivFormatedOIB>
    <izvorni_sadrzaj>
      <item>ŠPIEL d.o.o., OIB 54469443238</item>
    </izvorni_sadrzaj>
    <derivirana_varijabla naziv="DomainObject.Predmet.StrankaListNazivFormatedOIB_1">
      <item>ŠPIEL d.o.o., OIB 54469443238</item>
    </derivirana_varijabla>
  </DomainObject.Predmet.StrankaListNazivFormatedOIB>
  <DomainObject.Predmet.ProtuStrankaListFormated>
    <izvorni_sadrzaj>
      <item>ŠPIEL d.o.o. za trgovinu i usluge u stečaju zastupanog po punomoćniku Jasna Matičević</item>
    </izvorni_sadrzaj>
    <derivirana_varijabla naziv="DomainObject.Predmet.ProtuStrankaListFormated_1">
      <item>ŠPIEL d.o.o. za trgovinu i usluge u stečaju zastupanog po punomoćniku Jasna Matičević</item>
    </derivirana_varijabla>
  </DomainObject.Predmet.ProtuStrankaListFormated>
  <DomainObject.Predmet.ProtuStrankaListFormatedOIB>
    <izvorni_sadrzaj>
      <item>ŠPIEL d.o.o. za trgovinu i usluge u stečaju, OIB 54469443238 zastupanog po punomoćniku Jasna Matičević</item>
    </izvorni_sadrzaj>
    <derivirana_varijabla naziv="DomainObject.Predmet.ProtuStrankaListFormatedOIB_1">
      <item>ŠPIEL d.o.o. za trgovinu i usluge u stečaju, OIB 54469443238 zastupanog po punomoćniku Jasna Matičević</item>
    </derivirana_varijabla>
  </DomainObject.Predmet.ProtuStrankaListFormatedOIB>
  <DomainObject.Predmet.ProtuStrankaListFormatedWithAdress>
    <izvorni_sadrzaj>
      <item>ŠPIEL d.o.o. za trgovinu i usluge u stečaju, Ilica 476 A, 10000 Zagreb zastupanog po punomoćniku Jasna Matičević</item>
    </izvorni_sadrzaj>
    <derivirana_varijabla naziv="DomainObject.Predmet.ProtuStrankaListFormatedWithAdress_1">
      <item>ŠPIEL d.o.o. za trgovinu i usluge u stečaju, Ilica 476 A, 10000 Zagreb zastupanog po punomoćniku Jasna Matičević</item>
    </derivirana_varijabla>
  </DomainObject.Predmet.ProtuStrankaListFormatedWithAdress>
  <DomainObject.Predmet.ProtuStrankaListFormatedWithAdressOIB>
    <izvorni_sadrzaj>
      <item>ŠPIEL d.o.o. za trgovinu i usluge u stečaju, OIB 54469443238, Ilica 476 A, 10000 Zagreb zastupanog po punomoćniku Jasna Matičević</item>
    </izvorni_sadrzaj>
    <derivirana_varijabla naziv="DomainObject.Predmet.ProtuStrankaListFormatedWithAdressOIB_1">
      <item>ŠPIEL d.o.o. za trgovinu i usluge u stečaju, OIB 54469443238, Ilica 476 A, 10000 Zagreb zastupanog po punomoćniku Jasna Matičević</item>
    </derivirana_varijabla>
  </DomainObject.Predmet.ProtuStrankaListFormatedWithAdressOIB>
  <DomainObject.Predmet.ProtuStrankaListNazivFormated>
    <izvorni_sadrzaj>
      <item>ŠPIEL d.o.o. za trgovinu i usluge u stečaju</item>
    </izvorni_sadrzaj>
    <derivirana_varijabla naziv="DomainObject.Predmet.ProtuStrankaListNazivFormated_1">
      <item>ŠPIEL d.o.o. za trgovinu i usluge u stečaju</item>
    </derivirana_varijabla>
  </DomainObject.Predmet.ProtuStrankaListNazivFormated>
  <DomainObject.Predmet.ProtuStrankaListNazivFormatedOIB>
    <izvorni_sadrzaj>
      <item>ŠPIEL d.o.o. za trgovinu i usluge u stečaju, OIB 54469443238</item>
    </izvorni_sadrzaj>
    <derivirana_varijabla naziv="DomainObject.Predmet.ProtuStrankaListNazivFormatedOIB_1">
      <item>ŠPIEL d.o.o. za trgovinu i usluge u stečaju, OIB 54469443238</item>
    </derivirana_varijabla>
  </DomainObject.Predmet.ProtuStrankaListNazivFormatedOIB>
  <DomainObject.Predmet.OstaliListFormated>
    <izvorni_sadrzaj>
      <item>Jasna Matičević punomoćnik sudionika u postupku ŠPIEL d.o.o. za trgovinu i usluge u stečaju</item>
      <item>DRAGUTIN ROMIĆ</item>
      <item>PARTNER BANKA d.d. ZAGREB</item>
    </izvorni_sadrzaj>
    <derivirana_varijabla naziv="DomainObject.Predmet.OstaliListFormated_1">
      <item>Jasna Matičević punomoćnik sudionika u postupku ŠPIEL d.o.o. za trgovinu i usluge u stečaju</item>
      <item>DRAGUTIN ROMIĆ</item>
      <item>PARTNER BANKA d.d. ZAGREB</item>
    </derivirana_varijabla>
  </DomainObject.Predmet.OstaliListFormated>
  <DomainObject.Predmet.OstaliListFormatedOIB>
    <izvorni_sadrzaj>
      <item>Jasna Matičević punomoćnik sudionika u postupku ŠPIEL d.o.o. za trgovinu i usluge u stečaju</item>
      <item>DRAGUTIN ROMIĆ, OIB 07423571519</item>
      <item>PARTNER BANKA d.d. ZAGREB, OIB 71221608291</item>
    </izvorni_sadrzaj>
    <derivirana_varijabla naziv="DomainObject.Predmet.OstaliListFormatedOIB_1">
      <item>Jasna Matičević punomoćnik sudionika u postupku ŠPIEL d.o.o. za trgovinu i usluge u stečaju</item>
      <item>DRAGUTIN ROMIĆ, OIB 07423571519</item>
      <item>PARTNER BANKA d.d. ZAGREB, OIB 71221608291</item>
    </derivirana_varijabla>
  </DomainObject.Predmet.OstaliListFormatedOIB>
  <DomainObject.Predmet.OstaliListFormatedWithAdress>
    <izvorni_sadrzaj>
      <item>Jasna Matičević, Horvaćanska 168, 10000 Zagreb punomoćnik sudionika u postupku ŠPIEL d.o.o. za trgovinu i usluge u stečaju</item>
      <item>DRAGUTIN ROMIĆ, Ulica Papuka 28, 31431 Čepin</item>
      <item>PARTNER BANKA d.d. ZAGREB, Vončinina 2, 10000 Zagreb</item>
    </izvorni_sadrzaj>
    <derivirana_varijabla naziv="DomainObject.Predmet.OstaliListFormatedWithAdress_1">
      <item>Jasna Matičević, Horvaćanska 168, 10000 Zagreb punomoćnik sudionika u postupku ŠPIEL d.o.o. za trgovinu i usluge u stečaju</item>
      <item>DRAGUTIN ROMIĆ, Ulica Papuka 28, 31431 Čepin</item>
      <item>PARTNER BANKA d.d. ZAGREB, Vončinina 2, 10000 Zagreb</item>
    </derivirana_varijabla>
  </DomainObject.Predmet.OstaliListFormatedWithAdress>
  <DomainObject.Predmet.OstaliListFormatedWithAdressOIB>
    <izvorni_sadrzaj>
      <item>Jasna Matičević, Horvaćanska 168, 10000 Zagreb punomoćnik sudionika u postupku ŠPIEL d.o.o. za trgovinu i usluge u stečaju</item>
      <item>DRAGUTIN ROMIĆ, OIB 07423571519, Ulica Papuka 28, 31431 Čepin</item>
      <item>PARTNER BANKA d.d. ZAGREB, OIB 71221608291, Vončinina 2, 10000 Zagreb</item>
    </izvorni_sadrzaj>
    <derivirana_varijabla naziv="DomainObject.Predmet.OstaliListFormatedWithAdressOIB_1">
      <item>Jasna Matičević, Horvaćanska 168, 10000 Zagreb punomoćnik sudionika u postupku ŠPIEL d.o.o. za trgovinu i usluge u stečaju</item>
      <item>DRAGUTIN ROMIĆ, OIB 07423571519, Ulica Papuka 28, 31431 Čepin</item>
      <item>PARTNER BANKA d.d. ZAGREB, OIB 71221608291, Vončinina 2, 10000 Zagreb</item>
    </derivirana_varijabla>
  </DomainObject.Predmet.OstaliListFormatedWithAdressOIB>
  <DomainObject.Predmet.OstaliListNazivFormated>
    <izvorni_sadrzaj>
      <item>Jasna Matičević</item>
      <item>DRAGUTIN ROMIĆ</item>
      <item>PARTNER BANKA d.d. ZAGREB</item>
    </izvorni_sadrzaj>
    <derivirana_varijabla naziv="DomainObject.Predmet.OstaliListNazivFormated_1">
      <item>Jasna Matičević</item>
      <item>DRAGUTIN ROMIĆ</item>
      <item>PARTNER BANKA d.d. ZAGREB</item>
    </derivirana_varijabla>
  </DomainObject.Predmet.OstaliListNazivFormated>
  <DomainObject.Predmet.OstaliListNazivFormatedOIB>
    <izvorni_sadrzaj>
      <item>Jasna Matičević</item>
      <item>DRAGUTIN ROMIĆ, OIB 07423571519</item>
      <item>PARTNER BANKA d.d. ZAGREB, OIB 71221608291</item>
    </izvorni_sadrzaj>
    <derivirana_varijabla naziv="DomainObject.Predmet.OstaliListNazivFormatedOIB_1">
      <item>Jasna Matičević</item>
      <item>DRAGUTIN ROMIĆ, OIB 07423571519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ŠPIEL d.o.o.</izvorni_sadrzaj>
    <derivirana_varijabla naziv="DomainObject.Predmet.StrankaIDrugi_1">ŠPIEL d.o.o.</derivirana_varijabla>
  </DomainObject.Predmet.StrankaIDrugi>
  <DomainObject.Predmet.ProtustrankaIDrugi>
    <izvorni_sadrzaj>ŠPIEL d.o.o. za trgovinu i usluge u stečaju</izvorni_sadrzaj>
    <derivirana_varijabla naziv="DomainObject.Predmet.ProtustrankaIDrugi_1">ŠPIEL d.o.o. za trgovinu i usluge u stečaju</derivirana_varijabla>
  </DomainObject.Predmet.ProtustrankaIDrugi>
  <DomainObject.Predmet.StrankaIDrugiAdressOIB>
    <izvorni_sadrzaj>ŠPIEL d.o.o., OIB 54469443238, Ilica 476 A, 10000 Zagreb</izvorni_sadrzaj>
    <derivirana_varijabla naziv="DomainObject.Predmet.StrankaIDrugiAdressOIB_1">ŠPIEL d.o.o., OIB 54469443238, Ilica 476 A, 10000 Zagreb</derivirana_varijabla>
  </DomainObject.Predmet.StrankaIDrugiAdressOIB>
  <DomainObject.Predmet.ProtustrankaIDrugiAdressOIB>
    <izvorni_sadrzaj>ŠPIEL d.o.o. za trgovinu i usluge u stečaju, OIB 54469443238, Ilica 476 A, 10000 Zagreb</izvorni_sadrzaj>
    <derivirana_varijabla naziv="DomainObject.Predmet.ProtustrankaIDrugiAdressOIB_1">ŠPIEL d.o.o. za trgovinu i usluge u stečaju, OIB 54469443238, Ilica 476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ŠPIEL d.o.o.</item>
      <item>ŠPIEL d.o.o. za trgovinu i usluge u stečaju</item>
      <item>Jasna Matičević</item>
      <item>DRAGUTIN ROMIĆ</item>
      <item>PARTNER BANKA d.d. ZAGREB</item>
    </izvorni_sadrzaj>
    <derivirana_varijabla naziv="DomainObject.Predmet.SudioniciListNaziv_1">
      <item>ŠPIEL d.o.o.</item>
      <item>ŠPIEL d.o.o. za trgovinu i usluge u stečaju</item>
      <item>Jasna Matičević</item>
      <item>DRAGUTIN ROMIĆ</item>
      <item>PARTNER BANKA d.d. ZAGREB</item>
    </derivirana_varijabla>
  </DomainObject.Predmet.SudioniciListNaziv>
  <DomainObject.Predmet.SudioniciListAdressOIB>
    <izvorni_sadrzaj>
      <item>ŠPIEL d.o.o., OIB 54469443238, Ilica 476 A,10000 Zagreb</item>
      <item>ŠPIEL d.o.o. za trgovinu i usluge u stečaju, OIB 54469443238, Ilica 476 A,10000 Zagreb</item>
      <item>Jasna Matičević, Horvaćanska 168,10000 Zagreb</item>
      <item>DRAGUTIN ROMIĆ, OIB 07423571519, Ulica Papuka 28,31431 Čepin</item>
      <item>PARTNER BANKA d.d. ZAGREB, OIB 71221608291, Vončinina 2,10000 Zagreb</item>
    </izvorni_sadrzaj>
    <derivirana_varijabla naziv="DomainObject.Predmet.SudioniciListAdressOIB_1">
      <item>ŠPIEL d.o.o., OIB 54469443238, Ilica 476 A,10000 Zagreb</item>
      <item>ŠPIEL d.o.o. za trgovinu i usluge u stečaju, OIB 54469443238, Ilica 476 A,10000 Zagreb</item>
      <item>Jasna Matičević, Horvaćanska 168,10000 Zagreb</item>
      <item>DRAGUTIN ROMIĆ, OIB 07423571519, Ulica Papuka 28,31431 Čepin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54469443238</item>
      <item>, OIB 54469443238</item>
      <item>, OIB null</item>
      <item>, OIB 07423571519</item>
      <item>, OIB 71221608291</item>
    </izvorni_sadrzaj>
    <derivirana_varijabla naziv="DomainObject.Predmet.SudioniciListNazivOIB_1">
      <item>, OIB 54469443238</item>
      <item>, OIB 54469443238</item>
      <item>, OIB null</item>
      <item>, OIB 07423571519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St-6626/2016-48</izvorni_sadrzaj>
    <derivirana_varijabla naziv="DomainObject.PredzadnjaOdlukaIzPredmeta.Oznaka_1">St-6626/2016-48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75B1C-A5D1-432E-97F3-BEFE94AD1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938</properties:Words>
  <properties:Characters>5074</properties:Characters>
  <properties:Lines>154</properties:Lines>
  <properties:Paragraphs>54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2019-06-10T08:13:00Z</dcterms:created>
  <dc:creator>Korisnik</dc:creator>
  <cp:lastModifiedBy>Draženka Prpić</cp:lastModifiedBy>
  <cp:lastPrinted>2019-06-10T08:26:00Z</cp:lastPrinted>
  <dcterms:modified xmlns:xsi="http://www.w3.org/2001/XMLSchema-instance" xsi:type="dcterms:W3CDTF">2019-06-10T08:26:00Z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nekretnine-ŠPIEL d.o.o.-St-6626-16-PRODAJA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