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944a7" w14:paraId="61944a7" w:rsidRDefault="006C6CE1" w:rsidP="006C6CE1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0B67B0">
        <w:rPr>
          <w:rFonts w:cs="Times New Roman" w:eastAsia="Times New Roman"/>
          <w:szCs w:val="24"/>
          <w:lang w:eastAsia="hr-HR"/>
        </w:rPr>
        <w:t>sudskoj savjetnici Andrei Zgrablić Bučić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9009CB">
        <w:rPr>
          <w:rFonts w:cs="Times New Roman" w:eastAsia="Times New Roman"/>
          <w:szCs w:val="24"/>
          <w:lang w:eastAsia="hr-HR"/>
        </w:rPr>
        <w:t>SPORTSKO NAUTIČKA UDRUGA "KUJE", Ližnjan, Krasa 7, OIB: 34003914412, reg. broj 18002225</w:t>
      </w:r>
      <w:r>
        <w:rPr>
          <w:rFonts w:cs="Times New Roman" w:eastAsia="Times New Roman"/>
          <w:szCs w:val="24"/>
          <w:lang w:eastAsia="hr-HR"/>
        </w:rPr>
        <w:t xml:space="preserve">, nakon izvršenog uvida u </w:t>
      </w:r>
      <w:r w:rsidR="009009CB">
        <w:rPr>
          <w:rFonts w:cs="Times New Roman" w:eastAsia="Times New Roman"/>
          <w:szCs w:val="24"/>
          <w:lang w:eastAsia="hr-HR"/>
        </w:rPr>
        <w:t>R</w:t>
      </w:r>
      <w:r>
        <w:rPr>
          <w:rFonts w:cs="Times New Roman" w:eastAsia="Times New Roman"/>
          <w:szCs w:val="24"/>
          <w:lang w:eastAsia="hr-HR"/>
        </w:rPr>
        <w:t>egistar</w:t>
      </w:r>
      <w:r w:rsidR="009009CB">
        <w:rPr>
          <w:rFonts w:cs="Times New Roman" w:eastAsia="Times New Roman"/>
          <w:szCs w:val="24"/>
          <w:lang w:eastAsia="hr-HR"/>
        </w:rPr>
        <w:t xml:space="preserve"> udruga</w:t>
      </w:r>
      <w:r>
        <w:rPr>
          <w:rFonts w:cs="Times New Roman" w:eastAsia="Times New Roman"/>
          <w:szCs w:val="24"/>
          <w:lang w:eastAsia="hr-HR"/>
        </w:rPr>
        <w:t xml:space="preserve">, sukladno odredbama čl. 428. i 430. Stečajnog zakona (Narodne novine br. 71/15, 104/17, dalje SZ), </w:t>
      </w:r>
      <w:r w:rsidR="008B271F">
        <w:rPr>
          <w:rFonts w:cs="Times New Roman" w:eastAsia="Times New Roman"/>
          <w:szCs w:val="24"/>
          <w:lang w:eastAsia="hr-HR"/>
        </w:rPr>
        <w:t>1</w:t>
      </w:r>
      <w:r w:rsidR="009009CB">
        <w:rPr>
          <w:rFonts w:cs="Times New Roman" w:eastAsia="Times New Roman"/>
          <w:szCs w:val="24"/>
          <w:lang w:eastAsia="hr-HR"/>
        </w:rPr>
        <w:t>7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8B271F">
        <w:rPr>
          <w:rFonts w:cs="Times New Roman" w:eastAsia="Times New Roman"/>
          <w:szCs w:val="24"/>
          <w:lang w:eastAsia="hr-HR"/>
        </w:rPr>
        <w:t>prosinca</w:t>
      </w:r>
      <w:r w:rsidR="00FE1EA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9009CB">
        <w:rPr>
          <w:rFonts w:cs="Times New Roman" w:eastAsia="Times New Roman"/>
          <w:szCs w:val="24"/>
          <w:lang w:eastAsia="hr-HR"/>
        </w:rPr>
        <w:t>SPORTSKO NAUTIČKA UDRUGA "KUJE", Ližnjan, Krasa 7, OIB: 34003914412, reg. broj 18002225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9009CB">
        <w:rPr>
          <w:rFonts w:cs="Times New Roman" w:eastAsia="Times New Roman"/>
          <w:szCs w:val="24"/>
          <w:lang w:eastAsia="hr-HR"/>
        </w:rPr>
        <w:t>3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9009CB">
        <w:rPr>
          <w:rFonts w:cs="Times New Roman" w:eastAsia="Times New Roman"/>
          <w:szCs w:val="24"/>
          <w:lang w:eastAsia="hr-HR"/>
        </w:rPr>
        <w:t xml:space="preserve">prosinca </w:t>
      </w:r>
      <w:r>
        <w:rPr>
          <w:rFonts w:cs="Times New Roman" w:eastAsia="Times New Roman"/>
          <w:szCs w:val="24"/>
          <w:lang w:eastAsia="hr-HR"/>
        </w:rPr>
        <w:t>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9009CB">
        <w:rPr>
          <w:szCs w:val="24"/>
        </w:rPr>
        <w:t>3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9009CB">
        <w:rPr>
          <w:rFonts w:cs="Times New Roman" w:eastAsia="Times New Roman"/>
          <w:szCs w:val="24"/>
          <w:lang w:eastAsia="hr-HR"/>
        </w:rPr>
        <w:t xml:space="preserve">prosinca </w:t>
      </w:r>
      <w:r>
        <w:rPr>
          <w:rFonts w:cs="Times New Roman" w:eastAsia="Times New Roman"/>
          <w:szCs w:val="24"/>
          <w:lang w:eastAsia="hr-HR"/>
        </w:rPr>
        <w:t>2018</w:t>
      </w:r>
      <w:r>
        <w:rPr>
          <w:szCs w:val="24"/>
        </w:rPr>
        <w:t xml:space="preserve">. iznosio </w:t>
      </w:r>
      <w:r w:rsidR="009009CB">
        <w:rPr>
          <w:szCs w:val="24"/>
        </w:rPr>
        <w:t>14.839,36</w:t>
      </w:r>
      <w:r>
        <w:rPr>
          <w:szCs w:val="24"/>
        </w:rPr>
        <w:t xml:space="preserve"> kn.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</w:t>
      </w:r>
      <w:r w:rsidR="00557940">
        <w:rPr>
          <w:rFonts w:cs="Times New Roman" w:eastAsia="Times New Roman"/>
          <w:szCs w:val="24"/>
          <w:lang w:eastAsia="hr-HR"/>
        </w:rPr>
        <w:t>45</w:t>
      </w:r>
      <w:r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B519EF">
        <w:rPr>
          <w:rFonts w:cs="Times New Roman" w:eastAsia="Times New Roman"/>
          <w:szCs w:val="24"/>
          <w:lang w:eastAsia="hr-HR"/>
        </w:rPr>
        <w:t>4</w:t>
      </w:r>
      <w:r w:rsidR="009009CB">
        <w:rPr>
          <w:rFonts w:cs="Times New Roman" w:eastAsia="Times New Roman"/>
          <w:szCs w:val="24"/>
          <w:lang w:eastAsia="hr-HR"/>
        </w:rPr>
        <w:t>30</w:t>
      </w:r>
      <w:r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B519EF">
        <w:rPr>
          <w:rFonts w:cs="Times New Roman" w:eastAsia="Times New Roman"/>
          <w:szCs w:val="24"/>
          <w:lang w:eastAsia="hr-HR"/>
        </w:rPr>
        <w:t>4</w:t>
      </w:r>
      <w:r w:rsidR="009009CB">
        <w:rPr>
          <w:rFonts w:cs="Times New Roman" w:eastAsia="Times New Roman"/>
          <w:szCs w:val="24"/>
          <w:lang w:eastAsia="hr-HR"/>
        </w:rPr>
        <w:t>30</w:t>
      </w:r>
      <w:r>
        <w:rPr>
          <w:rFonts w:cs="Times New Roman" w:eastAsia="Times New Roman"/>
          <w:szCs w:val="24"/>
          <w:lang w:eastAsia="hr-HR"/>
        </w:rPr>
        <w:t xml:space="preserve">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B519EF">
        <w:rPr>
          <w:szCs w:val="24"/>
        </w:rPr>
        <w:t>1</w:t>
      </w:r>
      <w:r w:rsidR="009009CB">
        <w:rPr>
          <w:szCs w:val="24"/>
        </w:rPr>
        <w:t>7</w:t>
      </w:r>
      <w:r>
        <w:rPr>
          <w:szCs w:val="24"/>
        </w:rPr>
        <w:t xml:space="preserve">. </w:t>
      </w:r>
      <w:r w:rsidR="00B519EF">
        <w:rPr>
          <w:szCs w:val="24"/>
        </w:rPr>
        <w:t>prosinca</w:t>
      </w:r>
      <w:r>
        <w:rPr>
          <w:szCs w:val="24"/>
        </w:rPr>
        <w:t xml:space="preserve"> 2018.</w:t>
      </w:r>
    </w:p>
    <w:p w:rsidRDefault="006C6CE1" w:rsidP="00A97EE0" w:rsidR="006C6CE1">
      <w:pPr>
        <w:ind w:firstLine="708" w:left="5664"/>
        <w:jc w:val="center"/>
        <w:rPr>
          <w:szCs w:val="24"/>
        </w:rPr>
      </w:pPr>
      <w:r>
        <w:rPr>
          <w:szCs w:val="24"/>
        </w:rPr>
        <w:t>Su</w:t>
      </w:r>
      <w:r w:rsidR="00A97EE0">
        <w:rPr>
          <w:szCs w:val="24"/>
        </w:rPr>
        <w:t>dska savjetnica</w:t>
      </w:r>
    </w:p>
    <w:p w:rsidRDefault="00A97EE0" w:rsidP="00A97EE0" w:rsidR="006C6CE1">
      <w:pPr>
        <w:ind w:firstLine="708" w:left="5664"/>
        <w:jc w:val="center"/>
        <w:rPr>
          <w:szCs w:val="24"/>
        </w:rPr>
      </w:pPr>
      <w:r>
        <w:rPr>
          <w:szCs w:val="24"/>
        </w:rPr>
        <w:t>Andrea Zgrablić Bučić</w:t>
      </w:r>
      <w:r w:rsidR="0045695C">
        <w:rPr>
          <w:szCs w:val="24"/>
        </w:rPr>
        <w:t>, v.r.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6F5D9D">
        <w:rPr>
          <w:szCs w:val="24"/>
        </w:rPr>
        <w:t>55</w:t>
      </w:r>
      <w:r>
        <w:rPr>
          <w:szCs w:val="24"/>
        </w:rPr>
        <w:t xml:space="preserve"> dana).</w:t>
      </w:r>
    </w:p>
    <w:sectPr w:rsidSect="00387994" w:rsidR="006D6747" w:rsidRPr="006C6CE1">
      <w:headerReference w:type="default" r:id="rId8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1D9C" w:rsidR="00B44634">
      <w:r>
        <w:separator/>
      </w:r>
    </w:p>
  </w:endnote>
  <w:endnote w:id="0" w:type="continuationSeparator">
    <w:p w:rsidRDefault="00871D9C" w:rsidR="00B44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1D9C" w:rsidR="00B44634">
      <w:r>
        <w:separator/>
      </w:r>
    </w:p>
  </w:footnote>
  <w:footnote w:id="0" w:type="continuationSeparator">
    <w:p w:rsidRDefault="00871D9C" w:rsidR="00B44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67B0" w:rsidP="002560EA" w:rsidR="002560EA">
    <w:pPr>
      <w:pStyle w:val="Zaglavlje"/>
      <w:jc w:val="right"/>
    </w:pPr>
    <w:r>
      <w:t>15</w:t>
    </w:r>
    <w:r w:rsidR="00305BBD">
      <w:t xml:space="preserve"> St-</w:t>
    </w:r>
    <w:r w:rsidR="00896547">
      <w:t>4</w:t>
    </w:r>
    <w:r w:rsidR="009009CB">
      <w:t>30</w:t>
    </w:r>
    <w:r w:rsidR="00896547"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B38EF"/>
    <w:rsid w:val="000B67B0"/>
    <w:rsid w:val="000E3A55"/>
    <w:rsid w:val="001801F8"/>
    <w:rsid w:val="001B5761"/>
    <w:rsid w:val="00303AD1"/>
    <w:rsid w:val="00305BBD"/>
    <w:rsid w:val="00325ECF"/>
    <w:rsid w:val="00387994"/>
    <w:rsid w:val="003A438C"/>
    <w:rsid w:val="003F3F30"/>
    <w:rsid w:val="0045695C"/>
    <w:rsid w:val="004A7BA2"/>
    <w:rsid w:val="00557940"/>
    <w:rsid w:val="005D1458"/>
    <w:rsid w:val="005F60E4"/>
    <w:rsid w:val="00646356"/>
    <w:rsid w:val="006C6CE1"/>
    <w:rsid w:val="006F5D9D"/>
    <w:rsid w:val="007E137B"/>
    <w:rsid w:val="00871D9C"/>
    <w:rsid w:val="00896547"/>
    <w:rsid w:val="008B271F"/>
    <w:rsid w:val="009009CB"/>
    <w:rsid w:val="00962008"/>
    <w:rsid w:val="009676C7"/>
    <w:rsid w:val="009A7D83"/>
    <w:rsid w:val="00A527B6"/>
    <w:rsid w:val="00A97EE0"/>
    <w:rsid w:val="00AC473B"/>
    <w:rsid w:val="00AE3111"/>
    <w:rsid w:val="00B44634"/>
    <w:rsid w:val="00B519EF"/>
    <w:rsid w:val="00C906AE"/>
    <w:rsid w:val="00CB78E7"/>
    <w:rsid w:val="00D660E4"/>
    <w:rsid w:val="00ED3692"/>
    <w:rsid w:val="00FE1EA4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05B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5BB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620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20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00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0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0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05B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5BB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620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20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00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0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0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2018.</izvorni_sadrzaj>
    <derivirana_varijabla naziv="DomainObject.Predmet.DatumOsnivanja_1">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St-430/2018</izvorni_sadrzaj>
    <derivirana_varijabla naziv="DomainObject.Predmet.OznakaBroj_1">St-430/2018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SPORTSKO NAUTIČKA UDRUGA "KUJE", LIŽNJAN</izvorni_sadrzaj>
    <derivirana_varijabla naziv="DomainObject.Predmet.ProtustrankaFormated_1">  SPORTSKO NAUTIČKA UDRUGA "KUJE", LIŽNJAN</derivirana_varijabla>
  </DomainObject.Predmet.ProtustrankaFormated>
  <DomainObject.Predmet.ProtustrankaFormatedOIB>
    <izvorni_sadrzaj>  SPORTSKO NAUTIČKA UDRUGA "KUJE", LIŽNJAN, OIB 34003914412</izvorni_sadrzaj>
    <derivirana_varijabla naziv="DomainObject.Predmet.ProtustrankaFormatedOIB_1">  SPORTSKO NAUTIČKA UDRUGA "KUJE", LIŽNJAN, OIB 34003914412</derivirana_varijabla>
  </DomainObject.Predmet.ProtustrankaFormatedOIB>
  <DomainObject.Predmet.ProtustrankaFormatedWithAdress>
    <izvorni_sadrzaj> SPORTSKO NAUTIČKA UDRUGA "KUJE", LIŽNJAN, Krasa 7, 52204 Ližnjan</izvorni_sadrzaj>
    <derivirana_varijabla naziv="DomainObject.Predmet.ProtustrankaFormatedWithAdress_1"> SPORTSKO NAUTIČKA UDRUGA "KUJE", LIŽNJAN, Krasa 7, 52204 Ližnjan</derivirana_varijabla>
  </DomainObject.Predmet.ProtustrankaFormatedWithAdress>
  <DomainObject.Predmet.ProtustrankaFormatedWithAdressOIB>
    <izvorni_sadrzaj> SPORTSKO NAUTIČKA UDRUGA "KUJE", LIŽNJAN, OIB 34003914412, Krasa 7, 52204 Ližnjan</izvorni_sadrzaj>
    <derivirana_varijabla naziv="DomainObject.Predmet.ProtustrankaFormatedWithAdressOIB_1"> SPORTSKO NAUTIČKA UDRUGA "KUJE", LIŽNJAN, OIB 34003914412, Krasa 7, 52204 Ližnjan</derivirana_varijabla>
  </DomainObject.Predmet.ProtustrankaFormatedWithAdressOIB>
  <DomainObject.Predmet.ProtustrankaWithAdress>
    <izvorni_sadrzaj>SPORTSKO NAUTIČKA UDRUGA "KUJE", LIŽNJAN Krasa 7, 52204 Ližnjan</izvorni_sadrzaj>
    <derivirana_varijabla naziv="DomainObject.Predmet.ProtustrankaWithAdress_1">SPORTSKO NAUTIČKA UDRUGA "KUJE", LIŽNJAN Krasa 7, 52204 Ližnjan</derivirana_varijabla>
  </DomainObject.Predmet.ProtustrankaWithAdress>
  <DomainObject.Predmet.ProtustrankaWithAdressOIB>
    <izvorni_sadrzaj>SPORTSKO NAUTIČKA UDRUGA "KUJE", LIŽNJAN, OIB 34003914412, Krasa 7, 52204 Ližnjan</izvorni_sadrzaj>
    <derivirana_varijabla naziv="DomainObject.Predmet.ProtustrankaWithAdressOIB_1">SPORTSKO NAUTIČKA UDRUGA "KUJE", LIŽNJAN, OIB 34003914412, Krasa 7, 52204 Ližnjan</derivirana_varijabla>
  </DomainObject.Predmet.ProtustrankaWithAdressOIB>
  <DomainObject.Predmet.ProtustrankaNazivFormated>
    <izvorni_sadrzaj>SPORTSKO NAUTIČKA UDRUGA "KUJE", LIŽNJAN</izvorni_sadrzaj>
    <derivirana_varijabla naziv="DomainObject.Predmet.ProtustrankaNazivFormated_1">SPORTSKO NAUTIČKA UDRUGA "KUJE", LIŽNJAN</derivirana_varijabla>
  </DomainObject.Predmet.ProtustrankaNazivFormated>
  <DomainObject.Predmet.ProtustrankaNazivFormatedOIB>
    <izvorni_sadrzaj>SPORTSKO NAUTIČKA UDRUGA "KUJE", LIŽNJAN, OIB 34003914412</izvorni_sadrzaj>
    <derivirana_varijabla naziv="DomainObject.Predmet.ProtustrankaNazivFormatedOIB_1">SPORTSKO NAUTIČKA UDRUGA "KUJE", LIŽNJAN, OIB 34003914412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14839.36</izvorni_sadrzaj>
    <derivirana_varijabla naziv="DomainObject.Predmet.TrenutnaVrijednost_1">14839.36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SPORTSKO NAUTIČKA UDRUGA "KUJE", LIŽNJAN</item>
    </izvorni_sadrzaj>
    <derivirana_varijabla naziv="DomainObject.Predmet.ProtuStrankaListFormated_1">
      <item>SPORTSKO NAUTIČKA UDRUGA "KUJE", LIŽNJAN</item>
    </derivirana_varijabla>
  </DomainObject.Predmet.ProtuStrankaListFormated>
  <DomainObject.Predmet.ProtuStrankaListFormatedOIB>
    <izvorni_sadrzaj>
      <item>SPORTSKO NAUTIČKA UDRUGA "KUJE", LIŽNJAN, OIB 34003914412</item>
    </izvorni_sadrzaj>
    <derivirana_varijabla naziv="DomainObject.Predmet.ProtuStrankaListFormatedOIB_1">
      <item>SPORTSKO NAUTIČKA UDRUGA "KUJE", LIŽNJAN, OIB 34003914412</item>
    </derivirana_varijabla>
  </DomainObject.Predmet.ProtuStrankaListFormatedOIB>
  <DomainObject.Predmet.ProtuStrankaListFormatedWithAdress>
    <izvorni_sadrzaj>
      <item>SPORTSKO NAUTIČKA UDRUGA "KUJE", LIŽNJAN, Krasa 7, 52204 Ližnjan</item>
    </izvorni_sadrzaj>
    <derivirana_varijabla naziv="DomainObject.Predmet.ProtuStrankaListFormatedWithAdress_1">
      <item>SPORTSKO NAUTIČKA UDRUGA "KUJE", LIŽNJAN, Krasa 7, 52204 Ližnjan</item>
    </derivirana_varijabla>
  </DomainObject.Predmet.ProtuStrankaListFormatedWithAdress>
  <DomainObject.Predmet.ProtuStrankaListFormatedWithAdressOIB>
    <izvorni_sadrzaj>
      <item>SPORTSKO NAUTIČKA UDRUGA "KUJE", LIŽNJAN, OIB 34003914412, Krasa 7, 52204 Ližnjan</item>
    </izvorni_sadrzaj>
    <derivirana_varijabla naziv="DomainObject.Predmet.ProtuStrankaListFormatedWithAdressOIB_1">
      <item>SPORTSKO NAUTIČKA UDRUGA "KUJE", LIŽNJAN, OIB 34003914412, Krasa 7, 52204 Ližnjan</item>
    </derivirana_varijabla>
  </DomainObject.Predmet.ProtuStrankaListFormatedWithAdressOIB>
  <DomainObject.Predmet.ProtuStrankaListNazivFormated>
    <izvorni_sadrzaj>
      <item>SPORTSKO NAUTIČKA UDRUGA "KUJE", LIŽNJAN</item>
    </izvorni_sadrzaj>
    <derivirana_varijabla naziv="DomainObject.Predmet.ProtuStrankaListNazivFormated_1">
      <item>SPORTSKO NAUTIČKA UDRUGA "KUJE", LIŽNJAN</item>
    </derivirana_varijabla>
  </DomainObject.Predmet.ProtuStrankaListNazivFormated>
  <DomainObject.Predmet.ProtuStrankaListNazivFormatedOIB>
    <izvorni_sadrzaj>
      <item>SPORTSKO NAUTIČKA UDRUGA "KUJE", LIŽNJAN, OIB 34003914412</item>
    </izvorni_sadrzaj>
    <derivirana_varijabla naziv="DomainObject.Predmet.ProtuStrankaListNazivFormatedOIB_1">
      <item>SPORTSKO NAUTIČKA UDRUGA "KUJE", LIŽNJAN, OIB 34003914412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SPORTSKO NAUTIČKA UDRUGA "KUJE", LIŽNJAN</izvorni_sadrzaj>
    <derivirana_varijabla naziv="DomainObject.Predmet.ProtustrankaIDrugi_1">SPORTSKO NAUTIČKA UDRUGA "KUJE", LIŽNJAN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SPORTSKO NAUTIČKA UDRUGA "KUJE", LIŽNJAN, OIB 34003914412, Krasa 7, 52204 Ližnjan</izvorni_sadrzaj>
    <derivirana_varijabla naziv="DomainObject.Predmet.ProtustrankaIDrugiAdressOIB_1">SPORTSKO NAUTIČKA UDRUGA "KUJE", LIŽNJAN, OIB 34003914412, Krasa 7,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SPORTSKO NAUTIČKA UDRUGA "KUJE", LIŽNJAN</item>
    </izvorni_sadrzaj>
    <derivirana_varijabla naziv="DomainObject.Predmet.SudioniciListNaziv_1">
      <item>FINANCIJSKA AGENCIJA, RC RIJEKA, PODRUŽNICA PULA, PULA</item>
      <item>SPORTSKO NAUTIČKA UDRUGA "KUJE", LIŽNJAN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SPORTSKO NAUTIČKA UDRUGA "KUJE", LIŽNJAN, OIB 34003914412, Krasa 7,52204 Ližnjan</item>
    </izvorni_sadrzaj>
    <derivirana_varijabla naziv="DomainObject.Predmet.SudioniciListAdressOIB_1">
      <item>FINANCIJSKA AGENCIJA, RC RIJEKA, PODRUŽNICA PULA, PULA, OIB 85821130368, Ulica grada Vukovara 70,10000 Zagreb</item>
      <item>SPORTSKO NAUTIČKA UDRUGA "KUJE", LIŽNJAN, OIB 34003914412, Krasa 7,52204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34003914412</item>
    </izvorni_sadrzaj>
    <derivirana_varijabla naziv="DomainObject.Predmet.SudioniciListNazivOIB_1">
      <item>, OIB 85821130368</item>
      <item>, OIB 34003914412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488</properties:Words>
  <properties:Characters>2707</properties:Characters>
  <properties:Lines>51</properties:Lines>
  <properties:Paragraphs>12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2018-12-17T08:04:00Z</dcterms:created>
  <dc:creator>Mihaela Kaligari</dc:creator>
  <cp:lastModifiedBy>Sanja Lakošeljac</cp:lastModifiedBy>
  <cp:lastPrinted>2018-12-17T08:11:00Z</cp:lastPrinted>
  <dcterms:modified xmlns:xsi="http://www.w3.org/2001/XMLSchema-instance" xsi:type="dcterms:W3CDTF">2018-12-17T08:12:00Z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(St-430-18-3 udruga.docx)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