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3D" w:rsidR="0039127E" w:rsidRPr="0039127E">
        <w:tc>
          <w:tcPr>
            <w:tcW w:type="dxa" w:w="2985"/>
            <w:shd w:fill="auto" w:color="auto" w:val="clear"/>
          </w:tcPr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87b1286" w14:paraId="87b1286" w:rsidRDefault="0039127E" w:rsidP="0039127E" w:rsidR="0039127E" w:rsidRPr="0039127E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3D" w:rsidR="0039127E" w:rsidRPr="0039127E">
        <w:trPr>
          <w:jc w:val="right"/>
        </w:trPr>
        <w:tc>
          <w:tcPr>
            <w:tcW w:type="dxa" w:w="4320"/>
          </w:tcPr>
          <w:p w:rsidRDefault="00C04E70" w:rsidP="0039127E" w:rsidR="0039127E" w:rsidRPr="0039127E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St-78/2017-31</w:t>
            </w:r>
          </w:p>
        </w:tc>
      </w:tr>
    </w:tbl>
    <w:p w:rsidRDefault="0039127E" w:rsidP="0039127E" w:rsidR="0039127E" w:rsidRPr="0039127E">
      <w:pPr>
        <w:spacing w:after="0"/>
        <w:jc w:val="right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both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>R E P U B L I K A   H R V A T S K A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39127E" w:rsidP="0039127E" w:rsid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 xml:space="preserve">R J E Š E NJ E   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AF52DB" w:rsidP="00AF52DB" w:rsidR="00AF52DB">
      <w:pPr>
        <w:spacing w:after="0"/>
        <w:ind w:firstLine="720"/>
        <w:jc w:val="both"/>
        <w:rPr>
          <w:rFonts w:cs="Times New Roman"/>
        </w:rPr>
      </w:pPr>
      <w:r w:rsidRPr="00B447E3">
        <w:rPr>
          <w:rFonts w:cs="Times New Roman"/>
        </w:rPr>
        <w:t>Trgovački sud u Varaždinu</w:t>
      </w:r>
      <w:r w:rsidR="0039127E">
        <w:rPr>
          <w:rFonts w:cs="Times New Roman"/>
        </w:rPr>
        <w:t>,</w:t>
      </w:r>
      <w:r w:rsidRPr="00B447E3">
        <w:rPr>
          <w:rFonts w:cs="Times New Roman"/>
        </w:rPr>
        <w:t xml:space="preserve"> po sutkinji toga suda Meliti Poljanec-Bubaš, </w:t>
      </w:r>
      <w:r>
        <w:rPr>
          <w:rFonts w:cs="Times New Roman"/>
        </w:rPr>
        <w:t>u stečajnom postupku nad dužnikom</w:t>
      </w:r>
      <w:r w:rsidRPr="00B447E3">
        <w:rPr>
          <w:rFonts w:cs="Times New Roman"/>
        </w:rPr>
        <w:t xml:space="preserve"> </w:t>
      </w:r>
      <w:r w:rsidR="00C04E70">
        <w:rPr>
          <w:rFonts w:cs="Times New Roman"/>
        </w:rPr>
        <w:t>Stečajna masa iza ELEKTROINSTALACIJE ELIN d.o.o. u stečaju, Koprivnica, Zagrebačka 82</w:t>
      </w:r>
      <w:r w:rsidR="0039127E">
        <w:rPr>
          <w:rFonts w:cs="Times New Roman"/>
        </w:rPr>
        <w:t xml:space="preserve">, OIB: </w:t>
      </w:r>
      <w:r w:rsidR="00C04E70">
        <w:rPr>
          <w:rFonts w:cs="Times New Roman"/>
        </w:rPr>
        <w:t>14207017072</w:t>
      </w:r>
      <w:r w:rsidR="00722383">
        <w:rPr>
          <w:rFonts w:cs="Times New Roman"/>
        </w:rPr>
        <w:t>,</w:t>
      </w:r>
      <w:r w:rsidR="0039127E">
        <w:rPr>
          <w:rFonts w:cs="Times New Roman"/>
        </w:rPr>
        <w:t xml:space="preserve"> dana </w:t>
      </w:r>
      <w:r w:rsidR="00395166">
        <w:rPr>
          <w:rFonts w:cs="Times New Roman"/>
        </w:rPr>
        <w:t xml:space="preserve">15. siječnja 2018. </w:t>
      </w:r>
      <w:r w:rsidR="0039127E">
        <w:rPr>
          <w:rFonts w:cs="Times New Roman"/>
        </w:rPr>
        <w:t xml:space="preserve">                            </w:t>
      </w:r>
    </w:p>
    <w:p w:rsidRDefault="0039127E" w:rsidP="00AF52DB" w:rsidR="0039127E" w:rsidRPr="00B447E3">
      <w:pPr>
        <w:spacing w:after="0"/>
        <w:ind w:firstLine="72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D63BC7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</w:t>
      </w:r>
      <w:r w:rsidR="00C04E70">
        <w:rPr>
          <w:rFonts w:cs="Times New Roman"/>
        </w:rPr>
        <w:t>dužnikom Stečajna masa iza ELEKTROINSTALACIJE ELIN d.o.o. u stečaju, Koprivnica, Zagrebačka 82</w:t>
      </w:r>
      <w:r w:rsidR="00395166">
        <w:rPr>
          <w:rFonts w:cs="Times New Roman"/>
        </w:rPr>
        <w:t>,</w:t>
      </w:r>
      <w:r w:rsidR="0039127E">
        <w:rPr>
          <w:rFonts w:cs="Times New Roman"/>
        </w:rPr>
        <w:t xml:space="preserve"> OIB: </w:t>
      </w:r>
      <w:r w:rsidR="00C04E70">
        <w:rPr>
          <w:rFonts w:cs="Times New Roman"/>
        </w:rPr>
        <w:t>14207017072</w:t>
      </w:r>
      <w:r w:rsidR="00722383">
        <w:rPr>
          <w:rFonts w:cs="Times New Roman"/>
        </w:rPr>
        <w:t>,</w:t>
      </w:r>
      <w:r w:rsidR="0039127E">
        <w:rPr>
          <w:rFonts w:cs="Times New Roman"/>
        </w:rPr>
        <w:t xml:space="preserve"> za dan                 </w:t>
      </w:r>
    </w:p>
    <w:p w:rsidRDefault="0039127E" w:rsidP="00D63BC7" w:rsidR="0039127E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  <w:b/>
        </w:rPr>
      </w:pPr>
    </w:p>
    <w:p w:rsidRDefault="00C04E70" w:rsidP="00C04E70" w:rsidR="00F961B4" w:rsidRPr="00C04E70">
      <w:pPr>
        <w:pStyle w:val="Odlomakpopisa"/>
        <w:numPr>
          <w:ilvl w:val="0"/>
          <w:numId w:val="52"/>
        </w:numPr>
        <w:spacing w:after="0"/>
        <w:jc w:val="center"/>
        <w:rPr>
          <w:rFonts w:cs="Times New Roman"/>
        </w:rPr>
      </w:pPr>
      <w:r>
        <w:rPr>
          <w:rFonts w:cs="Times New Roman"/>
        </w:rPr>
        <w:t>veljače 2018. u 9,15 sati</w:t>
      </w:r>
      <w:r w:rsidR="0039127E" w:rsidRPr="00C04E70">
        <w:rPr>
          <w:rFonts w:cs="Times New Roman"/>
        </w:rPr>
        <w:t xml:space="preserve">    </w:t>
      </w:r>
    </w:p>
    <w:p w:rsidRDefault="0039127E" w:rsidP="0039127E" w:rsidR="0039127E" w:rsidRPr="0039127E">
      <w:pPr>
        <w:pStyle w:val="ListaeSPIS"/>
        <w:numPr>
          <w:ilvl w:val="0"/>
          <w:numId w:val="0"/>
        </w:numPr>
        <w:ind w:left="624"/>
      </w:pPr>
    </w:p>
    <w:p w:rsidRDefault="00F961B4" w:rsidP="00F961B4" w:rsidR="00F961B4">
      <w:pPr>
        <w:spacing w:after="0"/>
        <w:jc w:val="center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>ačkog suda u Varaždinu, soba 22</w:t>
      </w:r>
      <w:r w:rsidR="0039127E">
        <w:rPr>
          <w:rFonts w:cs="Times New Roman"/>
        </w:rPr>
        <w:t>4</w:t>
      </w:r>
      <w:r>
        <w:rPr>
          <w:rFonts w:cs="Times New Roman"/>
        </w:rPr>
        <w:t>/II</w:t>
      </w:r>
      <w:r w:rsidR="0036150E">
        <w:rPr>
          <w:rFonts w:cs="Times New Roman"/>
        </w:rPr>
        <w:t xml:space="preserve">, </w:t>
      </w:r>
      <w:r>
        <w:rPr>
          <w:rFonts w:cs="Times New Roman"/>
        </w:rPr>
        <w:t>sa sljedećim dnevnim redom:</w:t>
      </w:r>
    </w:p>
    <w:p w:rsidRDefault="0036150E" w:rsidP="0082098B" w:rsidR="0036150E">
      <w:pPr>
        <w:pStyle w:val="ListaeSPIS"/>
        <w:numPr>
          <w:ilvl w:val="0"/>
          <w:numId w:val="0"/>
        </w:numPr>
        <w:rPr>
          <w:rFonts w:cs="Times New Roman"/>
        </w:rPr>
      </w:pPr>
    </w:p>
    <w:p w:rsidRDefault="0082098B" w:rsidP="0082098B" w:rsidR="0082098B" w:rsidRPr="0036150E">
      <w:pPr>
        <w:pStyle w:val="ListaeSPIS"/>
        <w:numPr>
          <w:ilvl w:val="0"/>
          <w:numId w:val="0"/>
        </w:numPr>
      </w:pPr>
    </w:p>
    <w:p w:rsidRDefault="0082098B" w:rsidP="00F961B4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Odlučivanje o zaključenju stečajnog postupka                                            </w:t>
      </w:r>
    </w:p>
    <w:p w:rsidRDefault="00F961B4" w:rsidP="0039127E" w:rsidR="00F961B4">
      <w:pPr>
        <w:spacing w:after="0"/>
        <w:rPr>
          <w:rFonts w:eastAsia="Times New Roman"/>
          <w:lang w:eastAsia="hr-HR"/>
        </w:rPr>
      </w:pPr>
    </w:p>
    <w:p w:rsidRDefault="0039127E" w:rsidP="0039127E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</w:t>
      </w:r>
      <w:r w:rsidR="0039127E">
        <w:rPr>
          <w:rFonts w:cs="Times New Roman"/>
        </w:rPr>
        <w:t>kupštinu vjerovnika pozivaju se</w:t>
      </w:r>
    </w:p>
    <w:p w:rsidRDefault="0039127E" w:rsidP="00F961B4" w:rsidR="0039127E">
      <w:pPr>
        <w:spacing w:after="0"/>
        <w:ind w:firstLine="708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III. Ovo rješenje objavit će se na e-oglasnoj ploči suda.</w:t>
      </w:r>
      <w:r>
        <w:rPr>
          <w:rFonts w:cs="Times New Roman"/>
        </w:rPr>
        <w:tab/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722383" w:rsidP="00F961B4" w:rsidR="00722383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82098B" w:rsidP="00F961B4" w:rsidR="0082098B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(''Narodne novine'' broj 71/15; 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both"/>
        <w:rPr>
          <w:rFonts w:cs="Times New Roman"/>
        </w:rPr>
      </w:pPr>
    </w:p>
    <w:p w:rsidRDefault="00AF52DB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5436D0">
        <w:rPr>
          <w:rFonts w:cs="Times New Roman"/>
        </w:rPr>
        <w:t>15.</w:t>
      </w:r>
      <w:r w:rsidR="0039127E">
        <w:rPr>
          <w:rFonts w:cs="Times New Roman"/>
        </w:rPr>
        <w:t xml:space="preserve"> siječnja 2018.   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Melita Poljanec Bubaš</w:t>
      </w:r>
      <w:r w:rsidR="00334F6B">
        <w:rPr>
          <w:rFonts w:cs="Times New Roman"/>
        </w:rPr>
        <w:t>, v.r.</w:t>
      </w:r>
    </w:p>
    <w:p w:rsidRDefault="00334F6B" w:rsidP="0039127E" w:rsidR="00334F6B">
      <w:pPr>
        <w:spacing w:after="0"/>
        <w:ind w:left="4248"/>
        <w:jc w:val="center"/>
        <w:rPr>
          <w:rFonts w:cs="Times New Roman"/>
        </w:rPr>
      </w:pPr>
    </w:p>
    <w:p w:rsidRDefault="00334F6B" w:rsidP="0039127E" w:rsidR="00334F6B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  <w:bookmarkStart w:name="_GoBack" w:id="0"/>
      <w:bookmarkEnd w:id="0"/>
    </w:p>
    <w:p w:rsidRDefault="00B1663D" w:rsidP="0039127E" w:rsidR="00B1663D">
      <w:pPr>
        <w:spacing w:after="0"/>
        <w:ind w:left="4248"/>
        <w:jc w:val="center"/>
        <w:rPr>
          <w:rFonts w:cs="Times New Roman"/>
        </w:rPr>
      </w:pPr>
    </w:p>
    <w:p w:rsidRDefault="00F961B4" w:rsidP="00F961B4" w:rsidR="00F961B4">
      <w:pPr>
        <w:spacing w:after="0"/>
        <w:ind w:firstLine="720"/>
        <w:jc w:val="center"/>
        <w:rPr>
          <w:rFonts w:cs="Times New Roman"/>
        </w:rPr>
      </w:pPr>
    </w:p>
    <w:p w:rsidRDefault="00F961B4" w:rsidP="0039127E" w:rsidR="00D438D1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F52DB" w:rsidP="0039127E" w:rsidR="00AF52DB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U</w:t>
      </w:r>
      <w:r w:rsidR="0039127E">
        <w:rPr>
          <w:rFonts w:cs="Times New Roman"/>
        </w:rPr>
        <w:t xml:space="preserve">puta o pravnom lijeku: 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63BC7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1</w:t>
      </w:r>
      <w:r w:rsidR="00F961B4">
        <w:rPr>
          <w:rFonts w:cs="Times New Roman"/>
        </w:rPr>
        <w:t>. e-Oglasna ploča suda</w:t>
      </w: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AE649C" w:rsidP="00F961B4" w:rsidR="00AE649C" w:rsidRPr="00B76F3C">
      <w:pPr>
        <w:pStyle w:val="Naslov3"/>
        <w:spacing w:after="0"/>
      </w:pPr>
    </w:p>
    <w:p w:rsidRDefault="00937FF9" w:rsidP="00F961B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39127E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E64" w:rsidP="00537B78" w:rsidR="00694E64">
      <w:r>
        <w:separator/>
      </w:r>
    </w:p>
  </w:endnote>
  <w:endnote w:id="0" w:type="continuationSeparator">
    <w:p w:rsidRDefault="00694E64" w:rsidP="00537B78" w:rsidR="0069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E64" w:rsidP="00537B78" w:rsidR="00694E64">
      <w:r>
        <w:separator/>
      </w:r>
    </w:p>
  </w:footnote>
  <w:footnote w:id="0" w:type="continuationSeparator">
    <w:p w:rsidRDefault="00694E64" w:rsidP="00537B78" w:rsidR="00694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37040"/>
      <w:docPartObj>
        <w:docPartGallery w:val="Page Numbers (Top of Page)"/>
        <w:docPartUnique/>
      </w:docPartObj>
    </w:sdtPr>
    <w:sdtEndPr/>
    <w:sdtContent>
      <w:p w:rsidRDefault="0039127E" w:rsidP="00C04E70" w:rsidR="00C04E7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F6B"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7E0916" w:rsidR="00C04E70" w:rsidRPr="0039127E">
          <w:trPr>
            <w:jc w:val="right"/>
          </w:trPr>
          <w:tc>
            <w:tcPr>
              <w:tcW w:type="dxa" w:w="4320"/>
            </w:tcPr>
            <w:p w:rsidRDefault="00C04E70" w:rsidP="007E0916" w:rsidR="00C04E70" w:rsidRPr="0039127E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St-78/2017-31</w:t>
              </w:r>
            </w:p>
          </w:tc>
        </w:tr>
      </w:tbl>
      <w:p w:rsidRDefault="00334F6B" w:rsidP="00C04E70" w:rsidR="008333A9" w:rsidRPr="00C04E70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ED70DA"/>
    <w:multiLevelType w:val="hybridMultilevel"/>
    <w:tmpl w:val="2682B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D954F00"/>
    <w:multiLevelType w:val="hybridMultilevel"/>
    <w:tmpl w:val="6C28DCF8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2277125"/>
    <w:multiLevelType w:val="hybridMultilevel"/>
    <w:tmpl w:val="FACC023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B355AC0"/>
    <w:multiLevelType w:val="hybridMultilevel"/>
    <w:tmpl w:val="3446AD4C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5"/>
  </w:num>
  <w:num w:numId="5">
    <w:abstractNumId w:val="47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2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1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0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4"/>
  </w:num>
  <w:num w:numId="42">
    <w:abstractNumId w:val="48"/>
  </w:num>
  <w:num w:numId="43">
    <w:abstractNumId w:val="12"/>
  </w:num>
  <w:num w:numId="44">
    <w:abstractNumId w:val="46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 w:numId="50">
    <w:abstractNumId w:val="29"/>
  </w:num>
  <w:num w:numId="51">
    <w:abstractNumId w:val="36"/>
  </w:num>
  <w:num w:numId="52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4F6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50E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27E"/>
    <w:rsid w:val="003930CA"/>
    <w:rsid w:val="003947E0"/>
    <w:rsid w:val="00395166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1C5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CF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3D0F"/>
    <w:rsid w:val="00531269"/>
    <w:rsid w:val="00533860"/>
    <w:rsid w:val="00536C20"/>
    <w:rsid w:val="00537B78"/>
    <w:rsid w:val="005436D0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383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98B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63D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E70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19E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St-382/2013-58</izvorni_sadrzaj>
    <derivirana_varijabla naziv="DomainObject.Oznaka_1">St-382/2013-58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St-382/2013-58</izvorni_sadrzaj>
    <derivirana_varijabla naziv="DomainObject.PoslovniBrojDokumenta_1">St-382/2013-58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4FC68-40F1-4FFC-8F7A-221981A0D7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214</properties:Words>
  <properties:Characters>1220</properties:Characters>
  <properties:Lines>10</properties:Lines>
  <properties:Paragraphs>2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2018-01-15T09:31:00Z</cp:lastPrinted>
  <dcterms:modified xmlns:xsi="http://www.w3.org/2001/XMLSchema-instance" xsi:type="dcterms:W3CDTF">2018-01-15T09:31:00Z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St-382/2013-58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