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2635" w14:paraId="37a2635" w:rsidRDefault="00847CB4" w:rsidP="00847CB4" w:rsidR="00847CB4">
      <w:pPr>
        <w:jc w:val="right"/>
        <w15:collapsed w:val="false"/>
      </w:pPr>
      <w:r>
        <w:t>Broj: 6 St-</w:t>
      </w:r>
      <w:r w:rsidR="009D2654">
        <w:t>1210/18-4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22918">
        <w:t>FINA RC Osijek</w:t>
      </w:r>
      <w:r>
        <w:t xml:space="preserve"> za otvaranje stečajnog postupka nad dužnikom: </w:t>
      </w:r>
      <w:r w:rsidR="009D2654">
        <w:rPr>
          <w:b/>
        </w:rPr>
        <w:t xml:space="preserve">MUKI j.d.o.o. </w:t>
      </w:r>
      <w:proofErr w:type="spellStart"/>
      <w:r w:rsidR="009D2654">
        <w:rPr>
          <w:b/>
        </w:rPr>
        <w:t>Drenovci</w:t>
      </w:r>
      <w:proofErr w:type="spellEnd"/>
      <w:r w:rsidR="009D2654">
        <w:rPr>
          <w:b/>
        </w:rPr>
        <w:t>, Vladimira Nazora 47A, OIB: 11529274456, MBS: 030173513</w:t>
      </w:r>
      <w:r>
        <w:t xml:space="preserve">,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9D2654">
        <w:t xml:space="preserve">Marin Lovrić, </w:t>
      </w:r>
      <w:proofErr w:type="spellStart"/>
      <w:r w:rsidR="009D2654">
        <w:t>Drenovci</w:t>
      </w:r>
      <w:proofErr w:type="spellEnd"/>
      <w:r w:rsidR="009D2654">
        <w:t>, Vladimira Nazora 47/A, OIB: 90794880748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9D2654">
        <w:rPr>
          <w:b/>
        </w:rPr>
        <w:t>1210</w:t>
      </w:r>
      <w:r>
        <w:rPr>
          <w:b/>
        </w:rPr>
        <w:t>-18</w:t>
      </w:r>
      <w:r>
        <w:t xml:space="preserve"> koji se vodi kod Hrvatske poštanske banke d.d. za stečajnog dužnika </w:t>
      </w:r>
      <w:r w:rsidR="009D2654">
        <w:rPr>
          <w:b/>
        </w:rPr>
        <w:t xml:space="preserve">MUKI j.d.o.o. </w:t>
      </w:r>
      <w:proofErr w:type="spellStart"/>
      <w:r w:rsidR="009D2654">
        <w:rPr>
          <w:b/>
        </w:rPr>
        <w:t>Drenovci</w:t>
      </w:r>
      <w:proofErr w:type="spellEnd"/>
      <w:r w:rsidR="009D2654">
        <w:rPr>
          <w:b/>
        </w:rPr>
        <w:t>, Vladimira Nazora 47A, OIB: 11529274456, MBS: 030173513</w:t>
      </w:r>
      <w:r w:rsidR="003323E1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9D2654">
        <w:t xml:space="preserve">Marin Lovrić, </w:t>
      </w:r>
      <w:proofErr w:type="spellStart"/>
      <w:r w:rsidR="009D2654">
        <w:t>Drenovci</w:t>
      </w:r>
      <w:proofErr w:type="spellEnd"/>
      <w:r w:rsidR="009D2654">
        <w:t xml:space="preserve">, Vladimira Nazora 47/A, OIB: 90794880748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9D2654">
        <w:t xml:space="preserve">Marin Lovrić, </w:t>
      </w:r>
      <w:proofErr w:type="spellStart"/>
      <w:r w:rsidR="009D2654">
        <w:t>Drenovci</w:t>
      </w:r>
      <w:proofErr w:type="spellEnd"/>
      <w:r w:rsidR="009D2654">
        <w:t>, Vladimira Nazora 47/A, OIB: 90794880748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9D2654">
        <w:t xml:space="preserve">Marin Lovrić, </w:t>
      </w:r>
      <w:proofErr w:type="spellStart"/>
      <w:r w:rsidR="009D2654">
        <w:t>Drenovci</w:t>
      </w:r>
      <w:proofErr w:type="spellEnd"/>
      <w:r w:rsidR="009D2654">
        <w:t xml:space="preserve">, Vladimira Nazora 47/A, OIB: 90794880748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9D2654" w:rsidP="009D2654" w:rsidR="009D2654">
      <w:pPr>
        <w:jc w:val="right"/>
      </w:pPr>
      <w:r>
        <w:t>Broj: 6 St-1210/18-4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9D2654">
        <w:t xml:space="preserve">Marin Lovrić, </w:t>
      </w:r>
      <w:proofErr w:type="spellStart"/>
      <w:r w:rsidR="009D2654">
        <w:t>Drenovci</w:t>
      </w:r>
      <w:proofErr w:type="spellEnd"/>
      <w:r w:rsidR="009D2654">
        <w:t>, Vladimira Nazora 47/A, OIB: 90794880748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9D2654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D2654">
        <w:t xml:space="preserve">Marin Lovrić, </w:t>
      </w:r>
      <w:proofErr w:type="spellStart"/>
      <w:r w:rsidR="009D2654">
        <w:t>Drenovci</w:t>
      </w:r>
      <w:proofErr w:type="spellEnd"/>
      <w:r w:rsidR="009D2654">
        <w:t>, Vladimira Nazora 47/A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B812A0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6CF" w:rsidR="002616CF">
      <w:r>
        <w:separator/>
      </w:r>
    </w:p>
  </w:endnote>
  <w:endnote w:id="0" w:type="continuationSeparator">
    <w:p w:rsidRDefault="002616CF" w:rsidR="0026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6CF" w:rsidR="002616CF">
      <w:r>
        <w:separator/>
      </w:r>
    </w:p>
  </w:footnote>
  <w:footnote w:id="0" w:type="continuationSeparator">
    <w:p w:rsidRDefault="002616CF" w:rsidR="00261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12A0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616CF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66A23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12A0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12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12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St-1210/2018</izvorni_sadrzaj>
    <derivirana_varijabla naziv="DomainObject.Predmet.OznakaBroj_1">St-1210/2018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MUKI jednostavno društvo s ograničenom odgovornošću za usluge i trgovinu</izvorni_sadrzaj>
    <derivirana_varijabla naziv="DomainObject.Predmet.ProtustrankaFormated_1">  MUKI jednostavno društvo s ograničenom odgovornošću za usluge i trgovinu</derivirana_varijabla>
  </DomainObject.Predmet.ProtustrankaFormated>
  <DomainObject.Predmet.ProtustrankaFormatedOIB>
    <izvorni_sadrzaj>  MUKI jednostavno društvo s ograničenom odgovornošću za usluge i trgovinu, OIB 11529274456</izvorni_sadrzaj>
    <derivirana_varijabla naziv="DomainObject.Predmet.ProtustrankaFormatedOIB_1">  MUKI jednostavno društvo s ograničenom odgovornošću za usluge i trgovinu, OIB 11529274456</derivirana_varijabla>
  </DomainObject.Predmet.ProtustrankaFormatedOIB>
  <DomainObject.Predmet.ProtustrankaFormatedWithAdress>
    <izvorni_sadrzaj> MUKI jednostavno društvo s ograničenom odgovornošću za usluge i trgovinu, Vladimira Nazora 47A, 32260 Drenovci</izvorni_sadrzaj>
    <derivirana_varijabla naziv="DomainObject.Predmet.ProtustrankaFormatedWithAdress_1"> MUKI jednostavno društvo s ograničenom odgovornošću za usluge i trgovinu, Vladimira Nazora 47A, 32260 Drenovci</derivirana_varijabla>
  </DomainObject.Predmet.ProtustrankaFormatedWithAdress>
  <DomainObject.Predmet.ProtustrankaFormatedWithAdressOIB>
    <izvorni_sadrzaj> MUKI jednostavno društvo s ograničenom odgovornošću za usluge i trgovinu, OIB 11529274456, Vladimira Nazora 47A, 32260 Drenovci</izvorni_sadrzaj>
    <derivirana_varijabla naziv="DomainObject.Predmet.ProtustrankaFormatedWithAdressOIB_1"> MUKI jednostavno društvo s ograničenom odgovornošću za usluge i trgovinu, OIB 11529274456, Vladimira Nazora 47A, 32260 Drenovci</derivirana_varijabla>
  </DomainObject.Predmet.ProtustrankaFormatedWithAdressOIB>
  <DomainObject.Predmet.ProtustrankaWithAdress>
    <izvorni_sadrzaj>MUKI jednostavno društvo s ograničenom odgovornošću za usluge i trgovinu Vladimira Nazora 47A, 32260 Drenovci</izvorni_sadrzaj>
    <derivirana_varijabla naziv="DomainObject.Predmet.ProtustrankaWithAdress_1">MUKI jednostavno društvo s ograničenom odgovornošću za usluge i trgovinu Vladimira Nazora 47A, 32260 Drenovci</derivirana_varijabla>
  </DomainObject.Predmet.ProtustrankaWithAdress>
  <DomainObject.Predmet.ProtustrankaWithAdressOIB>
    <izvorni_sadrzaj>MUKI jednostavno društvo s ograničenom odgovornošću za usluge i trgovinu, OIB 11529274456, Vladimira Nazora 47A, 32260 Drenovci</izvorni_sadrzaj>
    <derivirana_varijabla naziv="DomainObject.Predmet.ProtustrankaWithAdressOIB_1">MUKI jednostavno društvo s ograničenom odgovornošću za usluge i trgovinu, OIB 11529274456, Vladimira Nazora 47A, 32260 Drenovci</derivirana_varijabla>
  </DomainObject.Predmet.ProtustrankaWithAdressOIB>
  <DomainObject.Predmet.ProtustrankaNazivFormated>
    <izvorni_sadrzaj>MUKI jednostavno društvo s ograničenom odgovornošću za usluge i trgovinu</izvorni_sadrzaj>
    <derivirana_varijabla naziv="DomainObject.Predmet.ProtustrankaNazivFormated_1">MUKI jednostavno društvo s ograničenom odgovornošću za usluge i trgovinu</derivirana_varijabla>
  </DomainObject.Predmet.ProtustrankaNazivFormated>
  <DomainObject.Predmet.ProtustrankaNazivFormatedOIB>
    <izvorni_sadrzaj>MUKI jednostavno društvo s ograničenom odgovornošću za usluge i trgovinu, OIB 11529274456</izvorni_sadrzaj>
    <derivirana_varijabla naziv="DomainObject.Predmet.ProtustrankaNazivFormatedOIB_1">MUKI jednostavno društvo s ograničenom odgovornošću za usluge i trgovinu, OIB 11529274456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MUKI jednostavno društvo s ograničenom odgovornošću za usluge i trgovinu</item>
    </izvorni_sadrzaj>
    <derivirana_varijabla naziv="DomainObject.Predmet.ProtuStrankaListFormated_1">
      <item>MUKI jednostavno društvo s ograničenom odgovornošću za usluge i trgovinu</item>
    </derivirana_varijabla>
  </DomainObject.Predmet.ProtuStrankaListFormated>
  <DomainObject.Predmet.ProtuStrankaListFormatedOIB>
    <izvorni_sadrzaj>
      <item>MUKI jednostavno društvo s ograničenom odgovornošću za usluge i trgovinu, OIB 11529274456</item>
    </izvorni_sadrzaj>
    <derivirana_varijabla naziv="DomainObject.Predmet.ProtuStrankaListFormatedOIB_1">
      <item>MUKI jednostavno društvo s ograničenom odgovornošću za usluge i trgovinu, OIB 11529274456</item>
    </derivirana_varijabla>
  </DomainObject.Predmet.ProtuStrankaListFormatedOIB>
  <DomainObject.Predmet.ProtuStrankaListFormatedWithAdress>
    <izvorni_sadrzaj>
      <item>MUKI jednostavno društvo s ograničenom odgovornošću za usluge i trgovinu, Vladimira Nazora 47A, 32260 Drenovci</item>
    </izvorni_sadrzaj>
    <derivirana_varijabla naziv="DomainObject.Predmet.ProtuStrankaListFormatedWithAdress_1">
      <item>MUKI jednostavno društvo s ograničenom odgovornošću za usluge i trgovinu, Vladimira Nazora 47A, 32260 Drenovci</item>
    </derivirana_varijabla>
  </DomainObject.Predmet.ProtuStrankaListFormatedWithAdress>
  <DomainObject.Predmet.ProtuStrankaListFormatedWithAdressOIB>
    <izvorni_sadrzaj>
      <item>MUKI jednostavno društvo s ograničenom odgovornošću za usluge i trgovinu, OIB 11529274456, Vladimira Nazora 47A, 32260 Drenovci</item>
    </izvorni_sadrzaj>
    <derivirana_varijabla naziv="DomainObject.Predmet.ProtuStrankaListFormatedWithAdressOIB_1">
      <item>MUKI jednostavno društvo s ograničenom odgovornošću za usluge i trgovinu, OIB 11529274456, Vladimira Nazora 47A, 32260 Drenovci</item>
    </derivirana_varijabla>
  </DomainObject.Predmet.ProtuStrankaListFormatedWithAdressOIB>
  <DomainObject.Predmet.ProtuStrankaListNazivFormated>
    <izvorni_sadrzaj>
      <item>MUKI jednostavno društvo s ograničenom odgovornošću za usluge i trgovinu</item>
    </izvorni_sadrzaj>
    <derivirana_varijabla naziv="DomainObject.Predmet.ProtuStrankaListNazivFormated_1">
      <item>MUKI jednostavno društvo s ograničenom odgovornošću za usluge i trgovinu</item>
    </derivirana_varijabla>
  </DomainObject.Predmet.ProtuStrankaListNazivFormated>
  <DomainObject.Predmet.ProtuStrankaListNazivFormatedOIB>
    <izvorni_sadrzaj>
      <item>MUKI jednostavno društvo s ograničenom odgovornošću za usluge i trgovinu, OIB 11529274456</item>
    </izvorni_sadrzaj>
    <derivirana_varijabla naziv="DomainObject.Predmet.ProtuStrankaListNazivFormatedOIB_1">
      <item>MUKI jednostavno društvo s ograničenom odgovornošću za usluge i trgovinu, OIB 11529274456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MUKI jednostavno društvo s ograničenom odgovornošću za usluge i trgovinu</izvorni_sadrzaj>
    <derivirana_varijabla naziv="DomainObject.Predmet.ProtustrankaIDrugi_1">MUKI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MUKI jednostavno društvo s ograničenom odgovornošću za usluge i trgovinu, OIB 11529274456, Vladimira Nazora 47A, 32260 Drenovci</izvorni_sadrzaj>
    <derivirana_varijabla naziv="DomainObject.Predmet.ProtustrankaIDrugiAdressOIB_1">MUKI jednostavno društvo s ograničenom odgovornošću za usluge i trgovinu, OIB 11529274456, Vladimira Nazora 47A,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MUKI jednostavno društvo s ograničenom odgovornošću za usluge i trgovinu</item>
    </izvorni_sadrzaj>
    <derivirana_varijabla naziv="DomainObject.Predmet.SudioniciListNaziv_1">
      <item>FINA RC OSIJEK</item>
      <item>MUKI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MUKI jednostavno društvo s ograničenom odgovornošću za usluge i trgovinu, OIB 11529274456, Vladimira Nazora 47A,32260 Drenovci</item>
    </izvorni_sadrzaj>
    <derivirana_varijabla naziv="DomainObject.Predmet.SudioniciListAdressOIB_1">
      <item>FINA RC OSIJEK, OIB 85821130368</item>
      <item>MUKI jednostavno društvo s ograničenom odgovornošću za usluge i trgovinu, OIB 11529274456, Vladimira Nazora 47A,32260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11529274456</item>
    </izvorni_sadrzaj>
    <derivirana_varijabla naziv="DomainObject.Predmet.SudioniciListNazivOIB_1">
      <item>, OIB 85821130368</item>
      <item>, OIB 11529274456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23B91-9B71-4BB0-83A3-3C7FDB33E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2444</properties:Characters>
  <properties:Lines>127</properties:Lines>
  <properties:Paragraphs>25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2018-10-25T11:48:00Z</cp:lastPrinted>
  <dcterms:modified xmlns:xsi="http://www.w3.org/2001/XMLSchema-instance" xsi:type="dcterms:W3CDTF">2018-10-25T11:49:00Z</dcterms:modified>
  <cp:revision>53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