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3328" w14:paraId="385332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7D405D" w:rsidP="00F2122B" w:rsidR="007D405D">
      <w:pPr>
        <w:ind w:left="5040"/>
      </w:pPr>
      <w:r>
        <w:t>IVICA JOVANČEVIĆ</w:t>
      </w:r>
    </w:p>
    <w:p w:rsidRDefault="007D405D" w:rsidP="00F2122B" w:rsidR="00BE5C92">
      <w:pPr>
        <w:ind w:left="5040"/>
      </w:pPr>
      <w:r>
        <w:t xml:space="preserve">Poljana Dragutina </w:t>
      </w:r>
      <w:proofErr w:type="spellStart"/>
      <w:r>
        <w:t>Domjanića</w:t>
      </w:r>
      <w:proofErr w:type="spellEnd"/>
      <w:r>
        <w:t xml:space="preserve"> 42</w:t>
      </w:r>
    </w:p>
    <w:p w:rsidRDefault="007D405D" w:rsidP="00F2122B" w:rsidR="007D405D">
      <w:pPr>
        <w:ind w:left="5040"/>
      </w:pPr>
      <w:r>
        <w:t>ZADAR</w:t>
      </w:r>
    </w:p>
    <w:p w:rsidRDefault="00BE5C92" w:rsidP="00F2122B" w:rsidR="00BE5C92">
      <w:pPr>
        <w:ind w:left="5040"/>
      </w:pPr>
    </w:p>
    <w:p w:rsidRDefault="00946322" w:rsidP="00F2122B" w:rsidR="00946322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7D405D">
        <w:t>394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7D405D">
        <w:t>22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7D405D">
        <w:t xml:space="preserve">BUILDING d.o.o., Zadar, Poljana Dragutina </w:t>
      </w:r>
      <w:proofErr w:type="spellStart"/>
      <w:r w:rsidR="007D405D">
        <w:t>Domjanića</w:t>
      </w:r>
      <w:proofErr w:type="spellEnd"/>
      <w:r w:rsidR="007D405D">
        <w:t xml:space="preserve"> 42, OIB: 84396492351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19.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7D405D">
        <w:t>11</w:t>
      </w:r>
      <w:r w:rsidR="007E2FCE">
        <w:t>,</w:t>
      </w:r>
      <w:r w:rsidR="007D405D">
        <w:t>15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19. travnja</w:t>
      </w:r>
      <w:r w:rsidR="00036579">
        <w:t xml:space="preserve"> 2016. </w:t>
      </w:r>
      <w:r w:rsidR="001B7DF8" w:rsidRPr="00B0613D">
        <w:t xml:space="preserve">u </w:t>
      </w:r>
      <w:r w:rsidR="007D405D">
        <w:t>11</w:t>
      </w:r>
      <w:r w:rsidR="007E2FCE">
        <w:t>,</w:t>
      </w:r>
      <w:r w:rsidR="007D405D">
        <w:t>20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D405D">
        <w:t>22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24747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7D405D">
      <w:t>394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4577B"/>
    <w:rsid w:val="008547E6"/>
    <w:rsid w:val="00881FB3"/>
    <w:rsid w:val="00885AD5"/>
    <w:rsid w:val="0089281D"/>
    <w:rsid w:val="008B1A21"/>
    <w:rsid w:val="008C50CB"/>
    <w:rsid w:val="008C6A8E"/>
    <w:rsid w:val="008D6721"/>
    <w:rsid w:val="008E0DA0"/>
    <w:rsid w:val="00913AF3"/>
    <w:rsid w:val="00923BB6"/>
    <w:rsid w:val="0093459D"/>
    <w:rsid w:val="00946322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E5C92"/>
    <w:rsid w:val="00BE7BE4"/>
    <w:rsid w:val="00BF4984"/>
    <w:rsid w:val="00C11E12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C5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0C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0C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0C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C5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0C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0C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0C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BUILDING d.o.o. za građenje</izvorni_sadrzaj>
    <derivirana_varijabla naziv="DomainObject.Predmet.ProtustrankaFormated_1">  BUILDING d.o.o. za građenje</derivirana_varijabla>
  </DomainObject.Predmet.ProtustrankaFormated>
  <DomainObject.Predmet.ProtustrankaFormatedOIB>
    <izvorni_sadrzaj>  BUILDING d.o.o. za građenje, OIB 84396492351</izvorni_sadrzaj>
    <derivirana_varijabla naziv="DomainObject.Predmet.ProtustrankaFormatedOIB_1">  BUILDING d.o.o. za građenje, OIB 84396492351</derivirana_varijabla>
  </DomainObject.Predmet.ProtustrankaFormatedOIB>
  <DomainObject.Predmet.ProtustrankaFormatedWithAdress>
    <izvorni_sadrzaj> BUILDING d.o.o. za građenje, Poljana Dragutina Domjanića 42, 23000 Zadar</izvorni_sadrzaj>
    <derivirana_varijabla naziv="DomainObject.Predmet.ProtustrankaFormatedWithAdress_1"> BUILDING d.o.o. za građenje, Poljana Dragutina Domjanića 42, 23000 Zadar</derivirana_varijabla>
  </DomainObject.Predmet.ProtustrankaFormatedWithAdress>
  <DomainObject.Predmet.ProtustrankaFormatedWithAdressOIB>
    <izvorni_sadrzaj> BUILDING d.o.o. za građenje, OIB 84396492351, Poljana Dragutina Domjanića 42, 23000 Zadar</izvorni_sadrzaj>
    <derivirana_varijabla naziv="DomainObject.Predmet.ProtustrankaFormatedWithAdressOIB_1"> BUILDING d.o.o. za građenje, OIB 84396492351, Poljana Dragutina Domjanića 42, 23000 Zadar</derivirana_varijabla>
  </DomainObject.Predmet.ProtustrankaFormatedWithAdressOIB>
  <DomainObject.Predmet.ProtustrankaWithAdress>
    <izvorni_sadrzaj>BUILDING d.o.o. za građenje Poljana Dragutina Domjanića 42, 23000 Zadar</izvorni_sadrzaj>
    <derivirana_varijabla naziv="DomainObject.Predmet.ProtustrankaWithAdress_1">BUILDING d.o.o. za građenje Poljana Dragutina Domjanića 42, 23000 Zadar</derivirana_varijabla>
  </DomainObject.Predmet.ProtustrankaWithAdress>
  <DomainObject.Predmet.ProtustrankaWithAdressOIB>
    <izvorni_sadrzaj>BUILDING d.o.o. za građenje, OIB 84396492351, Poljana Dragutina Domjanića 42, 23000 Zadar</izvorni_sadrzaj>
    <derivirana_varijabla naziv="DomainObject.Predmet.ProtustrankaWithAdressOIB_1">BUILDING d.o.o. za građenje, OIB 84396492351, Poljana Dragutina Domjanića 42, 23000 Zadar</derivirana_varijabla>
  </DomainObject.Predmet.ProtustrankaWithAdressOIB>
  <DomainObject.Predmet.ProtustrankaNazivFormated>
    <izvorni_sadrzaj>BUILDING d.o.o. za građenje</izvorni_sadrzaj>
    <derivirana_varijabla naziv="DomainObject.Predmet.ProtustrankaNazivFormated_1">BUILDING d.o.o. za građenje</derivirana_varijabla>
  </DomainObject.Predmet.ProtustrankaNazivFormated>
  <DomainObject.Predmet.ProtustrankaNazivFormatedOIB>
    <izvorni_sadrzaj>BUILDING d.o.o. za građenje, OIB 84396492351</izvorni_sadrzaj>
    <derivirana_varijabla naziv="DomainObject.Predmet.ProtustrankaNazivFormatedOIB_1">BUILDING d.o.o. za građenje, OIB 84396492351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673001.54</izvorni_sadrzaj>
    <derivirana_varijabla naziv="DomainObject.Predmet.TrenutnaVrijednost_1">673001.54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BUILDING d.o.o. za građenje</item>
    </izvorni_sadrzaj>
    <derivirana_varijabla naziv="DomainObject.Predmet.ProtuStrankaListFormated_1">
      <item>BUILDING d.o.o. za građenje</item>
    </derivirana_varijabla>
  </DomainObject.Predmet.ProtuStrankaListFormated>
  <DomainObject.Predmet.ProtuStrankaListFormatedOIB>
    <izvorni_sadrzaj>
      <item>BUILDING d.o.o. za građenje, OIB 84396492351</item>
    </izvorni_sadrzaj>
    <derivirana_varijabla naziv="DomainObject.Predmet.ProtuStrankaListFormatedOIB_1">
      <item>BUILDING d.o.o. za građenje, OIB 84396492351</item>
    </derivirana_varijabla>
  </DomainObject.Predmet.ProtuStrankaListFormatedOIB>
  <DomainObject.Predmet.ProtuStrankaListFormatedWithAdress>
    <izvorni_sadrzaj>
      <item>BUILDING d.o.o. za građenje, Poljana Dragutina Domjanića 42, 23000 Zadar</item>
    </izvorni_sadrzaj>
    <derivirana_varijabla naziv="DomainObject.Predmet.ProtuStrankaListFormatedWithAdress_1">
      <item>BUILDING d.o.o. za građenje, Poljana Dragutina Domjanića 42, 23000 Zadar</item>
    </derivirana_varijabla>
  </DomainObject.Predmet.ProtuStrankaListFormatedWithAdress>
  <DomainObject.Predmet.ProtuStrankaListFormatedWithAdressOIB>
    <izvorni_sadrzaj>
      <item>BUILDING d.o.o. za građenje, OIB 84396492351, Poljana Dragutina Domjanića 42, 23000 Zadar</item>
    </izvorni_sadrzaj>
    <derivirana_varijabla naziv="DomainObject.Predmet.ProtuStrankaListFormatedWithAdressOIB_1">
      <item>BUILDING d.o.o. za građenje, OIB 84396492351, Poljana Dragutina Domjanića 42, 23000 Zadar</item>
    </derivirana_varijabla>
  </DomainObject.Predmet.ProtuStrankaListFormatedWithAdressOIB>
  <DomainObject.Predmet.ProtuStrankaListNazivFormated>
    <izvorni_sadrzaj>
      <item>BUILDING d.o.o. za građenje</item>
    </izvorni_sadrzaj>
    <derivirana_varijabla naziv="DomainObject.Predmet.ProtuStrankaListNazivFormated_1">
      <item>BUILDING d.o.o. za građenje</item>
    </derivirana_varijabla>
  </DomainObject.Predmet.ProtuStrankaListNazivFormated>
  <DomainObject.Predmet.ProtuStrankaListNazivFormatedOIB>
    <izvorni_sadrzaj>
      <item>BUILDING d.o.o. za građenje, OIB 84396492351</item>
    </izvorni_sadrzaj>
    <derivirana_varijabla naziv="DomainObject.Predmet.ProtuStrankaListNazivFormatedOIB_1">
      <item>BUILDING d.o.o. za građenje, OIB 84396492351</item>
    </derivirana_varijabla>
  </DomainObject.Predmet.ProtuStrankaListNazivFormatedOIB>
  <DomainObject.Predmet.OstaliListFormated>
    <izvorni_sadrzaj>
      <item>Ivica Jovančević</item>
    </izvorni_sadrzaj>
    <derivirana_varijabla naziv="DomainObject.Predmet.OstaliListFormated_1">
      <item>Ivica Jovančević</item>
    </derivirana_varijabla>
  </DomainObject.Predmet.OstaliListFormated>
  <DomainObject.Predmet.OstaliListFormatedOIB>
    <izvorni_sadrzaj>
      <item>Ivica Jovančević, OIB 69795106232</item>
    </izvorni_sadrzaj>
    <derivirana_varijabla naziv="DomainObject.Predmet.OstaliListFormatedOIB_1">
      <item>Ivica Jovančević, OIB 69795106232</item>
    </derivirana_varijabla>
  </DomainObject.Predmet.OstaliListFormatedOIB>
  <DomainObject.Predmet.OstaliListFormatedWithAdress>
    <izvorni_sadrzaj>
      <item>Ivica Jovančević, Poljana Dragutina Domjanića 42, 23000 Zadar</item>
    </izvorni_sadrzaj>
    <derivirana_varijabla naziv="DomainObject.Predmet.OstaliListFormatedWithAdress_1">
      <item>Ivica Jovančević, Poljana Dragutina Domjanića 42, 23000 Zadar</item>
    </derivirana_varijabla>
  </DomainObject.Predmet.OstaliListFormatedWithAdress>
  <DomainObject.Predmet.OstaliListFormatedWithAdressOIB>
    <izvorni_sadrzaj>
      <item>Ivica Jovančević, OIB 69795106232, Poljana Dragutina Domjanića 42, 23000 Zadar</item>
    </izvorni_sadrzaj>
    <derivirana_varijabla naziv="DomainObject.Predmet.OstaliListFormatedWithAdressOIB_1">
      <item>Ivica Jovančević, OIB 69795106232, Poljana Dragutina Domjanića 42, 23000 Zadar</item>
    </derivirana_varijabla>
  </DomainObject.Predmet.OstaliListFormatedWithAdressOIB>
  <DomainObject.Predmet.OstaliListNazivFormated>
    <izvorni_sadrzaj>
      <item>Ivica Jovančević</item>
    </izvorni_sadrzaj>
    <derivirana_varijabla naziv="DomainObject.Predmet.OstaliListNazivFormated_1">
      <item>Ivica Jovančević</item>
    </derivirana_varijabla>
  </DomainObject.Predmet.OstaliListNazivFormated>
  <DomainObject.Predmet.OstaliListNazivFormatedOIB>
    <izvorni_sadrzaj>
      <item>Ivica Jovančević, OIB 69795106232</item>
    </izvorni_sadrzaj>
    <derivirana_varijabla naziv="DomainObject.Predmet.OstaliListNazivFormatedOIB_1">
      <item>Ivica Jovančević, OIB 69795106232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BUILDING d.o.o. za građenje</izvorni_sadrzaj>
    <derivirana_varijabla naziv="DomainObject.Predmet.ProtustrankaIDrugi_1">BUILDING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BUILDING d.o.o. za građenje, OIB 84396492351, Poljana Dragutina Domjanića 42, 23000 Zadar</izvorni_sadrzaj>
    <derivirana_varijabla naziv="DomainObject.Predmet.ProtustrankaIDrugiAdressOIB_1">BUILDING d.o.o. za građenje, OIB 84396492351,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BUILDING d.o.o. za građenje</item>
      <item>Ivica Jovančević</item>
    </izvorni_sadrzaj>
    <derivirana_varijabla naziv="DomainObject.Predmet.SudioniciListNaziv_1">
      <item>FINA</item>
      <item>BUILDING d.o.o. za građenje</item>
      <item>Ivica Jovančević</item>
    </derivirana_varijabla>
  </DomainObject.Predmet.SudioniciListNaziv>
  <DomainObject.Predmet.SudioniciListAdressOIB>
    <izvorni_sadrzaj>
      <item>FINA, OIB 85821130368</item>
      <item>BUILDING d.o.o. za građenje, OIB 84396492351, Poljana Dragutina Domjanića 42,23000 Zadar</item>
      <item>Ivica Jovančević, OIB 69795106232, Poljana Dragutina Domjanića 42,23000 Zadar</item>
    </izvorni_sadrzaj>
    <derivirana_varijabla naziv="DomainObject.Predmet.SudioniciListAdressOIB_1">
      <item>FINA, OIB 85821130368</item>
      <item>BUILDING d.o.o. za građenje, OIB 84396492351, Poljana Dragutina Domjanića 42,23000 Zadar</item>
      <item>Ivica Jovančević, OIB 69795106232,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84396492351</item>
      <item>, OIB 69795106232</item>
    </izvorni_sadrzaj>
    <derivirana_varijabla naziv="DomainObject.Predmet.SudioniciListNazivOIB_1">
      <item>, OIB 85821130368</item>
      <item>, OIB 84396492351</item>
      <item>, OIB 69795106232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57228-BE47-4972-80F7-DFB9A7196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830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2016-03-22T11:34:00Z</dcterms:created>
  <dc:creator>Ardena Bajlo</dc:creator>
  <cp:lastModifiedBy>Merlina Klišmanić</cp:lastModifiedBy>
  <cp:lastPrinted>2016-03-21T07:53:00Z</cp:lastPrinted>
  <dcterms:modified xmlns:xsi="http://www.w3.org/2001/XMLSchema-instance" xsi:type="dcterms:W3CDTF">2016-03-23T13:11:00Z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