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c39a" w14:paraId="a9fc39a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952AE8">
        <w:t>640</w:t>
      </w:r>
      <w:r>
        <w:t>/1</w:t>
      </w:r>
      <w:r w:rsidR="00952AE8">
        <w:t>7</w:t>
      </w:r>
      <w:r>
        <w:t>-</w:t>
      </w:r>
      <w:r w:rsidR="00066125">
        <w:t>6</w:t>
      </w:r>
      <w:r w:rsidR="00952AE8">
        <w:t>4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ind w:hanging="720" w:left="360"/>
        <w:rPr>
          <w:sz w:val="22"/>
          <w:szCs w:val="22"/>
        </w:rPr>
      </w:pPr>
    </w:p>
    <w:p w:rsidRDefault="00D63025" w:rsidP="00D63025" w:rsidR="00D63025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3D797E">
      <w:pPr>
        <w:ind w:firstLine="720"/>
        <w:jc w:val="both"/>
      </w:pPr>
      <w:r>
        <w:t xml:space="preserve">Trgovački sud u Osijeku, po sucu mr. sc. Tihomiru Kovačeviću, kao stečajnom sucu, u stečajnom postupku nad stečajnim dužnikom Marin Plišo vl. Pekarsko-trgovački obrt "PLIŠO", Vukovar, Bana Josipa Jelačića 218, Reg. broj: 92649815, OIB 18609008920, dana </w:t>
      </w:r>
      <w:r w:rsidR="00AB3C9D">
        <w:t>24. svibnja 2018</w:t>
      </w:r>
      <w:r>
        <w:t xml:space="preserve">. </w:t>
      </w:r>
    </w:p>
    <w:p w:rsidRDefault="0066453B" w:rsidP="0066453B" w:rsidR="0066453B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510BB4" w:rsidP="00510BB4" w:rsidR="00510BB4"/>
    <w:p w:rsidRDefault="00AB3C9D" w:rsidP="00510BB4" w:rsidR="00AB3C9D"/>
    <w:p w:rsidRDefault="00AB3C9D" w:rsidP="00510BB4" w:rsidR="00AB3C9D">
      <w:r>
        <w:tab/>
        <w:t xml:space="preserve">Ispravlja se tablica rješenja ovoga suda poslovnog broja 14 St-640/17-24 od 14. prosinca 2017. tako da u izreci rješenja u tablici utvrđenih tražbina vjerovnika II. višeg isplatnog reda pod rednim brojem 2.  umjesto teksta: </w:t>
      </w:r>
    </w:p>
    <w:p w:rsidRDefault="009D0A25" w:rsidP="00510BB4" w:rsidR="009D0A25"/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44"/>
        <w:gridCol w:w="1462"/>
        <w:gridCol w:w="1536"/>
        <w:gridCol w:w="2032"/>
        <w:gridCol w:w="1476"/>
        <w:gridCol w:w="1476"/>
        <w:gridCol w:w="1144"/>
      </w:tblGrid>
      <w:tr w:rsidTr="00601DC9" w:rsidR="009D0A25" w:rsidRPr="00C71413">
        <w:trPr>
          <w:trHeight w:val="675"/>
        </w:trPr>
        <w:tc>
          <w:tcPr>
            <w:tcW w:type="pct" w:w="281"/>
            <w:shd w:fill="FFFFFF" w:color="000000" w:val="clear"/>
            <w:noWrap/>
            <w:vAlign w:val="center"/>
            <w:hideMark/>
          </w:tcPr>
          <w:p w:rsidRDefault="009D0A25" w:rsidP="003400C1" w:rsidR="009D0A25" w:rsidRPr="00C71413">
            <w:pPr>
              <w:jc w:val="center"/>
              <w:rPr>
                <w:b/>
                <w:bCs/>
                <w:color w:val="000000"/>
              </w:rPr>
            </w:pPr>
            <w:r w:rsidRPr="00C71413">
              <w:rPr>
                <w:b/>
                <w:bCs/>
                <w:color w:val="000000"/>
              </w:rPr>
              <w:t>2</w:t>
            </w:r>
          </w:p>
        </w:tc>
        <w:tc>
          <w:tcPr>
            <w:tcW w:type="pct" w:w="813"/>
            <w:shd w:fill="FFFFFF" w:color="000000" w:val="clear"/>
            <w:vAlign w:val="center"/>
            <w:hideMark/>
          </w:tcPr>
          <w:p w:rsidRDefault="009D0A25" w:rsidP="003400C1" w:rsidR="009D0A25" w:rsidRPr="00C71413">
            <w:r w:rsidRPr="00C71413">
              <w:t>ADDIKO-BANK d.d.</w:t>
            </w:r>
          </w:p>
        </w:tc>
        <w:tc>
          <w:tcPr>
            <w:tcW w:type="pct" w:w="667"/>
            <w:shd w:fill="FFFFFF" w:color="000000" w:val="clear"/>
            <w:vAlign w:val="center"/>
            <w:hideMark/>
          </w:tcPr>
          <w:p w:rsidRDefault="009D0A25" w:rsidP="003400C1" w:rsidR="009D0A25" w:rsidRPr="00C71413">
            <w:pPr>
              <w:jc w:val="center"/>
            </w:pPr>
            <w:r w:rsidRPr="00C71413">
              <w:t>14036333877</w:t>
            </w:r>
          </w:p>
        </w:tc>
        <w:tc>
          <w:tcPr>
            <w:tcW w:type="pct" w:w="1111"/>
            <w:shd w:fill="FFFFFF" w:color="000000" w:val="clear"/>
            <w:vAlign w:val="center"/>
            <w:hideMark/>
          </w:tcPr>
          <w:p w:rsidRDefault="009D0A25" w:rsidP="003400C1" w:rsidR="009D0A25" w:rsidRPr="00C71413">
            <w:pPr>
              <w:jc w:val="center"/>
            </w:pPr>
            <w:r w:rsidRPr="00C71413">
              <w:t>Slavonska 6, 10000 Zagreb</w:t>
            </w:r>
          </w:p>
        </w:tc>
        <w:tc>
          <w:tcPr>
            <w:tcW w:type="pct" w:w="740"/>
            <w:shd w:fill="FFFFFF" w:color="000000" w:val="clear"/>
            <w:vAlign w:val="center"/>
            <w:hideMark/>
          </w:tcPr>
          <w:p w:rsidRDefault="009D0A25" w:rsidP="003400C1" w:rsidR="009D0A25" w:rsidRPr="00C71413">
            <w:pPr>
              <w:jc w:val="right"/>
            </w:pPr>
            <w:r w:rsidRPr="00C71413">
              <w:t>1.315.968,29</w:t>
            </w:r>
          </w:p>
        </w:tc>
        <w:tc>
          <w:tcPr>
            <w:tcW w:type="pct" w:w="741"/>
            <w:shd w:fill="FFFFFF" w:color="000000" w:val="clear"/>
            <w:vAlign w:val="center"/>
            <w:hideMark/>
          </w:tcPr>
          <w:p w:rsidRDefault="009D0A25" w:rsidP="003400C1" w:rsidR="009D0A25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1.315.968,29</w:t>
            </w:r>
          </w:p>
        </w:tc>
        <w:tc>
          <w:tcPr>
            <w:tcW w:type="pct" w:w="648"/>
            <w:shd w:fill="FFFFFF" w:color="000000" w:val="clear"/>
            <w:vAlign w:val="center"/>
            <w:hideMark/>
          </w:tcPr>
          <w:p w:rsidRDefault="009D0A25" w:rsidP="003400C1" w:rsidR="009D0A25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 </w:t>
            </w:r>
          </w:p>
        </w:tc>
      </w:tr>
    </w:tbl>
    <w:p w:rsidRDefault="009D0A25" w:rsidP="00510BB4" w:rsidR="009D0A25"/>
    <w:p w:rsidRDefault="00601DC9" w:rsidP="00510BB4" w:rsidR="009D0A25">
      <w:r>
        <w:tab/>
        <w:t>treba stajati tekst:</w:t>
      </w:r>
    </w:p>
    <w:p w:rsidRDefault="00601DC9" w:rsidP="00510BB4" w:rsidR="00601DC9"/>
    <w:p w:rsidRDefault="00601DC9" w:rsidP="00510BB4" w:rsidR="00601DC9"/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44"/>
        <w:gridCol w:w="1462"/>
        <w:gridCol w:w="1536"/>
        <w:gridCol w:w="2032"/>
        <w:gridCol w:w="1476"/>
        <w:gridCol w:w="1476"/>
        <w:gridCol w:w="1144"/>
      </w:tblGrid>
      <w:tr w:rsidTr="003400C1" w:rsidR="00601DC9" w:rsidRPr="00C71413">
        <w:trPr>
          <w:trHeight w:val="675"/>
        </w:trPr>
        <w:tc>
          <w:tcPr>
            <w:tcW w:type="pct" w:w="281"/>
            <w:shd w:fill="FFFFFF" w:color="000000" w:val="clear"/>
            <w:noWrap/>
            <w:vAlign w:val="center"/>
            <w:hideMark/>
          </w:tcPr>
          <w:p w:rsidRDefault="00601DC9" w:rsidP="003400C1" w:rsidR="00601DC9" w:rsidRPr="00C71413">
            <w:pPr>
              <w:jc w:val="center"/>
              <w:rPr>
                <w:b/>
                <w:bCs/>
                <w:color w:val="000000"/>
              </w:rPr>
            </w:pPr>
            <w:r w:rsidRPr="00C71413">
              <w:rPr>
                <w:b/>
                <w:bCs/>
                <w:color w:val="000000"/>
              </w:rPr>
              <w:t>2</w:t>
            </w:r>
          </w:p>
        </w:tc>
        <w:tc>
          <w:tcPr>
            <w:tcW w:type="pct" w:w="813"/>
            <w:shd w:fill="FFFFFF" w:color="000000" w:val="clear"/>
            <w:vAlign w:val="center"/>
            <w:hideMark/>
          </w:tcPr>
          <w:p w:rsidRDefault="00601DC9" w:rsidP="003400C1" w:rsidR="00601DC9" w:rsidRPr="00C71413">
            <w:r>
              <w:t xml:space="preserve">B2 KAPITAL d.o.o. </w:t>
            </w:r>
          </w:p>
        </w:tc>
        <w:tc>
          <w:tcPr>
            <w:tcW w:type="pct" w:w="667"/>
            <w:shd w:fill="FFFFFF" w:color="000000" w:val="clear"/>
            <w:vAlign w:val="center"/>
            <w:hideMark/>
          </w:tcPr>
          <w:p w:rsidRDefault="00D77462" w:rsidP="003400C1" w:rsidR="00601DC9" w:rsidRPr="00C71413">
            <w:pPr>
              <w:jc w:val="center"/>
            </w:pPr>
            <w:r>
              <w:t>57509775367</w:t>
            </w:r>
          </w:p>
        </w:tc>
        <w:tc>
          <w:tcPr>
            <w:tcW w:type="pct" w:w="1111"/>
            <w:shd w:fill="FFFFFF" w:color="000000" w:val="clear"/>
            <w:vAlign w:val="center"/>
            <w:hideMark/>
          </w:tcPr>
          <w:p w:rsidRDefault="00601DC9" w:rsidP="003400C1" w:rsidR="00601DC9" w:rsidRPr="00C71413">
            <w:pPr>
              <w:jc w:val="center"/>
            </w:pPr>
            <w:r>
              <w:t>Radnička cesta 41</w:t>
            </w:r>
            <w:r w:rsidRPr="00C71413">
              <w:t>, 10000 Zagreb</w:t>
            </w:r>
          </w:p>
        </w:tc>
        <w:tc>
          <w:tcPr>
            <w:tcW w:type="pct" w:w="740"/>
            <w:shd w:fill="FFFFFF" w:color="000000" w:val="clear"/>
            <w:vAlign w:val="center"/>
            <w:hideMark/>
          </w:tcPr>
          <w:p w:rsidRDefault="00601DC9" w:rsidP="003400C1" w:rsidR="00601DC9" w:rsidRPr="00C71413">
            <w:pPr>
              <w:jc w:val="right"/>
            </w:pPr>
            <w:r w:rsidRPr="00C71413">
              <w:t>1.315.968,29</w:t>
            </w:r>
          </w:p>
        </w:tc>
        <w:tc>
          <w:tcPr>
            <w:tcW w:type="pct" w:w="741"/>
            <w:shd w:fill="FFFFFF" w:color="000000" w:val="clear"/>
            <w:vAlign w:val="center"/>
            <w:hideMark/>
          </w:tcPr>
          <w:p w:rsidRDefault="00601DC9" w:rsidP="003400C1" w:rsidR="00601DC9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1.315.968,29</w:t>
            </w:r>
          </w:p>
        </w:tc>
        <w:tc>
          <w:tcPr>
            <w:tcW w:type="pct" w:w="648"/>
            <w:shd w:fill="FFFFFF" w:color="000000" w:val="clear"/>
            <w:vAlign w:val="center"/>
            <w:hideMark/>
          </w:tcPr>
          <w:p w:rsidRDefault="00601DC9" w:rsidP="003400C1" w:rsidR="00601DC9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 </w:t>
            </w:r>
          </w:p>
        </w:tc>
      </w:tr>
    </w:tbl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3D797E" w:rsidP="003D797E" w:rsidR="003D797E">
      <w:pPr>
        <w:rPr>
          <w:b/>
          <w:bCs/>
        </w:rPr>
      </w:pPr>
    </w:p>
    <w:p w:rsidRDefault="00D77462" w:rsidP="003D797E" w:rsidR="00D77462">
      <w:pPr>
        <w:rPr>
          <w:b/>
          <w:bCs/>
        </w:rPr>
      </w:pPr>
    </w:p>
    <w:p w:rsidRDefault="00D77462" w:rsidP="00D77462" w:rsidR="007C1851">
      <w:pPr>
        <w:ind w:firstLine="720"/>
        <w:jc w:val="both"/>
      </w:pPr>
      <w:r>
        <w:t xml:space="preserve">Kako je </w:t>
      </w:r>
      <w:r w:rsidR="007C1851">
        <w:t>dana 21.05.2018. B2 KAPITAL d.o.o. Zagreb dostavio podnesak u kojemu navodi da je kao cesionar s društvom ADDIKO BANK d.d. Zagreb kao cedentom sklopio dana 13.03.2018. Ugovor o cesiji ovjerenu kod javnog bilježnika dana 21.03.2018.</w:t>
      </w:r>
      <w:r w:rsidR="00066125">
        <w:t xml:space="preserve"> i 17.04.2018. temeljem kojega je </w:t>
      </w:r>
      <w:r w:rsidR="00D71C7F">
        <w:t>ADDIKO BANK d.d. Zagreb kao cedent ustupio B2 KAPITAL d.o.o. Zagreb kao cesionaru svoju nenamirenu novčanu tražbinu prema stečajnom dužniku temelje</w:t>
      </w:r>
      <w:r w:rsidR="003F2CF1">
        <w:t>m Ugovora o kreditu broj 829-51</w:t>
      </w:r>
      <w:r w:rsidR="00D71C7F">
        <w:t>013502</w:t>
      </w:r>
      <w:r w:rsidR="003F2CF1">
        <w:t xml:space="preserve"> i dva pripadajuća aneksa istom kao i Sporazuma o osiguranju novčane tražbine svi ovjereni po javnom bilježniku i dostavljeni u ovjerenoj preslici</w:t>
      </w:r>
      <w:r w:rsidR="000A6A10">
        <w:t xml:space="preserve">. Ustupom tražbine temeljem predmetnih ugovora B2 KAPITAL d.o.o. Zagreb je u odnosu na istu </w:t>
      </w:r>
      <w:r w:rsidR="000A6A10">
        <w:lastRenderedPageBreak/>
        <w:t>tražbinu ušao u pravni položaj svog prednika ADDIKO BANK d.d. Zagreb</w:t>
      </w:r>
      <w:r w:rsidR="00EF3B11">
        <w:t>, te predlaže ispravak tablice kao u izreci ovoga rješenja</w:t>
      </w:r>
      <w:r w:rsidR="000A6A10">
        <w:t>.</w:t>
      </w:r>
    </w:p>
    <w:p w:rsidRDefault="007C1851" w:rsidP="00D77462" w:rsidR="007C1851">
      <w:pPr>
        <w:ind w:firstLine="720"/>
        <w:jc w:val="both"/>
      </w:pPr>
    </w:p>
    <w:p w:rsidRDefault="00B819B4" w:rsidP="00D77462" w:rsidR="00D77462" w:rsidRPr="00AD7C8A">
      <w:pPr>
        <w:ind w:firstLine="720"/>
        <w:jc w:val="both"/>
      </w:pPr>
      <w:r>
        <w:t>Slijedom navedenog odlučeno je kao u izreci ovoga rješenja.</w:t>
      </w:r>
    </w:p>
    <w:p w:rsidRDefault="003D797E" w:rsidP="00D77462" w:rsidR="003D797E">
      <w:pPr>
        <w:jc w:val="both"/>
      </w:pPr>
    </w:p>
    <w:p w:rsidRDefault="003D797E" w:rsidP="00D10CE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AB3C9D" w:rsidRPr="00AB3C9D">
        <w:rPr>
          <w:b w:val="false"/>
        </w:rPr>
        <w:t>24. svibnja 2018</w:t>
      </w:r>
      <w:r>
        <w:rPr>
          <w:b w:val="false"/>
          <w:bCs w:val="false"/>
        </w:rPr>
        <w:t>.</w:t>
      </w:r>
    </w:p>
    <w:p w:rsidRDefault="003D797E" w:rsidP="003D797E" w:rsidR="003D797E"/>
    <w:p w:rsidRDefault="003D797E" w:rsidP="003D797E" w:rsidR="003D797E"/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819B4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3D797E" w:rsidP="003D797E" w:rsidR="003D797E">
      <w:pPr>
        <w:jc w:val="both"/>
      </w:pPr>
    </w:p>
    <w:p w:rsidRDefault="003D797E" w:rsidP="003D797E" w:rsidR="003D797E">
      <w:pPr>
        <w:tabs>
          <w:tab w:pos="5220" w:val="left"/>
        </w:tabs>
        <w:ind w:right="4418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3D797E" w:rsidP="003D797E" w:rsidR="003D797E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stečajni upravitelj Vinko Ljubičić</w:t>
      </w:r>
    </w:p>
    <w:p w:rsidRDefault="00B819B4" w:rsidP="00B17043" w:rsidR="00B819B4">
      <w:pPr>
        <w:numPr>
          <w:ilvl w:val="0"/>
          <w:numId w:val="11"/>
        </w:numPr>
      </w:pPr>
      <w:r>
        <w:t>ADDIKO BANK d.d. Zagreb</w:t>
      </w:r>
    </w:p>
    <w:p w:rsidRDefault="00B819B4" w:rsidP="00B17043" w:rsidR="00B819B4">
      <w:pPr>
        <w:numPr>
          <w:ilvl w:val="0"/>
          <w:numId w:val="11"/>
        </w:numPr>
      </w:pPr>
      <w:r>
        <w:t>B2 KAPITAL d.o.o. Zagreb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p w:rsidRDefault="003D797E" w:rsidP="003D797E" w:rsidR="003D797E">
      <w:pPr>
        <w:jc w:val="both"/>
      </w:pPr>
    </w:p>
    <w:p w:rsidRDefault="003D797E" w:rsidP="003D797E" w:rsidR="003D797E"/>
    <w:p w:rsidRDefault="00952AE8" w:rsidP="00D63025" w:rsidR="00952AE8"/>
    <w:p w:rsidRDefault="00952AE8" w:rsidP="00D63025" w:rsidR="00952AE8"/>
    <w:p w:rsidRDefault="00952AE8" w:rsidP="00D63025" w:rsidR="00952AE8"/>
    <w:p w:rsidRDefault="00952AE8" w:rsidP="00D63025" w:rsidR="00952AE8"/>
    <w:p w:rsidRDefault="00952AE8" w:rsidP="00D63025" w:rsidR="00952AE8"/>
    <w:p w:rsidRDefault="00952AE8" w:rsidP="00D63025" w:rsidR="00952AE8"/>
    <w:p w:rsidRDefault="00952AE8" w:rsidP="00D63025" w:rsidR="00952AE8" w:rsidRPr="00D63025"/>
    <w:sectPr w:rsidR="00952AE8" w:rsidRPr="00D63025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15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952AE8" w:rsidR="00952AE8">
    <w:pPr>
      <w:jc w:val="right"/>
    </w:pPr>
    <w:r>
      <w:tab/>
    </w:r>
    <w:r>
      <w:tab/>
    </w:r>
    <w:r w:rsidR="00952AE8">
      <w:t>14 St-640/17-</w:t>
    </w:r>
    <w:r w:rsidR="00066125">
      <w:t>6</w:t>
    </w:r>
    <w:r w:rsidR="00952AE8">
      <w:t>4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0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3155B"/>
    <w:rsid w:val="00046053"/>
    <w:rsid w:val="00052C0B"/>
    <w:rsid w:val="00053130"/>
    <w:rsid w:val="000626B8"/>
    <w:rsid w:val="00063AC3"/>
    <w:rsid w:val="00064B0C"/>
    <w:rsid w:val="00066089"/>
    <w:rsid w:val="00066125"/>
    <w:rsid w:val="00070319"/>
    <w:rsid w:val="000726FE"/>
    <w:rsid w:val="00081FFA"/>
    <w:rsid w:val="000908DF"/>
    <w:rsid w:val="00090D92"/>
    <w:rsid w:val="000A0C1A"/>
    <w:rsid w:val="000A19A0"/>
    <w:rsid w:val="000A6A10"/>
    <w:rsid w:val="000A6EA3"/>
    <w:rsid w:val="000B03AD"/>
    <w:rsid w:val="000B1FDB"/>
    <w:rsid w:val="000C1D66"/>
    <w:rsid w:val="000C4699"/>
    <w:rsid w:val="000D23BB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61E"/>
    <w:rsid w:val="0016435C"/>
    <w:rsid w:val="00167253"/>
    <w:rsid w:val="00180796"/>
    <w:rsid w:val="00184300"/>
    <w:rsid w:val="00195508"/>
    <w:rsid w:val="001A195E"/>
    <w:rsid w:val="001A523B"/>
    <w:rsid w:val="001B5956"/>
    <w:rsid w:val="001B597F"/>
    <w:rsid w:val="001C1A8A"/>
    <w:rsid w:val="001C77A9"/>
    <w:rsid w:val="001D6CC5"/>
    <w:rsid w:val="001E554E"/>
    <w:rsid w:val="00222985"/>
    <w:rsid w:val="00227441"/>
    <w:rsid w:val="002309B7"/>
    <w:rsid w:val="00241AEE"/>
    <w:rsid w:val="002442D3"/>
    <w:rsid w:val="0024534F"/>
    <w:rsid w:val="0025029D"/>
    <w:rsid w:val="00255029"/>
    <w:rsid w:val="00255640"/>
    <w:rsid w:val="0025777C"/>
    <w:rsid w:val="00270975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1D97"/>
    <w:rsid w:val="002D379B"/>
    <w:rsid w:val="002D4A69"/>
    <w:rsid w:val="002D7B85"/>
    <w:rsid w:val="002E3B3A"/>
    <w:rsid w:val="002F32E3"/>
    <w:rsid w:val="002F443E"/>
    <w:rsid w:val="00300230"/>
    <w:rsid w:val="00301A82"/>
    <w:rsid w:val="0030662E"/>
    <w:rsid w:val="00311D2F"/>
    <w:rsid w:val="00316507"/>
    <w:rsid w:val="00317870"/>
    <w:rsid w:val="0032620E"/>
    <w:rsid w:val="00333EFD"/>
    <w:rsid w:val="00340190"/>
    <w:rsid w:val="00361FD0"/>
    <w:rsid w:val="00371A4B"/>
    <w:rsid w:val="0038344C"/>
    <w:rsid w:val="00387DD1"/>
    <w:rsid w:val="00390B09"/>
    <w:rsid w:val="003949DB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D797E"/>
    <w:rsid w:val="003E1379"/>
    <w:rsid w:val="003E4C50"/>
    <w:rsid w:val="003F2CF1"/>
    <w:rsid w:val="003F70D6"/>
    <w:rsid w:val="00417551"/>
    <w:rsid w:val="00430189"/>
    <w:rsid w:val="00436EF9"/>
    <w:rsid w:val="00450AE7"/>
    <w:rsid w:val="0046117D"/>
    <w:rsid w:val="0046659E"/>
    <w:rsid w:val="00467929"/>
    <w:rsid w:val="00474112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B1262"/>
    <w:rsid w:val="004B56E7"/>
    <w:rsid w:val="004C2E59"/>
    <w:rsid w:val="004D0825"/>
    <w:rsid w:val="004D0A05"/>
    <w:rsid w:val="004D436C"/>
    <w:rsid w:val="004D6A9D"/>
    <w:rsid w:val="00500537"/>
    <w:rsid w:val="0050699A"/>
    <w:rsid w:val="00507F72"/>
    <w:rsid w:val="00510BB4"/>
    <w:rsid w:val="005130B1"/>
    <w:rsid w:val="00526D37"/>
    <w:rsid w:val="00537F04"/>
    <w:rsid w:val="0054037B"/>
    <w:rsid w:val="00563213"/>
    <w:rsid w:val="00571EB4"/>
    <w:rsid w:val="00574C9B"/>
    <w:rsid w:val="00576C91"/>
    <w:rsid w:val="00592389"/>
    <w:rsid w:val="00597F84"/>
    <w:rsid w:val="00597F88"/>
    <w:rsid w:val="005A320F"/>
    <w:rsid w:val="005A73F6"/>
    <w:rsid w:val="005B32E2"/>
    <w:rsid w:val="005C5A85"/>
    <w:rsid w:val="005C5FEF"/>
    <w:rsid w:val="005D0D36"/>
    <w:rsid w:val="005D63CA"/>
    <w:rsid w:val="005F40BF"/>
    <w:rsid w:val="0060079E"/>
    <w:rsid w:val="00601CEB"/>
    <w:rsid w:val="00601DC9"/>
    <w:rsid w:val="00615E0F"/>
    <w:rsid w:val="006244A2"/>
    <w:rsid w:val="00637939"/>
    <w:rsid w:val="00651A4B"/>
    <w:rsid w:val="00660E15"/>
    <w:rsid w:val="0066453B"/>
    <w:rsid w:val="00666752"/>
    <w:rsid w:val="00675A13"/>
    <w:rsid w:val="00680AFB"/>
    <w:rsid w:val="00685E50"/>
    <w:rsid w:val="00686C35"/>
    <w:rsid w:val="00696644"/>
    <w:rsid w:val="006A029C"/>
    <w:rsid w:val="006A17BA"/>
    <w:rsid w:val="006B1987"/>
    <w:rsid w:val="006B5D32"/>
    <w:rsid w:val="006B6049"/>
    <w:rsid w:val="006D6B89"/>
    <w:rsid w:val="006F4348"/>
    <w:rsid w:val="00715943"/>
    <w:rsid w:val="007214D9"/>
    <w:rsid w:val="0072486E"/>
    <w:rsid w:val="0072737B"/>
    <w:rsid w:val="007633F9"/>
    <w:rsid w:val="00782162"/>
    <w:rsid w:val="007845B1"/>
    <w:rsid w:val="0079282C"/>
    <w:rsid w:val="007928B4"/>
    <w:rsid w:val="00796F29"/>
    <w:rsid w:val="007B3CBB"/>
    <w:rsid w:val="007B727D"/>
    <w:rsid w:val="007C06DA"/>
    <w:rsid w:val="007C07B6"/>
    <w:rsid w:val="007C0DBD"/>
    <w:rsid w:val="007C1851"/>
    <w:rsid w:val="007C6A48"/>
    <w:rsid w:val="007C7FF0"/>
    <w:rsid w:val="007D2000"/>
    <w:rsid w:val="007D2F1E"/>
    <w:rsid w:val="007F0C81"/>
    <w:rsid w:val="008027DC"/>
    <w:rsid w:val="00813776"/>
    <w:rsid w:val="0082194C"/>
    <w:rsid w:val="00823302"/>
    <w:rsid w:val="00824BF6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B7FB0"/>
    <w:rsid w:val="009C0496"/>
    <w:rsid w:val="009C60C6"/>
    <w:rsid w:val="009C64D8"/>
    <w:rsid w:val="009C6F26"/>
    <w:rsid w:val="009D0A25"/>
    <w:rsid w:val="009D572A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2819"/>
    <w:rsid w:val="00A756DA"/>
    <w:rsid w:val="00A766DD"/>
    <w:rsid w:val="00A80E48"/>
    <w:rsid w:val="00A82BBD"/>
    <w:rsid w:val="00A843D0"/>
    <w:rsid w:val="00AB3C9D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428F"/>
    <w:rsid w:val="00B401A4"/>
    <w:rsid w:val="00B467F1"/>
    <w:rsid w:val="00B50BAC"/>
    <w:rsid w:val="00B51724"/>
    <w:rsid w:val="00B520B6"/>
    <w:rsid w:val="00B551C2"/>
    <w:rsid w:val="00B57704"/>
    <w:rsid w:val="00B57978"/>
    <w:rsid w:val="00B61797"/>
    <w:rsid w:val="00B71617"/>
    <w:rsid w:val="00B819B4"/>
    <w:rsid w:val="00B8238B"/>
    <w:rsid w:val="00B87153"/>
    <w:rsid w:val="00B87D99"/>
    <w:rsid w:val="00B95212"/>
    <w:rsid w:val="00B960EC"/>
    <w:rsid w:val="00B96B79"/>
    <w:rsid w:val="00BB6472"/>
    <w:rsid w:val="00BD0F4A"/>
    <w:rsid w:val="00BD34A3"/>
    <w:rsid w:val="00BE4A6E"/>
    <w:rsid w:val="00BE75BA"/>
    <w:rsid w:val="00BF5F61"/>
    <w:rsid w:val="00BF7A0D"/>
    <w:rsid w:val="00C03212"/>
    <w:rsid w:val="00C03EEF"/>
    <w:rsid w:val="00C07D19"/>
    <w:rsid w:val="00C1193E"/>
    <w:rsid w:val="00C124F5"/>
    <w:rsid w:val="00C3739F"/>
    <w:rsid w:val="00C50425"/>
    <w:rsid w:val="00C50B40"/>
    <w:rsid w:val="00C53A95"/>
    <w:rsid w:val="00C613D2"/>
    <w:rsid w:val="00C71413"/>
    <w:rsid w:val="00C7265E"/>
    <w:rsid w:val="00C756BA"/>
    <w:rsid w:val="00C769B5"/>
    <w:rsid w:val="00CC6036"/>
    <w:rsid w:val="00CD23AC"/>
    <w:rsid w:val="00CD6314"/>
    <w:rsid w:val="00CF3132"/>
    <w:rsid w:val="00CF4B7E"/>
    <w:rsid w:val="00CF5BF2"/>
    <w:rsid w:val="00D0707D"/>
    <w:rsid w:val="00D10CEF"/>
    <w:rsid w:val="00D10E71"/>
    <w:rsid w:val="00D24AFA"/>
    <w:rsid w:val="00D2512D"/>
    <w:rsid w:val="00D31FCC"/>
    <w:rsid w:val="00D354A9"/>
    <w:rsid w:val="00D378AB"/>
    <w:rsid w:val="00D52E14"/>
    <w:rsid w:val="00D63025"/>
    <w:rsid w:val="00D63D54"/>
    <w:rsid w:val="00D71C7F"/>
    <w:rsid w:val="00D75DA6"/>
    <w:rsid w:val="00D77462"/>
    <w:rsid w:val="00D8111E"/>
    <w:rsid w:val="00D90165"/>
    <w:rsid w:val="00D9350C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3B11"/>
    <w:rsid w:val="00EF6E5F"/>
    <w:rsid w:val="00F144AE"/>
    <w:rsid w:val="00F17547"/>
    <w:rsid w:val="00F301CD"/>
    <w:rsid w:val="00F34C10"/>
    <w:rsid w:val="00F452DA"/>
    <w:rsid w:val="00F60686"/>
    <w:rsid w:val="00F60AF1"/>
    <w:rsid w:val="00F619B2"/>
    <w:rsid w:val="00F631BE"/>
    <w:rsid w:val="00F75896"/>
    <w:rsid w:val="00F77204"/>
    <w:rsid w:val="00F91201"/>
    <w:rsid w:val="00FB1B5D"/>
    <w:rsid w:val="00FB39A0"/>
    <w:rsid w:val="00FC7305"/>
    <w:rsid w:val="00FE17C5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31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31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Plišo</izvorni_sadrzaj>
    <derivirana_varijabla naziv="DomainObject.Predmet.ProtustrankaFormated_1">  Marin Plišo</derivirana_varijabla>
  </DomainObject.Predmet.ProtustrankaFormated>
  <DomainObject.Predmet.ProtustrankaFormatedOIB>
    <izvorni_sadrzaj>  Marin Plišo, OIB 18609008920</izvorni_sadrzaj>
    <derivirana_varijabla naziv="DomainObject.Predmet.ProtustrankaFormatedOIB_1">  Marin Plišo, OIB 18609008920</derivirana_varijabla>
  </DomainObject.Predmet.ProtustrankaFormatedOIB>
  <DomainObject.Predmet.ProtustrankaFormatedWithAdress>
    <izvorni_sadrzaj> Marin Plišo, Bana Josipa Jelačića 218, 32000 Vukovar</izvorni_sadrzaj>
    <derivirana_varijabla naziv="DomainObject.Predmet.ProtustrankaFormatedWithAdress_1"> Marin Plišo, Bana Josipa Jelačića 218, 32000 Vukovar</derivirana_varijabla>
  </DomainObject.Predmet.ProtustrankaFormatedWithAdress>
  <DomainObject.Predmet.ProtustrankaFormatedWithAdressOIB>
    <izvorni_sadrzaj> Marin Plišo, OIB 18609008920, Bana Josipa Jelačića 218, 32000 Vukovar</izvorni_sadrzaj>
    <derivirana_varijabla naziv="DomainObject.Predmet.ProtustrankaFormatedWithAdressOIB_1"> Marin Plišo, OIB 18609008920, Bana Josipa Jelačića 218, 32000 Vukovar</derivirana_varijabla>
  </DomainObject.Predmet.ProtustrankaFormatedWithAdressOIB>
  <DomainObject.Predmet.ProtustrankaWithAdress>
    <izvorni_sadrzaj>Marin Plišo Bana Josipa Jelačića 218, 32000 Vukovar</izvorni_sadrzaj>
    <derivirana_varijabla naziv="DomainObject.Predmet.ProtustrankaWithAdress_1">Marin Plišo Bana Josipa Jelačića 218, 32000 Vukovar</derivirana_varijabla>
  </DomainObject.Predmet.ProtustrankaWithAdress>
  <DomainObject.Predmet.ProtustrankaWithAdressOIB>
    <izvorni_sadrzaj>Marin Plišo, OIB 18609008920, Bana Josipa Jelačića 218, 32000 Vukovar</izvorni_sadrzaj>
    <derivirana_varijabla naziv="DomainObject.Predmet.ProtustrankaWithAdressOIB_1">Marin Plišo, OIB 18609008920, Bana Josipa Jelačića 218, 32000 Vukovar</derivirana_varijabla>
  </DomainObject.Predmet.ProtustrankaWithAdressOIB>
  <DomainObject.Predmet.ProtustrankaNazivFormated>
    <izvorni_sadrzaj>Marin Plišo</izvorni_sadrzaj>
    <derivirana_varijabla naziv="DomainObject.Predmet.ProtustrankaNazivFormated_1">Marin Plišo</derivirana_varijabla>
  </DomainObject.Predmet.ProtustrankaNazivFormated>
  <DomainObject.Predmet.ProtustrankaNazivFormatedOIB>
    <izvorni_sadrzaj>Marin Plišo, OIB 18609008920</izvorni_sadrzaj>
    <derivirana_varijabla naziv="DomainObject.Predmet.ProtustrankaNazivFormatedOIB_1">Marin Plišo, OIB 18609008920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fFINA RC OSIJEK</izvorni_sadrzaj>
    <derivirana_varijabla naziv="DomainObject.Predmet.StrankaFormated_1">  fFINA RC OSIJEK</derivirana_varijabla>
  </DomainObject.Predmet.StrankaFormated>
  <DomainObject.Predmet.StrankaFormatedOIB>
    <izvorni_sadrzaj>  fFINA RC OSIJEK, OIB 85821130368</izvorni_sadrzaj>
    <derivirana_varijabla naziv="DomainObject.Predmet.StrankaFormatedOIB_1">  fFINA RC OSIJEK, OIB 85821130368</derivirana_varijabla>
  </DomainObject.Predmet.StrankaFormatedOIB>
  <DomainObject.Predmet.StrankaFormatedWithAdress>
    <izvorni_sadrzaj> fFINA RC OSIJEK</izvorni_sadrzaj>
    <derivirana_varijabla naziv="DomainObject.Predmet.StrankaFormatedWithAdress_1"> fFINA RC OSIJEK</derivirana_varijabla>
  </DomainObject.Predmet.StrankaFormatedWithAdress>
  <DomainObject.Predmet.StrankaFormatedWithAdressOIB>
    <izvorni_sadrzaj> fFINA RC OSIJEK, OIB 85821130368</izvorni_sadrzaj>
    <derivirana_varijabla naziv="DomainObject.Predmet.StrankaFormatedWithAdressOIB_1"> fFINA RC OSIJEK, OIB 85821130368</derivirana_varijabla>
  </DomainObject.Predmet.StrankaFormatedWithAdressOIB>
  <DomainObject.Predmet.StrankaWithAdress>
    <izvorni_sadrzaj>fFINA RC OSIJEK </izvorni_sadrzaj>
    <derivirana_varijabla naziv="DomainObject.Predmet.StrankaWithAdress_1">fFINA RC OSIJEK </derivirana_varijabla>
  </DomainObject.Predmet.StrankaWithAdress>
  <DomainObject.Predmet.StrankaWithAdressOIB>
    <izvorni_sadrzaj>fFINA RC OSIJEK, OIB 85821130368</izvorni_sadrzaj>
    <derivirana_varijabla naziv="DomainObject.Predmet.StrankaWithAdressOIB_1">fFINA RC OSIJEK, OIB 85821130368</derivirana_varijabla>
  </DomainObject.Predmet.StrankaWithAdressOIB>
  <DomainObject.Predmet.StrankaNazivFormated>
    <izvorni_sadrzaj>fFINA RC OSIJEK</izvorni_sadrzaj>
    <derivirana_varijabla naziv="DomainObject.Predmet.StrankaNazivFormated_1">fFINA RC OSIJEK</derivirana_varijabla>
  </DomainObject.Predmet.StrankaNazivFormated>
  <DomainObject.Predmet.StrankaNazivFormatedOIB>
    <izvorni_sadrzaj>fFINA RC OSIJEK, OIB 85821130368</izvorni_sadrzaj>
    <derivirana_varijabla naziv="DomainObject.Predmet.StrankaNazivFormatedOIB_1">fFINA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fFINA RC OSIJEK</item>
    </izvorni_sadrzaj>
    <derivirana_varijabla naziv="DomainObject.Predmet.StrankaListFormated_1">
      <item>fFINA RC OSIJEK</item>
    </derivirana_varijabla>
  </DomainObject.Predmet.StrankaListFormated>
  <DomainObject.Predmet.StrankaListFormatedOIB>
    <izvorni_sadrzaj>
      <item>fFINA RC OSIJEK, OIB 85821130368</item>
    </izvorni_sadrzaj>
    <derivirana_varijabla naziv="DomainObject.Predmet.StrankaListFormatedOIB_1">
      <item>fFINA RC OSIJEK, OIB 85821130368</item>
    </derivirana_varijabla>
  </DomainObject.Predmet.StrankaListFormatedOIB>
  <DomainObject.Predmet.StrankaListFormatedWithAdress>
    <izvorni_sadrzaj>
      <item>fFINA RC OSIJEK</item>
    </izvorni_sadrzaj>
    <derivirana_varijabla naziv="DomainObject.Predmet.StrankaListFormatedWithAdress_1">
      <item>fFINA RC OSIJEK</item>
    </derivirana_varijabla>
  </DomainObject.Predmet.StrankaListFormatedWithAdress>
  <DomainObject.Predmet.StrankaListFormatedWithAdressOIB>
    <izvorni_sadrzaj>
      <item>fFINA RC OSIJEK, OIB 85821130368</item>
    </izvorni_sadrzaj>
    <derivirana_varijabla naziv="DomainObject.Predmet.StrankaListFormatedWithAdressOIB_1">
      <item>fFINA RC OSIJEK, OIB 85821130368</item>
    </derivirana_varijabla>
  </DomainObject.Predmet.StrankaListFormatedWithAdressOIB>
  <DomainObject.Predmet.StrankaListNazivFormated>
    <izvorni_sadrzaj>
      <item>fFINA RC OSIJEK</item>
    </izvorni_sadrzaj>
    <derivirana_varijabla naziv="DomainObject.Predmet.StrankaListNazivFormated_1">
      <item>fFINA RC OSIJEK</item>
    </derivirana_varijabla>
  </DomainObject.Predmet.StrankaListNazivFormated>
  <DomainObject.Predmet.StrankaListNazivFormatedOIB>
    <izvorni_sadrzaj>
      <item>fFINA RC OSIJEK, OIB 85821130368</item>
    </izvorni_sadrzaj>
    <derivirana_varijabla naziv="DomainObject.Predmet.StrankaListNazivFormatedOIB_1">
      <item>fFINA RC OSIJEK, OIB 85821130368</item>
    </derivirana_varijabla>
  </DomainObject.Predmet.StrankaListNazivFormatedOIB>
  <DomainObject.Predmet.ProtuStrankaListFormated>
    <izvorni_sadrzaj>
      <item>Marin Plišo</item>
    </izvorni_sadrzaj>
    <derivirana_varijabla naziv="DomainObject.Predmet.ProtuStrankaListFormated_1">
      <item>Marin Plišo</item>
    </derivirana_varijabla>
  </DomainObject.Predmet.ProtuStrankaListFormated>
  <DomainObject.Predmet.ProtuStrankaListFormatedOIB>
    <izvorni_sadrzaj>
      <item>Marin Plišo, OIB 18609008920</item>
    </izvorni_sadrzaj>
    <derivirana_varijabla naziv="DomainObject.Predmet.ProtuStrankaListFormatedOIB_1">
      <item>Marin Plišo, OIB 18609008920</item>
    </derivirana_varijabla>
  </DomainObject.Predmet.ProtuStrankaListFormatedOIB>
  <DomainObject.Predmet.ProtuStrankaListFormatedWithAdress>
    <izvorni_sadrzaj>
      <item>Marin Plišo, Bana Josipa Jelačića 218, 32000 Vukovar</item>
    </izvorni_sadrzaj>
    <derivirana_varijabla naziv="DomainObject.Predmet.ProtuStrankaListFormatedWithAdress_1">
      <item>Marin Plišo, Bana Josipa Jelačića 218, 32000 Vukovar</item>
    </derivirana_varijabla>
  </DomainObject.Predmet.ProtuStrankaListFormatedWithAdress>
  <DomainObject.Predmet.ProtuStrankaListFormatedWithAdressOIB>
    <izvorni_sadrzaj>
      <item>Marin Plišo, OIB 18609008920, Bana Josipa Jelačića 218, 32000 Vukovar</item>
    </izvorni_sadrzaj>
    <derivirana_varijabla naziv="DomainObject.Predmet.ProtuStrankaListFormatedWithAdressOIB_1">
      <item>Marin Plišo, OIB 18609008920, Bana Josipa Jelačića 218, 32000 Vukovar</item>
    </derivirana_varijabla>
  </DomainObject.Predmet.ProtuStrankaListFormatedWithAdressOIB>
  <DomainObject.Predmet.ProtuStrankaListNazivFormated>
    <izvorni_sadrzaj>
      <item>Marin Plišo</item>
    </izvorni_sadrzaj>
    <derivirana_varijabla naziv="DomainObject.Predmet.ProtuStrankaListNazivFormated_1">
      <item>Marin Plišo</item>
    </derivirana_varijabla>
  </DomainObject.Predmet.ProtuStrankaListNazivFormated>
  <DomainObject.Predmet.ProtuStrankaListNazivFormatedOIB>
    <izvorni_sadrzaj>
      <item>Marin Plišo, OIB 18609008920</item>
    </izvorni_sadrzaj>
    <derivirana_varijabla naziv="DomainObject.Predmet.ProtuStrankaListNazivFormatedOIB_1">
      <item>Marin Plišo, OIB 18609008920</item>
    </derivirana_varijabla>
  </DomainObject.Predmet.ProtuStrankaListNazivFormatedOIB>
  <DomainObject.Predmet.OstaliListFormated>
    <izvorni_sadrzaj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OstaliListFormated_1"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OstaliListFormated>
  <DomainObject.Predmet.OstaliListFormatedOIB>
    <izvorni_sadrzaj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izvorni_sadrzaj>
    <derivirana_varijabla naziv="DomainObject.Predmet.OstaliListFormatedOIB_1"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derivirana_varijabla>
  </DomainObject.Predmet.OstaliListFormatedOIB>
  <DomainObject.Predmet.OstaliListFormatedWithAdress>
    <izvorni_sadrzaj>
      <item>ŽDO GUO Vukovar</item>
      <item>Vinko Ljubičić, Orljavska 4A, 31000 Osijek</item>
      <item>RH, MINISTARSTVO FINANCIJA Zagreb, Katančićeva 5, 10000 Zagreb</item>
      <item>VOLKO d.o.o., S. Vraza 11, 32000 Vukovar</item>
      <item>ADDIKO BANK d.d., Slavonska 6, 10000 Zagreb</item>
      <item>Fond za razvoj i zapošljavanje, Preobraženska 4, 10000 Zagreb</item>
      <item>CROATIA BANKA d.d., R. Frangeša Mihanovića 9, 10000 Zagreb</item>
      <item>Lavoslav Bosanac, Julija Benešića 10, 32000 Vukovar</item>
    </izvorni_sadrzaj>
    <derivirana_varijabla naziv="DomainObject.Predmet.OstaliListFormatedWithAdress_1">
      <item>ŽDO GUO Vukovar</item>
      <item>Vinko Ljubičić, Orljavska 4A, 31000 Osijek</item>
      <item>RH, MINISTARSTVO FINANCIJA Zagreb, Katančićeva 5, 10000 Zagreb</item>
      <item>VOLKO d.o.o., S. Vraza 11, 32000 Vukovar</item>
      <item>ADDIKO BANK d.d., Slavonska 6, 10000 Zagreb</item>
      <item>Fond za razvoj i zapošljavanje, Preobraženska 4, 10000 Zagreb</item>
      <item>CROATIA BANKA d.d., R. Frangeša Mihanovića 9, 10000 Zagreb</item>
      <item>Lavoslav Bosanac, Julija Benešića 10, 32000 Vukovar</item>
    </derivirana_varijabla>
  </DomainObject.Predmet.OstaliListFormatedWithAdress>
  <DomainObject.Predmet.OstaliListFormatedWithAdressOIB>
    <izvorni_sadrzaj>
      <item>ŽDO GUO Vukovar</item>
      <item>Vinko Ljubičić, OIB 91327367435, Orljavska 4A, 31000 Osijek</item>
      <item>RH, MINISTARSTVO FINANCIJA Zagreb, OIB 18683136487, Katančićeva 5, 10000 Zagreb</item>
      <item>VOLKO d.o.o., OIB 99845441972, S. Vraza 11, 32000 Vukovar</item>
      <item>ADDIKO BANK d.d., OIB 14036333877, Slavonska 6, 10000 Zagreb</item>
      <item>Fond za razvoj i zapošljavanje, Preobraženska 4, 10000 Zagreb</item>
      <item>CROATIA BANKA d.d., OIB 32247795989, R. Frangeša Mihanovića 9, 10000 Zagreb</item>
      <item>Lavoslav Bosanac, OIB 15794915415, Julija Benešića 10, 32000 Vukovar</item>
    </izvorni_sadrzaj>
    <derivirana_varijabla naziv="DomainObject.Predmet.OstaliListFormatedWithAdressOIB_1">
      <item>ŽDO GUO Vukovar</item>
      <item>Vinko Ljubičić, OIB 91327367435, Orljavska 4A, 31000 Osijek</item>
      <item>RH, MINISTARSTVO FINANCIJA Zagreb, OIB 18683136487, Katančićeva 5, 10000 Zagreb</item>
      <item>VOLKO d.o.o., OIB 99845441972, S. Vraza 11, 32000 Vukovar</item>
      <item>ADDIKO BANK d.d., OIB 14036333877, Slavonska 6, 10000 Zagreb</item>
      <item>Fond za razvoj i zapošljavanje, Preobraženska 4, 10000 Zagreb</item>
      <item>CROATIA BANKA d.d., OIB 32247795989, R. Frangeša Mihanovića 9, 10000 Zagreb</item>
      <item>Lavoslav Bosanac, OIB 15794915415, Julija Benešića 10, 32000 Vukovar</item>
    </derivirana_varijabla>
  </DomainObject.Predmet.OstaliListFormatedWithAdressOIB>
  <DomainObject.Predmet.OstaliListNazivFormated>
    <izvorni_sadrzaj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OstaliListNazivFormated_1"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OstaliListNazivFormated>
  <DomainObject.Predmet.OstaliListNazivFormatedOIB>
    <izvorni_sadrzaj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izvorni_sadrzaj>
    <derivirana_varijabla naziv="DomainObject.Predmet.OstaliListNazivFormatedOIB_1"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fFINA RC OSIJEK</izvorni_sadrzaj>
    <derivirana_varijabla naziv="DomainObject.Predmet.StrankaIDrugi_1">fFINA RC OSIJEK</derivirana_varijabla>
  </DomainObject.Predmet.StrankaIDrugi>
  <DomainObject.Predmet.ProtustrankaIDrugi>
    <izvorni_sadrzaj>Marin Plišo</izvorni_sadrzaj>
    <derivirana_varijabla naziv="DomainObject.Predmet.ProtustrankaIDrugi_1">Marin Plišo</derivirana_varijabla>
  </DomainObject.Predmet.ProtustrankaIDrugi>
  <DomainObject.Predmet.StrankaIDrugiAdressOIB>
    <izvorni_sadrzaj>fFINA RC OSIJEK, OIB 85821130368</izvorni_sadrzaj>
    <derivirana_varijabla naziv="DomainObject.Predmet.StrankaIDrugiAdressOIB_1">fFINA RC OSIJEK, OIB 85821130368</derivirana_varijabla>
  </DomainObject.Predmet.StrankaIDrugiAdressOIB>
  <DomainObject.Predmet.ProtustrankaIDrugiAdressOIB>
    <izvorni_sadrzaj>Marin Plišo, OIB 18609008920, Bana Josipa Jelačića 218, 32000 Vukovar</izvorni_sadrzaj>
    <derivirana_varijabla naziv="DomainObject.Predmet.ProtustrankaIDrugiAdressOIB_1">Marin Plišo, OIB 18609008920, Bana Josipa Jelačića 218,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fFINA RC OSIJEK</item>
      <item>Marin Plišo</item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SudioniciListNaziv_1">
      <item>fFINA RC OSIJEK</item>
      <item>Marin Plišo</item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SudioniciListNaziv>
  <DomainObject.Predmet.SudioniciListAdressOIB>
    <izvorni_sadrzaj>
      <item>fFINA RC OSIJEK, OIB 85821130368</item>
      <item>Marin Plišo, OIB 18609008920, Bana Josipa Jelačića 218,32000 Vukovar</item>
      <item>ŽDO GUO Vukovar</item>
      <item>Vinko Ljubičić, OIB 91327367435, Orljavska 4A,31000 Osijek</item>
      <item>RH, MINISTARSTVO FINANCIJA Zagreb, OIB 18683136487, Katančićeva 5,10000 Zagreb</item>
      <item>VOLKO d.o.o., OIB 99845441972, S. Vraza 11,32000 Vukovar</item>
      <item>ADDIKO BANK d.d., OIB 14036333877, Slavonska 6,10000 Zagreb</item>
      <item>Fond za razvoj i zapošljavanje, Preobraženska 4,10000 Zagreb</item>
      <item>CROATIA BANKA d.d., OIB 32247795989, R. Frangeša Mihanovića 9,10000 Zagreb</item>
      <item>Lavoslav Bosanac, OIB 15794915415, Julija Benešića 10,32000 Vukovar</item>
    </izvorni_sadrzaj>
    <derivirana_varijabla naziv="DomainObject.Predmet.SudioniciListAdressOIB_1">
      <item>fFINA RC OSIJEK, OIB 85821130368</item>
      <item>Marin Plišo, OIB 18609008920, Bana Josipa Jelačića 218,32000 Vukovar</item>
      <item>ŽDO GUO Vukovar</item>
      <item>Vinko Ljubičić, OIB 91327367435, Orljavska 4A,31000 Osijek</item>
      <item>RH, MINISTARSTVO FINANCIJA Zagreb, OIB 18683136487, Katančićeva 5,10000 Zagreb</item>
      <item>VOLKO d.o.o., OIB 99845441972, S. Vraza 11,32000 Vukovar</item>
      <item>ADDIKO BANK d.d., OIB 14036333877, Slavonska 6,10000 Zagreb</item>
      <item>Fond za razvoj i zapošljavanje, Preobraženska 4,10000 Zagreb</item>
      <item>CROATIA BANKA d.d., OIB 32247795989, R. Frangeša Mihanovića 9,10000 Zagreb</item>
      <item>Lavoslav Bosanac, OIB 15794915415, Julija Benešića 10,32000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18609008920</item>
      <item>, OIB null</item>
      <item>, OIB 91327367435</item>
      <item>, OIB 18683136487</item>
      <item>, OIB 99845441972</item>
      <item>, OIB 14036333877</item>
      <item>, OIB null</item>
      <item>, OIB 32247795989</item>
      <item>, OIB 15794915415</item>
    </izvorni_sadrzaj>
    <derivirana_varijabla naziv="DomainObject.Predmet.SudioniciListNazivOIB_1">
      <item>, OIB 85821130368</item>
      <item>, OIB 18609008920</item>
      <item>, OIB null</item>
      <item>, OIB 91327367435</item>
      <item>, OIB 18683136487</item>
      <item>, OIB 99845441972</item>
      <item>, OIB 14036333877</item>
      <item>, OIB null</item>
      <item>, OIB 32247795989</item>
      <item>, OIB 15794915415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83AB2C-0286-4198-8319-D24FD4C56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355</properties:Words>
  <properties:Characters>1926</properties:Characters>
  <properties:Lines>93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2018-05-24T10:25:00Z</dcterms:created>
  <dc:creator>banka</dc:creator>
  <cp:lastModifiedBy>Elizabeta Đeke</cp:lastModifiedBy>
  <cp:lastPrinted>2018-05-24T10:38:00Z</cp:lastPrinted>
  <dcterms:modified xmlns:xsi="http://www.w3.org/2001/XMLSchema-instance" xsi:type="dcterms:W3CDTF">2018-05-24T11:31:00Z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(-24)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