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4550" w14:paraId="3b14550" w:rsidRDefault="00BC6CD5" w:rsidP="001D6C42" w:rsidR="001D6C42" w:rsidRPr="00F435C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435C1">
        <w:rPr>
          <w:rFonts w:hAnsi="Times New Roman" w:ascii="Times New Roman"/>
          <w:sz w:val="24"/>
        </w:rPr>
        <w:t xml:space="preserve">              </w:t>
      </w:r>
      <w:r w:rsidR="00A41B9D" w:rsidRPr="00F435C1">
        <w:rPr>
          <w:noProof/>
        </w:rPr>
        <w:drawing>
          <wp:inline distR="0" distL="0" distB="0" distT="0">
            <wp:extent cy="898734" cx="6762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734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DB6B6B" w:rsidRPr="00F435C1">
        <w:tc>
          <w:tcPr>
            <w:tcW w:type="dxa" w:w="3240"/>
          </w:tcPr>
          <w:p w:rsidRDefault="00962F5B" w:rsidP="00CA06B1" w:rsidR="00962F5B" w:rsidRPr="00F435C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F435C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435C1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F435C1">
            <w:pPr>
              <w:rPr>
                <w:sz w:val="24"/>
                <w:szCs w:val="24"/>
              </w:rPr>
            </w:pPr>
            <w:r w:rsidRPr="00F435C1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F435C1">
            <w:pPr>
              <w:rPr>
                <w:sz w:val="24"/>
                <w:szCs w:val="24"/>
              </w:rPr>
            </w:pPr>
            <w:r w:rsidRPr="00F435C1">
              <w:rPr>
                <w:sz w:val="24"/>
                <w:szCs w:val="24"/>
              </w:rPr>
              <w:t xml:space="preserve">Zagreb, </w:t>
            </w:r>
            <w:proofErr w:type="spellStart"/>
            <w:r w:rsidRPr="00F435C1">
              <w:rPr>
                <w:sz w:val="24"/>
                <w:szCs w:val="24"/>
              </w:rPr>
              <w:t>Amruševa</w:t>
            </w:r>
            <w:proofErr w:type="spellEnd"/>
            <w:r w:rsidRPr="00F435C1">
              <w:rPr>
                <w:sz w:val="24"/>
                <w:szCs w:val="24"/>
              </w:rPr>
              <w:t xml:space="preserve"> 2/II</w:t>
            </w:r>
          </w:p>
        </w:tc>
      </w:tr>
    </w:tbl>
    <w:p w:rsidRDefault="006F7455" w:rsidR="00581FFD" w:rsidRPr="00F435C1">
      <w:pPr>
        <w:rPr>
          <w:sz w:val="24"/>
        </w:rPr>
      </w:pP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  <w:t xml:space="preserve">  </w:t>
      </w:r>
    </w:p>
    <w:p w:rsidRDefault="005F2942" w:rsidP="00D2041F" w:rsidR="005F2942" w:rsidRPr="00F435C1">
      <w:pPr>
        <w:jc w:val="center"/>
        <w:rPr>
          <w:sz w:val="24"/>
        </w:rPr>
      </w:pPr>
      <w:r w:rsidRPr="00F435C1">
        <w:rPr>
          <w:sz w:val="24"/>
        </w:rPr>
        <w:t>REPUBLIK</w:t>
      </w:r>
      <w:r w:rsidR="00BC6CD5" w:rsidRPr="00F435C1">
        <w:rPr>
          <w:sz w:val="24"/>
        </w:rPr>
        <w:t>A  HRVATSKA</w:t>
      </w:r>
    </w:p>
    <w:p w:rsidRDefault="006F7455" w:rsidR="006F7455" w:rsidRPr="00F435C1">
      <w:pPr>
        <w:rPr>
          <w:sz w:val="24"/>
        </w:rPr>
      </w:pP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</w:r>
      <w:r w:rsidRPr="00F435C1">
        <w:rPr>
          <w:sz w:val="24"/>
        </w:rPr>
        <w:tab/>
        <w:t xml:space="preserve">               </w:t>
      </w:r>
    </w:p>
    <w:p w:rsidRDefault="006F7455" w:rsidR="006F7455" w:rsidRPr="00F435C1">
      <w:pPr>
        <w:ind w:left="2880"/>
        <w:jc w:val="right"/>
        <w:rPr>
          <w:b/>
          <w:sz w:val="24"/>
        </w:rPr>
      </w:pPr>
      <w:r w:rsidRPr="00F435C1">
        <w:rPr>
          <w:sz w:val="24"/>
        </w:rPr>
        <w:t xml:space="preserve">   R J E Š E NJ E </w:t>
      </w:r>
      <w:r w:rsidRPr="00F435C1">
        <w:rPr>
          <w:sz w:val="24"/>
        </w:rPr>
        <w:tab/>
      </w:r>
      <w:r w:rsidRPr="00F435C1">
        <w:rPr>
          <w:b/>
          <w:sz w:val="24"/>
        </w:rPr>
        <w:tab/>
      </w:r>
      <w:r w:rsidRPr="00F435C1">
        <w:rPr>
          <w:b/>
          <w:sz w:val="24"/>
        </w:rPr>
        <w:tab/>
      </w:r>
      <w:r w:rsidRPr="00F435C1">
        <w:rPr>
          <w:b/>
          <w:sz w:val="24"/>
        </w:rPr>
        <w:tab/>
      </w:r>
      <w:r w:rsidRPr="00F435C1">
        <w:rPr>
          <w:b/>
          <w:sz w:val="24"/>
        </w:rPr>
        <w:tab/>
      </w:r>
    </w:p>
    <w:p w:rsidRDefault="00E506F5" w:rsidR="00E506F5" w:rsidRPr="00F435C1">
      <w:pPr>
        <w:jc w:val="center"/>
        <w:rPr>
          <w:b/>
          <w:sz w:val="24"/>
        </w:rPr>
      </w:pPr>
    </w:p>
    <w:p w:rsidRDefault="006F7455" w:rsidP="00CA06B1" w:rsidR="00CA06B1" w:rsidRPr="00F435C1">
      <w:pPr>
        <w:jc w:val="both"/>
        <w:rPr>
          <w:sz w:val="24"/>
          <w:szCs w:val="24"/>
        </w:rPr>
      </w:pPr>
      <w:r w:rsidRPr="00F435C1">
        <w:tab/>
      </w:r>
      <w:r w:rsidR="00CA06B1" w:rsidRPr="00F435C1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467782" w:rsidRPr="00F435C1">
        <w:rPr>
          <w:b/>
          <w:sz w:val="24"/>
          <w:szCs w:val="24"/>
        </w:rPr>
        <w:t>MOTIV STUDIO d.o.o.,</w:t>
      </w:r>
      <w:r w:rsidR="00467782" w:rsidRPr="00F435C1">
        <w:rPr>
          <w:sz w:val="24"/>
          <w:szCs w:val="24"/>
        </w:rPr>
        <w:t xml:space="preserve"> Zagreb, </w:t>
      </w:r>
      <w:proofErr w:type="spellStart"/>
      <w:r w:rsidR="00467782" w:rsidRPr="00F435C1">
        <w:rPr>
          <w:sz w:val="24"/>
          <w:szCs w:val="24"/>
        </w:rPr>
        <w:t>Bukovačka</w:t>
      </w:r>
      <w:proofErr w:type="spellEnd"/>
      <w:r w:rsidR="00467782" w:rsidRPr="00F435C1">
        <w:rPr>
          <w:sz w:val="24"/>
          <w:szCs w:val="24"/>
        </w:rPr>
        <w:t xml:space="preserve"> cesta 50., OIB: 74131387903</w:t>
      </w:r>
      <w:r w:rsidR="000617FB" w:rsidRPr="00F435C1">
        <w:rPr>
          <w:sz w:val="24"/>
          <w:szCs w:val="24"/>
        </w:rPr>
        <w:t xml:space="preserve">, </w:t>
      </w:r>
      <w:r w:rsidR="00CA06B1" w:rsidRPr="00F435C1">
        <w:rPr>
          <w:sz w:val="24"/>
          <w:szCs w:val="24"/>
        </w:rPr>
        <w:t xml:space="preserve">dana </w:t>
      </w:r>
      <w:r w:rsidR="00467782" w:rsidRPr="00F435C1">
        <w:rPr>
          <w:sz w:val="24"/>
          <w:szCs w:val="24"/>
        </w:rPr>
        <w:t>10</w:t>
      </w:r>
      <w:r w:rsidR="00CA06B1" w:rsidRPr="00F435C1">
        <w:rPr>
          <w:sz w:val="24"/>
          <w:szCs w:val="24"/>
        </w:rPr>
        <w:t xml:space="preserve">. </w:t>
      </w:r>
      <w:r w:rsidR="00467782" w:rsidRPr="00F435C1">
        <w:rPr>
          <w:sz w:val="24"/>
          <w:szCs w:val="24"/>
        </w:rPr>
        <w:t>siječnja</w:t>
      </w:r>
      <w:r w:rsidR="00CA06B1" w:rsidRPr="00F435C1">
        <w:rPr>
          <w:sz w:val="24"/>
          <w:szCs w:val="24"/>
        </w:rPr>
        <w:t xml:space="preserve"> 2016.</w:t>
      </w:r>
    </w:p>
    <w:p w:rsidRDefault="007119FA" w:rsidP="00016E4C" w:rsidR="007119FA">
      <w:pPr>
        <w:jc w:val="center"/>
        <w:rPr>
          <w:sz w:val="24"/>
        </w:rPr>
      </w:pPr>
    </w:p>
    <w:p w:rsidRDefault="00016E4C" w:rsidP="00016E4C" w:rsidR="00016E4C" w:rsidRPr="00F435C1">
      <w:pPr>
        <w:jc w:val="center"/>
        <w:rPr>
          <w:sz w:val="24"/>
        </w:rPr>
      </w:pPr>
      <w:r w:rsidRPr="00F435C1">
        <w:rPr>
          <w:sz w:val="24"/>
        </w:rPr>
        <w:t>r i j e š i o    j e</w:t>
      </w:r>
    </w:p>
    <w:p w:rsidRDefault="006F7455" w:rsidR="006F7455" w:rsidRPr="00F435C1">
      <w:pPr>
        <w:jc w:val="center"/>
        <w:rPr>
          <w:b/>
          <w:sz w:val="24"/>
        </w:rPr>
      </w:pPr>
    </w:p>
    <w:p w:rsidRDefault="00E506F5" w:rsidP="00752856" w:rsidR="00752856" w:rsidRPr="00F435C1">
      <w:pPr>
        <w:ind w:firstLine="720"/>
        <w:jc w:val="both"/>
        <w:rPr>
          <w:sz w:val="24"/>
          <w:szCs w:val="24"/>
        </w:rPr>
      </w:pPr>
      <w:r w:rsidRPr="00F435C1">
        <w:rPr>
          <w:sz w:val="24"/>
          <w:szCs w:val="24"/>
        </w:rPr>
        <w:t xml:space="preserve">Obustavlja se </w:t>
      </w:r>
      <w:r w:rsidR="00351A20" w:rsidRPr="00F435C1">
        <w:rPr>
          <w:sz w:val="24"/>
          <w:szCs w:val="24"/>
        </w:rPr>
        <w:t xml:space="preserve">skraćeni </w:t>
      </w:r>
      <w:r w:rsidRPr="00F435C1">
        <w:rPr>
          <w:sz w:val="24"/>
          <w:szCs w:val="24"/>
        </w:rPr>
        <w:t xml:space="preserve">stečajni postupak nad dužnikom </w:t>
      </w:r>
      <w:r w:rsidR="00467782" w:rsidRPr="00F435C1">
        <w:rPr>
          <w:sz w:val="24"/>
          <w:szCs w:val="24"/>
        </w:rPr>
        <w:t xml:space="preserve">MOTIV STUDIO d.o.o., Zagreb, </w:t>
      </w:r>
      <w:proofErr w:type="spellStart"/>
      <w:r w:rsidR="00467782" w:rsidRPr="00F435C1">
        <w:rPr>
          <w:sz w:val="24"/>
          <w:szCs w:val="24"/>
        </w:rPr>
        <w:t>Bukovačka</w:t>
      </w:r>
      <w:proofErr w:type="spellEnd"/>
      <w:r w:rsidR="00467782" w:rsidRPr="00F435C1">
        <w:rPr>
          <w:sz w:val="24"/>
          <w:szCs w:val="24"/>
        </w:rPr>
        <w:t xml:space="preserve"> cesta 50., OIB: 74131387903</w:t>
      </w:r>
      <w:r w:rsidR="00351A20" w:rsidRPr="00F435C1">
        <w:rPr>
          <w:sz w:val="24"/>
          <w:szCs w:val="24"/>
        </w:rPr>
        <w:t>.</w:t>
      </w:r>
    </w:p>
    <w:p w:rsidRDefault="00267843" w:rsidP="00267843" w:rsidR="00267843" w:rsidRPr="00F435C1">
      <w:pPr>
        <w:jc w:val="both"/>
        <w:rPr>
          <w:sz w:val="24"/>
          <w:szCs w:val="24"/>
        </w:rPr>
      </w:pPr>
    </w:p>
    <w:p w:rsidRDefault="006F7455" w:rsidR="006F7455" w:rsidRPr="00F435C1">
      <w:pPr>
        <w:jc w:val="center"/>
        <w:rPr>
          <w:sz w:val="24"/>
        </w:rPr>
      </w:pPr>
      <w:r w:rsidRPr="00F435C1">
        <w:rPr>
          <w:sz w:val="24"/>
        </w:rPr>
        <w:t>Obrazloženje</w:t>
      </w:r>
    </w:p>
    <w:p w:rsidRDefault="006F7455" w:rsidR="006F7455" w:rsidRPr="00F435C1">
      <w:pPr>
        <w:jc w:val="both"/>
        <w:rPr>
          <w:sz w:val="24"/>
        </w:rPr>
      </w:pPr>
    </w:p>
    <w:p w:rsidRDefault="006F7455" w:rsidP="00871CE3" w:rsidR="00871CE3" w:rsidRPr="00F435C1">
      <w:pPr>
        <w:ind w:firstLine="708"/>
        <w:jc w:val="both"/>
        <w:rPr>
          <w:sz w:val="24"/>
          <w:szCs w:val="24"/>
        </w:rPr>
      </w:pPr>
      <w:r w:rsidRPr="00F435C1">
        <w:rPr>
          <w:sz w:val="24"/>
        </w:rPr>
        <w:tab/>
      </w:r>
      <w:r w:rsidR="00871CE3" w:rsidRPr="00F435C1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67782" w:rsidRPr="00F435C1">
        <w:rPr>
          <w:sz w:val="24"/>
          <w:szCs w:val="24"/>
        </w:rPr>
        <w:t xml:space="preserve">MOTIV STUDIO d.o.o., Zagreb, </w:t>
      </w:r>
      <w:proofErr w:type="spellStart"/>
      <w:r w:rsidR="00467782" w:rsidRPr="00F435C1">
        <w:rPr>
          <w:sz w:val="24"/>
          <w:szCs w:val="24"/>
        </w:rPr>
        <w:t>Bukovačka</w:t>
      </w:r>
      <w:proofErr w:type="spellEnd"/>
      <w:r w:rsidR="00467782" w:rsidRPr="00F435C1">
        <w:rPr>
          <w:sz w:val="24"/>
          <w:szCs w:val="24"/>
        </w:rPr>
        <w:t xml:space="preserve"> cesta 50., OIB: 74131387903</w:t>
      </w:r>
      <w:r w:rsidR="00871CE3" w:rsidRPr="00F435C1">
        <w:rPr>
          <w:sz w:val="24"/>
          <w:szCs w:val="24"/>
        </w:rPr>
        <w:t>.</w:t>
      </w:r>
    </w:p>
    <w:p w:rsidRDefault="00871CE3" w:rsidP="00871CE3" w:rsidR="00871CE3" w:rsidRPr="00F435C1">
      <w:pPr>
        <w:jc w:val="both"/>
        <w:rPr>
          <w:sz w:val="24"/>
          <w:szCs w:val="24"/>
        </w:rPr>
      </w:pPr>
    </w:p>
    <w:p w:rsidRDefault="00005FDC" w:rsidP="00F435C1" w:rsidR="00467782" w:rsidRPr="00F435C1">
      <w:pPr>
        <w:jc w:val="both"/>
        <w:rPr>
          <w:sz w:val="24"/>
        </w:rPr>
      </w:pPr>
      <w:r w:rsidRPr="00F435C1">
        <w:rPr>
          <w:sz w:val="24"/>
          <w:szCs w:val="24"/>
        </w:rPr>
        <w:tab/>
      </w:r>
      <w:r w:rsidR="00467782" w:rsidRPr="00F435C1"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467782" w:rsidP="00467782" w:rsidR="00467782" w:rsidRPr="00F435C1">
      <w:pPr>
        <w:jc w:val="both"/>
        <w:rPr>
          <w:sz w:val="24"/>
        </w:rPr>
      </w:pPr>
    </w:p>
    <w:p w:rsidRDefault="00467782" w:rsidP="00467782" w:rsidR="00467782" w:rsidRPr="00F435C1">
      <w:pPr>
        <w:jc w:val="both"/>
        <w:rPr>
          <w:sz w:val="24"/>
        </w:rPr>
      </w:pPr>
      <w:r w:rsidRPr="00F435C1">
        <w:rPr>
          <w:sz w:val="24"/>
        </w:rPr>
        <w:tab/>
        <w:t xml:space="preserve">Kako je temeljem </w:t>
      </w:r>
      <w:r w:rsidR="00F435C1" w:rsidRPr="00F435C1">
        <w:rPr>
          <w:sz w:val="24"/>
        </w:rPr>
        <w:t xml:space="preserve">Očevidnika o redoslijedu plaćanja od dana 16. prosinca 2016. </w:t>
      </w:r>
      <w:r w:rsidRPr="00F435C1">
        <w:rPr>
          <w:sz w:val="24"/>
        </w:rPr>
        <w:t xml:space="preserve">sud nedvojbeno utvrdio da </w:t>
      </w:r>
      <w:r w:rsidR="00F435C1" w:rsidRPr="00F435C1">
        <w:rPr>
          <w:sz w:val="24"/>
        </w:rPr>
        <w:t>dužnik nema neizvršenih osnova za plaćanje, odnosno da je dužnik</w:t>
      </w:r>
      <w:r w:rsidRPr="00F435C1">
        <w:rPr>
          <w:sz w:val="24"/>
        </w:rPr>
        <w:t xml:space="preserve"> prije završetka prethodnog postupka postao sposoban za plaćanje temeljem odredbe članka 128. stavak 9. SZ-a riješeno je kao u izreci. </w:t>
      </w:r>
    </w:p>
    <w:p w:rsidRDefault="003E59D5" w:rsidP="00467782" w:rsidR="003E59D5" w:rsidRPr="00F435C1">
      <w:pPr>
        <w:jc w:val="both"/>
        <w:rPr>
          <w:sz w:val="24"/>
        </w:rPr>
      </w:pPr>
    </w:p>
    <w:p w:rsidRDefault="007861FD" w:rsidP="002522E3" w:rsidR="002522E3" w:rsidRPr="00F435C1">
      <w:pPr>
        <w:jc w:val="center"/>
        <w:rPr>
          <w:sz w:val="24"/>
          <w:szCs w:val="24"/>
        </w:rPr>
      </w:pPr>
      <w:r w:rsidRPr="00F435C1">
        <w:rPr>
          <w:sz w:val="24"/>
          <w:szCs w:val="24"/>
        </w:rPr>
        <w:t xml:space="preserve">Zagreb, </w:t>
      </w:r>
      <w:r w:rsidR="00F435C1" w:rsidRPr="00F435C1">
        <w:rPr>
          <w:sz w:val="24"/>
          <w:szCs w:val="24"/>
        </w:rPr>
        <w:t>10</w:t>
      </w:r>
      <w:r w:rsidR="002522E3" w:rsidRPr="00F435C1">
        <w:rPr>
          <w:sz w:val="24"/>
          <w:szCs w:val="24"/>
        </w:rPr>
        <w:t xml:space="preserve">. </w:t>
      </w:r>
      <w:r w:rsidR="00F435C1" w:rsidRPr="00F435C1">
        <w:rPr>
          <w:sz w:val="24"/>
          <w:szCs w:val="24"/>
        </w:rPr>
        <w:t>siječnja</w:t>
      </w:r>
      <w:r w:rsidR="002522E3" w:rsidRPr="00F435C1">
        <w:rPr>
          <w:sz w:val="24"/>
          <w:szCs w:val="24"/>
        </w:rPr>
        <w:t xml:space="preserve"> 2016.</w:t>
      </w:r>
    </w:p>
    <w:p w:rsidRDefault="00A41B9D" w:rsidP="002522E3" w:rsidR="00A41B9D" w:rsidRPr="00F435C1">
      <w:pPr>
        <w:jc w:val="center"/>
        <w:rPr>
          <w:sz w:val="24"/>
          <w:szCs w:val="24"/>
        </w:rPr>
      </w:pPr>
    </w:p>
    <w:p w:rsidRDefault="002522E3" w:rsidP="002522E3" w:rsidR="002522E3" w:rsidRPr="00F435C1">
      <w:pPr>
        <w:ind w:firstLine="3" w:left="5661"/>
        <w:jc w:val="right"/>
        <w:rPr>
          <w:sz w:val="24"/>
          <w:szCs w:val="24"/>
        </w:rPr>
      </w:pPr>
      <w:r w:rsidRPr="00F435C1">
        <w:rPr>
          <w:sz w:val="24"/>
          <w:szCs w:val="24"/>
        </w:rPr>
        <w:t xml:space="preserve">               Sudac:</w:t>
      </w:r>
    </w:p>
    <w:p w:rsidRDefault="002522E3" w:rsidP="002522E3" w:rsidR="002522E3" w:rsidRPr="00F435C1">
      <w:pPr>
        <w:jc w:val="right"/>
        <w:rPr>
          <w:sz w:val="24"/>
          <w:szCs w:val="24"/>
        </w:rPr>
      </w:pPr>
      <w:r w:rsidRPr="00F435C1">
        <w:rPr>
          <w:sz w:val="24"/>
          <w:szCs w:val="24"/>
        </w:rPr>
        <w:t xml:space="preserve">  Josip Bilić </w:t>
      </w:r>
      <w:r w:rsidR="00CE115B">
        <w:rPr>
          <w:sz w:val="24"/>
          <w:szCs w:val="24"/>
        </w:rPr>
        <w:t>v.r.</w:t>
      </w:r>
    </w:p>
    <w:p w:rsidRDefault="002522E3" w:rsidP="002522E3" w:rsidR="002522E3" w:rsidRPr="00F435C1">
      <w:pPr>
        <w:jc w:val="both"/>
        <w:rPr>
          <w:sz w:val="24"/>
          <w:szCs w:val="24"/>
        </w:rPr>
      </w:pPr>
    </w:p>
    <w:p w:rsidRDefault="002522E3" w:rsidP="002522E3" w:rsidR="002522E3" w:rsidRPr="00F435C1">
      <w:pPr>
        <w:jc w:val="both"/>
        <w:rPr>
          <w:sz w:val="24"/>
          <w:szCs w:val="24"/>
        </w:rPr>
      </w:pPr>
      <w:r w:rsidRPr="00F435C1">
        <w:rPr>
          <w:sz w:val="24"/>
          <w:szCs w:val="24"/>
        </w:rPr>
        <w:t>UPUTA O PRAVNOM LIJEKU:</w:t>
      </w:r>
    </w:p>
    <w:p w:rsidRDefault="002522E3" w:rsidP="002522E3" w:rsidR="002522E3" w:rsidRPr="00F435C1">
      <w:pPr>
        <w:jc w:val="both"/>
        <w:rPr>
          <w:sz w:val="24"/>
          <w:szCs w:val="24"/>
        </w:rPr>
      </w:pPr>
      <w:r w:rsidRPr="00F435C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CE115B" w:rsidP="00CE115B" w:rsidR="002522E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E115B" w:rsidP="00CE115B" w:rsidR="00CE115B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CE115B" w:rsidP="00CE115B" w:rsidR="00CE115B" w:rsidRPr="00F435C1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5830CA" w:rsidR="00CE115B" w:rsidRPr="00F435C1">
      <w:headerReference w:type="default" r:id="rId11"/>
      <w:headerReference w:type="first" r:id="rId12"/>
      <w:pgSz w:h="16838" w:w="11906"/>
      <w:pgMar w:gutter="0" w:footer="720" w:header="720" w:left="1797" w:bottom="1276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F435C1">
      <w:rPr>
        <w:b/>
        <w:sz w:val="24"/>
      </w:rPr>
      <w:t>8404</w:t>
    </w:r>
    <w:r w:rsidR="00CA06B1" w:rsidRPr="00CA06B1">
      <w:rPr>
        <w:b/>
        <w:sz w:val="24"/>
      </w:rPr>
      <w:t>/1</w:t>
    </w:r>
    <w:r w:rsidR="00F435C1">
      <w:rPr>
        <w:b/>
        <w:sz w:val="24"/>
      </w:rPr>
      <w:t>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467782">
      <w:rPr>
        <w:b/>
        <w:sz w:val="24"/>
        <w:szCs w:val="24"/>
      </w:rPr>
      <w:t>8404</w:t>
    </w:r>
    <w:r w:rsidRPr="00CA06B1">
      <w:rPr>
        <w:b/>
        <w:sz w:val="24"/>
        <w:szCs w:val="24"/>
      </w:rPr>
      <w:t>/1</w:t>
    </w:r>
    <w:r w:rsidR="00467782">
      <w:rPr>
        <w:b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5FDC"/>
    <w:rsid w:val="00016E4C"/>
    <w:rsid w:val="00031F31"/>
    <w:rsid w:val="000617FB"/>
    <w:rsid w:val="00061D6C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4C08"/>
    <w:rsid w:val="003B7DE6"/>
    <w:rsid w:val="003E47F8"/>
    <w:rsid w:val="003E59D5"/>
    <w:rsid w:val="00413CD9"/>
    <w:rsid w:val="00426592"/>
    <w:rsid w:val="00445ABF"/>
    <w:rsid w:val="00467782"/>
    <w:rsid w:val="00476E8D"/>
    <w:rsid w:val="00484A02"/>
    <w:rsid w:val="004A7BEE"/>
    <w:rsid w:val="004E27A1"/>
    <w:rsid w:val="0050787E"/>
    <w:rsid w:val="00523432"/>
    <w:rsid w:val="00545EBD"/>
    <w:rsid w:val="00561762"/>
    <w:rsid w:val="005710B5"/>
    <w:rsid w:val="00581FFD"/>
    <w:rsid w:val="005830CA"/>
    <w:rsid w:val="005B5C24"/>
    <w:rsid w:val="005F2942"/>
    <w:rsid w:val="0062389E"/>
    <w:rsid w:val="006F7455"/>
    <w:rsid w:val="007119FA"/>
    <w:rsid w:val="00752856"/>
    <w:rsid w:val="007861FD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2F5B"/>
    <w:rsid w:val="009B2A59"/>
    <w:rsid w:val="009B582B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BA11CC"/>
    <w:rsid w:val="00BC6CD5"/>
    <w:rsid w:val="00CA06B1"/>
    <w:rsid w:val="00CD3C9C"/>
    <w:rsid w:val="00CE115B"/>
    <w:rsid w:val="00CE3B7D"/>
    <w:rsid w:val="00CF1527"/>
    <w:rsid w:val="00D2041F"/>
    <w:rsid w:val="00D511F3"/>
    <w:rsid w:val="00DB6B6B"/>
    <w:rsid w:val="00DC284B"/>
    <w:rsid w:val="00E506F5"/>
    <w:rsid w:val="00E5362B"/>
    <w:rsid w:val="00EB2413"/>
    <w:rsid w:val="00EE7A96"/>
    <w:rsid w:val="00EF70AE"/>
    <w:rsid w:val="00F25208"/>
    <w:rsid w:val="00F42A90"/>
    <w:rsid w:val="00F435C1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15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15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8404</izvorni_sadrzaj>
    <derivirana_varijabla naziv="DomainObject.Predmet.Broj_1">8404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St-8404/2015</izvorni_sadrzaj>
    <derivirana_varijabla naziv="DomainObject.Predmet.OznakaBroj_1">St-8404/2015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STUDIO d.o.o. zastupanog po punomoćniku Nikica Žunić; Ivan Cvitković</izvorni_sadrzaj>
    <derivirana_varijabla naziv="DomainObject.Predmet.ProtustrankaFormated_1">  MOTIV STUDIO d.o.o. zastupanog po punomoćniku Nikica Žunić; Ivan Cvitković</derivirana_varijabla>
  </DomainObject.Predmet.ProtustrankaFormated>
  <DomainObject.Predmet.ProtustrankaFormatedOIB>
    <izvorni_sadrzaj>  MOTIV STUDIO d.o.o., OIB 74131387903 zastupanog po punomoćniku Nikica Žunić; Ivan Cvitković</izvorni_sadrzaj>
    <derivirana_varijabla naziv="DomainObject.Predmet.ProtustrankaFormatedOIB_1">  MOTIV STUDIO d.o.o., OIB 74131387903 zastupanog po punomoćniku Nikica Žunić; Ivan Cvitković</derivirana_varijabla>
  </DomainObject.Predmet.ProtustrankaFormatedOIB>
  <DomainObject.Predmet.ProtustrankaFormatedWithAdress>
    <izvorni_sadrzaj> MOTIV STUDIO d.o.o., Bukovačka cesta 50, 10000 Zagreb zastupanog po punomoćniku Nikica Žunić; Ivan Cvitković</izvorni_sadrzaj>
    <derivirana_varijabla naziv="DomainObject.Predmet.ProtustrankaFormatedWithAdress_1"> MOTIV STUDIO d.o.o., Bukovačka cesta 50, 10000 Zagreb zastupanog po punomoćniku Nikica Žunić; Ivan Cvitković</derivirana_varijabla>
  </DomainObject.Predmet.ProtustrankaFormatedWithAdress>
  <DomainObject.Predmet.ProtustrankaFormatedWithAdressOIB>
    <izvorni_sadrzaj> MOTIV STUDIO d.o.o., OIB 74131387903, Bukovačka cesta 50, 10000 Zagreb zastupanog po punomoćniku Nikica Žunić; Ivan Cvitković</izvorni_sadrzaj>
    <derivirana_varijabla naziv="DomainObject.Predmet.ProtustrankaFormatedWithAdressOIB_1"> MOTIV STUDIO d.o.o., OIB 74131387903, Bukovačka cesta 50, 10000 Zagreb zastupanog po punomoćniku Nikica Žunić; Ivan Cvitković</derivirana_varijabla>
  </DomainObject.Predmet.ProtustrankaFormatedWithAdressOIB>
  <DomainObject.Predmet.ProtustrankaWithAdress>
    <izvorni_sadrzaj>MOTIV STUDIO d.o.o. Bukovačka cesta 50, 10000 Zagreb</izvorni_sadrzaj>
    <derivirana_varijabla naziv="DomainObject.Predmet.ProtustrankaWithAdress_1">MOTIV STUDIO d.o.o. Bukovačka cesta 50, 10000 Zagreb</derivirana_varijabla>
  </DomainObject.Predmet.ProtustrankaWithAdress>
  <DomainObject.Predmet.ProtustrankaWithAdressOIB>
    <izvorni_sadrzaj>MOTIV STUDIO d.o.o., OIB 74131387903, Bukovačka cesta 50, 10000 Zagreb</izvorni_sadrzaj>
    <derivirana_varijabla naziv="DomainObject.Predmet.ProtustrankaWithAdressOIB_1">MOTIV STUDIO d.o.o., OIB 74131387903, Bukovačka cesta 50, 10000 Zagreb</derivirana_varijabla>
  </DomainObject.Predmet.ProtustrankaWithAdressOIB>
  <DomainObject.Predmet.ProtustrankaNazivFormated>
    <izvorni_sadrzaj>MOTIV STUDIO d.o.o.</izvorni_sadrzaj>
    <derivirana_varijabla naziv="DomainObject.Predmet.ProtustrankaNazivFormated_1">MOTIV STUDIO d.o.o.</derivirana_varijabla>
  </DomainObject.Predmet.ProtustrankaNazivFormated>
  <DomainObject.Predmet.ProtustrankaNazivFormatedOIB>
    <izvorni_sadrzaj>MOTIV STUDIO d.o.o., OIB 74131387903</izvorni_sadrzaj>
    <derivirana_varijabla naziv="DomainObject.Predmet.ProtustrankaNazivFormatedOIB_1">MOTIV STUDIO d.o.o., OIB 74131387903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MOTIV STUDIO d.o.o. zastupanog po punomoćniku Nikica Žunić; Ivan Cvitković</item>
    </izvorni_sadrzaj>
    <derivirana_varijabla naziv="DomainObject.Predmet.ProtuStrankaListFormated_1">
      <item>MOTIV STUDIO d.o.o. zastupanog po punomoćniku Nikica Žunić; Ivan Cvitković</item>
    </derivirana_varijabla>
  </DomainObject.Predmet.ProtuStrankaListFormated>
  <DomainObject.Predmet.ProtuStrankaListFormatedOIB>
    <izvorni_sadrzaj>
      <item>MOTIV STUDIO d.o.o., OIB 74131387903 zastupanog po punomoćniku Nikica Žunić; Ivan Cvitković</item>
    </izvorni_sadrzaj>
    <derivirana_varijabla naziv="DomainObject.Predmet.ProtuStrankaListFormatedOIB_1">
      <item>MOTIV STUDIO d.o.o., OIB 74131387903 zastupanog po punomoćniku Nikica Žunić; Ivan Cvitković</item>
    </derivirana_varijabla>
  </DomainObject.Predmet.ProtuStrankaListFormatedOIB>
  <DomainObject.Predmet.ProtuStrankaListFormatedWithAdress>
    <izvorni_sadrzaj>
      <item>MOTIV STUDIO d.o.o., Bukovačka cesta 50, 10000 Zagreb zastupanog po punomoćniku Nikica Žunić; Ivan Cvitković</item>
    </izvorni_sadrzaj>
    <derivirana_varijabla naziv="DomainObject.Predmet.ProtuStrankaListFormatedWithAdress_1">
      <item>MOTIV STUDIO d.o.o., Bukovačka cesta 50, 10000 Zagreb zastupanog po punomoćniku Nikica Žunić; Ivan Cvitković</item>
    </derivirana_varijabla>
  </DomainObject.Predmet.ProtuStrankaListFormatedWithAdress>
  <DomainObject.Predmet.ProtuStrankaListFormatedWithAdressOIB>
    <izvorni_sadrzaj>
      <item>MOTIV STUDIO d.o.o., OIB 74131387903, Bukovačka cesta 50, 10000 Zagreb zastupanog po punomoćniku Nikica Žunić; Ivan Cvitković</item>
    </izvorni_sadrzaj>
    <derivirana_varijabla naziv="DomainObject.Predmet.ProtuStrankaListFormatedWithAdressOIB_1">
      <item>MOTIV STUDIO d.o.o., OIB 74131387903, Bukovačka cesta 50, 10000 Zagreb zastupanog po punomoćniku Nikica Žunić; Ivan Cvitković</item>
    </derivirana_varijabla>
  </DomainObject.Predmet.ProtuStrankaListFormatedWithAdressOIB>
  <DomainObject.Predmet.ProtuStrankaListNazivFormated>
    <izvorni_sadrzaj>
      <item>MOTIV STUDIO d.o.o.</item>
    </izvorni_sadrzaj>
    <derivirana_varijabla naziv="DomainObject.Predmet.ProtuStrankaListNazivFormated_1">
      <item>MOTIV STUDIO d.o.o.</item>
    </derivirana_varijabla>
  </DomainObject.Predmet.ProtuStrankaListNazivFormated>
  <DomainObject.Predmet.ProtuStrankaListNazivFormatedOIB>
    <izvorni_sadrzaj>
      <item>MOTIV STUDIO d.o.o., OIB 74131387903</item>
    </izvorni_sadrzaj>
    <derivirana_varijabla naziv="DomainObject.Predmet.ProtuStrankaListNazivFormatedOIB_1">
      <item>MOTIV STUDIO d.o.o., OIB 74131387903</item>
    </derivirana_varijabla>
  </DomainObject.Predmet.ProtuStrankaListNazivFormatedOIB>
  <DomainObject.Predmet.OstaliListFormated>
    <izvorni_sadrzaj>
      <item>Nikica Žunić punomoćnik sudionika u postupku MOTIV STUDIO d.o.o.</item>
      <item>Ivan Cvitković punomoćnik sudionika u postupku MOTIV STUDIO d.o.o.</item>
    </izvorni_sadrzaj>
    <derivirana_varijabla naziv="DomainObject.Predmet.OstaliListFormated_1">
      <item>Nikica Žunić punomoćnik sudionika u postupku MOTIV STUDIO d.o.o.</item>
      <item>Ivan Cvitković punomoćnik sudionika u postupku MOTIV STUDIO d.o.o.</item>
    </derivirana_varijabla>
  </DomainObject.Predmet.OstaliListFormated>
  <DomainObject.Predmet.OstaliListFormatedOIB>
    <izvorni_sadrzaj>
      <item>Nikica Žunić, OIB 87019301752 punomoćnik sudionika u postupku MOTIV STUDIO d.o.o.</item>
      <item>Ivan Cvitković, OIB 22598483641 punomoćnik sudionika u postupku MOTIV STUDIO d.o.o.</item>
    </izvorni_sadrzaj>
    <derivirana_varijabla naziv="DomainObject.Predmet.OstaliListFormatedOIB_1">
      <item>Nikica Žunić, OIB 87019301752 punomoćnik sudionika u postupku MOTIV STUDIO d.o.o.</item>
      <item>Ivan Cvitković, OIB 22598483641 punomoćnik sudionika u postupku MOTIV STUDIO d.o.o.</item>
    </derivirana_varijabla>
  </DomainObject.Predmet.OstaliListFormatedOIB>
  <DomainObject.Predmet.OstaliListFormatedWithAdress>
    <izvorni_sadrzaj>
      <item>Nikica Žunić, Poljana Zdenka Mikine 23, 10000 Zagreb punomoćnik sudionika u postupku MOTIV STUDIO d.o.o.</item>
      <item>Ivan Cvitković, Bukovačka cesta 50, 10000 Zagreb punomoćnik sudionika u postupku MOTIV STUDIO d.o.o.</item>
    </izvorni_sadrzaj>
    <derivirana_varijabla naziv="DomainObject.Predmet.OstaliListFormatedWithAdress_1">
      <item>Nikica Žunić, Poljana Zdenka Mikine 23, 10000 Zagreb punomoćnik sudionika u postupku MOTIV STUDIO d.o.o.</item>
      <item>Ivan Cvitković, Bukovačka cesta 50, 10000 Zagreb punomoćnik sudionika u postupku MOTIV STUDIO d.o.o.</item>
    </derivirana_varijabla>
  </DomainObject.Predmet.OstaliListFormatedWithAdress>
  <DomainObject.Predmet.OstaliListFormatedWithAdressOIB>
    <izvorni_sadrzaj>
      <item>Nikica Žunić, OIB 87019301752, Poljana Zdenka Mikine 23, 10000 Zagreb punomoćnik sudionika u postupku MOTIV STUDIO d.o.o.</item>
      <item>Ivan Cvitković, OIB 22598483641, Bukovačka cesta 50, 10000 Zagreb punomoćnik sudionika u postupku MOTIV STUDIO d.o.o.</item>
    </izvorni_sadrzaj>
    <derivirana_varijabla naziv="DomainObject.Predmet.OstaliListFormatedWithAdressOIB_1">
      <item>Nikica Žunić, OIB 87019301752, Poljana Zdenka Mikine 23, 10000 Zagreb punomoćnik sudionika u postupku MOTIV STUDIO d.o.o.</item>
      <item>Ivan Cvitković, OIB 22598483641, Bukovačka cesta 50, 10000 Zagreb punomoćnik sudionika u postupku MOTIV STUDIO d.o.o.</item>
    </derivirana_varijabla>
  </DomainObject.Predmet.OstaliListFormatedWithAdressOIB>
  <DomainObject.Predmet.OstaliListNazivFormated>
    <izvorni_sadrzaj>
      <item>Nikica Žunić</item>
      <item>Ivan Cvitković</item>
    </izvorni_sadrzaj>
    <derivirana_varijabla naziv="DomainObject.Predmet.OstaliListNazivFormated_1">
      <item>Nikica Žunić</item>
      <item>Ivan Cvitković</item>
    </derivirana_varijabla>
  </DomainObject.Predmet.OstaliListNazivFormated>
  <DomainObject.Predmet.OstaliListNazivFormatedOIB>
    <izvorni_sadrzaj>
      <item>Nikica Žunić, OIB 87019301752</item>
      <item>Ivan Cvitković, OIB 22598483641</item>
    </izvorni_sadrzaj>
    <derivirana_varijabla naziv="DomainObject.Predmet.OstaliListNazivFormatedOIB_1">
      <item>Nikica Žunić, OIB 87019301752</item>
      <item>Ivan Cvitković, OIB 22598483641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MOTIV STUDIO d.o.o.</izvorni_sadrzaj>
    <derivirana_varijabla naziv="DomainObject.Predmet.ProtustrankaIDrugi_1">MOTIV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MOTIV STUDIO d.o.o., OIB 74131387903, Bukovačka cesta 50, 10000 Zagreb</izvorni_sadrzaj>
    <derivirana_varijabla naziv="DomainObject.Predmet.ProtustrankaIDrugiAdressOIB_1">MOTIV STUDIO d.o.o., OIB 74131387903, Bukovačka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MOTIV STUDIO d.o.o.</item>
      <item>Nikica Žunić</item>
      <item>Ivan Cvitković</item>
    </izvorni_sadrzaj>
    <derivirana_varijabla naziv="DomainObject.Predmet.SudioniciListNaziv_1">
      <item>FINA Regionalni centar Zagreb</item>
      <item>MOTIV STUDIO d.o.o.</item>
      <item>Nikica Žunić</item>
      <item>Ivan Cvitković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MOTIV STUDIO d.o.o., OIB 74131387903, Bukovačka cesta 50,10000 Zagreb</item>
      <item>Nikica Žunić, OIB 87019301752, Poljana Zdenka Mikine 23,10000 Zagreb</item>
      <item>Ivan Cvitković, OIB 22598483641, Bukovačka cesta 50,10000 Zagreb</item>
    </izvorni_sadrzaj>
    <derivirana_varijabla naziv="DomainObject.Predmet.SudioniciListAdressOIB_1">
      <item>FINA Regionalni centar Zagreb, OIB 85821130368, Trg svibanjskih žrtava 1995. 1,10000 Zagreb</item>
      <item>MOTIV STUDIO d.o.o., OIB 74131387903, Bukovačka cesta 50,10000 Zagreb</item>
      <item>Nikica Žunić, OIB 87019301752, Poljana Zdenka Mikine 23,10000 Zagreb</item>
      <item>Ivan Cvitković, OIB 22598483641,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74131387903</item>
      <item>, OIB 87019301752</item>
      <item>, OIB 22598483641</item>
    </izvorni_sadrzaj>
    <derivirana_varijabla naziv="DomainObject.Predmet.SudioniciListNazivOIB_1">
      <item>, OIB 85821130368</item>
      <item>, OIB 74131387903</item>
      <item>, OIB 87019301752</item>
      <item>, OIB 22598483641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3E15D-7C3F-48BA-97CE-8E22E0E5F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1239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2017-01-10T13:45:00Z</dcterms:created>
  <dc:creator>Unknown</dc:creator>
  <cp:lastModifiedBy>Irena Benko</cp:lastModifiedBy>
  <cp:lastPrinted>2017-01-11T10:53:00Z</cp:lastPrinted>
  <dcterms:modified xmlns:xsi="http://www.w3.org/2001/XMLSchema-instance" xsi:type="dcterms:W3CDTF">2017-01-11T10:53:00Z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