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04ce" w14:paraId="83604ce" w:rsidRDefault="006F6B18" w:rsidP="006F6B18" w:rsidR="006F6B18">
      <w:pPr>
        <w:pStyle w:val="Bezproreda"/>
        <w15:collapsed w:val="false"/>
      </w:pPr>
      <w:bookmarkStart w:name="_GoBack" w:id="0"/>
      <w:bookmarkEnd w:id="0"/>
      <w:r>
        <w:t>VETERINARSKA AMBULANTA ZEMAN d.o.o. u stečaju</w:t>
      </w:r>
    </w:p>
    <w:p w:rsidRDefault="006F6B18" w:rsidP="006F6B18" w:rsidR="006F6B18">
      <w:pPr>
        <w:pStyle w:val="Bezproreda"/>
      </w:pPr>
      <w:r>
        <w:t xml:space="preserve">Kralja Tomislava 1 </w:t>
      </w:r>
    </w:p>
    <w:p w:rsidRDefault="006F6B18" w:rsidP="006F6B18" w:rsidR="006F6B18">
      <w:pPr>
        <w:pStyle w:val="Bezproreda"/>
      </w:pPr>
      <w:r>
        <w:t>Slatina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Virovitica, 30.10.2018.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1370C8" w:rsidP="006F6B18" w:rsidR="001370C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Šetalište dr.I. Lebovića </w:t>
      </w:r>
      <w:r w:rsidR="00541E37">
        <w:t xml:space="preserve"> br.</w:t>
      </w:r>
      <w:r>
        <w:t>42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43 000 Bjelovar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1370C8" w:rsidP="006F6B18" w:rsidR="001370C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Na broj: 27/2017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Predmet: Prijava nedostatnosti stečajne mase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Ovim putem stečajni upravitelj podnosi sudu ovu prijavu o nedostatnosti stečajne mase za ispunjenje ostalih obveza stečajne mase stečajnog dužnika VETERINARSKA AMBULANTA ZEMAN d.o.o. u stečaju iz Slatine, Kralja Tomislava 1, OIB: 35988531275, u</w:t>
      </w:r>
      <w:r w:rsidR="00AB2B74">
        <w:t>z napomenu da je završni račun u</w:t>
      </w:r>
      <w:r>
        <w:t xml:space="preserve"> izradi, te će biti dostavljen sudu u narednom periodu.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Valentić Branko</w:t>
      </w:r>
    </w:p>
    <w:p w:rsidRDefault="006F6B18" w:rsidR="006F6B18"/>
    <w:sectPr w:rsidR="006F6B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B18"/>
    <w:rsid w:val="001370C8"/>
    <w:rsid w:val="00541E37"/>
    <w:rsid w:val="006123CF"/>
    <w:rsid w:val="006F6B18"/>
    <w:rsid w:val="008C01B1"/>
    <w:rsid w:val="00AB2B74"/>
    <w:rsid w:val="00C009A7"/>
    <w:rsid w:val="00D2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6B1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1E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E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6B1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1E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E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1C205-4BAD-4969-A53E-D10080F60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84</properties:Words>
  <properties:Characters>516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2018-11-07T07:40:00Z</dcterms:created>
  <dc:creator>PC3</dc:creator>
  <cp:lastModifiedBy>Vesna Dragišić</cp:lastModifiedBy>
  <cp:lastPrinted>2018-10-26T10:58:00Z</cp:lastPrinted>
  <dcterms:modified xmlns:xsi="http://www.w3.org/2001/XMLSchema-instance" xsi:type="dcterms:W3CDTF">2018-11-09T08:50:00Z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St-27/2017-51 / Podnesak - Podnesak (VETERINARSKA AMBULANTA ZEMAN d TS BJELOVAR PRIJAVA NEDOSTATNOSTI STEČ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