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e1e4" w14:paraId="600e1e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D5A7C">
        <w:t>5582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5C2200">
        <w:t>BOLJI SAVJETI d.o.o. Samobor, Tatjane Marinić 12, OIB: 92462281953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C2200">
        <w:t>89.248,68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D30C8"/>
    <w:rsid w:val="003D35F9"/>
    <w:rsid w:val="003E3A15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1783C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8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8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5582</izvorni_sadrzaj>
    <derivirana_varijabla naziv="DomainObject.Predmet.Broj_1">5582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St-5582/2015</izvorni_sadrzaj>
    <derivirana_varijabla naziv="DomainObject.Predmet.OznakaBroj_1">St-5582/2015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SAVJETI d.o.o. zastupanog po punomoćniku Ljiljana Ušćumlić</izvorni_sadrzaj>
    <derivirana_varijabla naziv="DomainObject.Predmet.ProtustrankaFormated_1">  BOLJI SAVJETI d.o.o. zastupanog po punomoćniku Ljiljana Ušćumlić</derivirana_varijabla>
  </DomainObject.Predmet.ProtustrankaFormated>
  <DomainObject.Predmet.ProtustrankaFormatedOIB>
    <izvorni_sadrzaj>  BOLJI SAVJETI d.o.o., OIB 92462281953 zastupanog po punomoćniku Ljiljana Ušćumlić</izvorni_sadrzaj>
    <derivirana_varijabla naziv="DomainObject.Predmet.ProtustrankaFormatedOIB_1">  BOLJI SAVJETI d.o.o., OIB 92462281953 zastupanog po punomoćniku Ljiljana Ušćumlić</derivirana_varijabla>
  </DomainObject.Predmet.ProtustrankaFormatedOIB>
  <DomainObject.Predmet.ProtustrankaFormatedWithAdress>
    <izvorni_sadrzaj> BOLJI SAVJETI d.o.o., Tatjane Marinić 12, 10430 Samobor zastupanog po punomoćniku Ljiljana Ušćumlić</izvorni_sadrzaj>
    <derivirana_varijabla naziv="DomainObject.Predmet.ProtustrankaFormatedWithAdress_1"> BOLJI SAVJETI d.o.o., Tatjane Marinić 12, 10430 Samobor zastupanog po punomoćniku Ljiljana Ušćumlić</derivirana_varijabla>
  </DomainObject.Predmet.ProtustrankaFormatedWithAdress>
  <DomainObject.Predmet.ProtustrankaFormatedWithAdressOIB>
    <izvorni_sadrzaj> BOLJI SAVJETI d.o.o., OIB 92462281953, Tatjane Marinić 12, 10430 Samobor zastupanog po punomoćniku Ljiljana Ušćumlić</izvorni_sadrzaj>
    <derivirana_varijabla naziv="DomainObject.Predmet.ProtustrankaFormatedWithAdressOIB_1"> BOLJI SAVJETI d.o.o., OIB 92462281953, Tatjane Marinić 12, 10430 Samobor zastupanog po punomoćniku Ljiljana Ušćumlić</derivirana_varijabla>
  </DomainObject.Predmet.ProtustrankaFormatedWithAdressOIB>
  <DomainObject.Predmet.ProtustrankaWithAdress>
    <izvorni_sadrzaj>BOLJI SAVJETI d.o.o. Tatjane Marinić 12, 10430 Samobor</izvorni_sadrzaj>
    <derivirana_varijabla naziv="DomainObject.Predmet.ProtustrankaWithAdress_1">BOLJI SAVJETI d.o.o. Tatjane Marinić 12, 10430 Samobor</derivirana_varijabla>
  </DomainObject.Predmet.ProtustrankaWithAdress>
  <DomainObject.Predmet.ProtustrankaWithAdressOIB>
    <izvorni_sadrzaj>BOLJI SAVJETI d.o.o., OIB 92462281953, Tatjane Marinić 12, 10430 Samobor</izvorni_sadrzaj>
    <derivirana_varijabla naziv="DomainObject.Predmet.ProtustrankaWithAdressOIB_1">BOLJI SAVJETI d.o.o., OIB 92462281953, Tatjane Marinić 12, 10430 Samobor</derivirana_varijabla>
  </DomainObject.Predmet.ProtustrankaWithAdressOIB>
  <DomainObject.Predmet.ProtustrankaNazivFormated>
    <izvorni_sadrzaj>BOLJI SAVJETI d.o.o.</izvorni_sadrzaj>
    <derivirana_varijabla naziv="DomainObject.Predmet.ProtustrankaNazivFormated_1">BOLJI SAVJETI d.o.o.</derivirana_varijabla>
  </DomainObject.Predmet.ProtustrankaNazivFormated>
  <DomainObject.Predmet.ProtustrankaNazivFormatedOIB>
    <izvorni_sadrzaj>BOLJI SAVJETI d.o.o., OIB 92462281953</izvorni_sadrzaj>
    <derivirana_varijabla naziv="DomainObject.Predmet.ProtustrankaNazivFormatedOIB_1">BOLJI SAVJETI d.o.o., OIB 92462281953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BOLJI SAVJETI d.o.o. zastupanog po punomoćniku Ljiljana Ušćumlić</item>
    </izvorni_sadrzaj>
    <derivirana_varijabla naziv="DomainObject.Predmet.ProtuStrankaListFormated_1">
      <item>BOLJI SAVJETI d.o.o. zastupanog po punomoćniku Ljiljana Ušćumlić</item>
    </derivirana_varijabla>
  </DomainObject.Predmet.ProtuStrankaListFormated>
  <DomainObject.Predmet.ProtuStrankaListFormatedOIB>
    <izvorni_sadrzaj>
      <item>BOLJI SAVJETI d.o.o., OIB 92462281953 zastupanog po punomoćniku Ljiljana Ušćumlić</item>
    </izvorni_sadrzaj>
    <derivirana_varijabla naziv="DomainObject.Predmet.ProtuStrankaListFormatedOIB_1">
      <item>BOLJI SAVJETI d.o.o., OIB 92462281953 zastupanog po punomoćniku Ljiljana Ušćumlić</item>
    </derivirana_varijabla>
  </DomainObject.Predmet.ProtuStrankaListFormatedOIB>
  <DomainObject.Predmet.ProtuStrankaListFormatedWithAdress>
    <izvorni_sadrzaj>
      <item>BOLJI SAVJETI d.o.o., Tatjane Marinić 12, 10430 Samobor zastupanog po punomoćniku Ljiljana Ušćumlić</item>
    </izvorni_sadrzaj>
    <derivirana_varijabla naziv="DomainObject.Predmet.ProtuStrankaListFormatedWithAdress_1">
      <item>BOLJI SAVJETI d.o.o., Tatjane Marinić 12, 10430 Samobor zastupanog po punomoćniku Ljiljana Ušćumlić</item>
    </derivirana_varijabla>
  </DomainObject.Predmet.ProtuStrankaListFormatedWithAdress>
  <DomainObject.Predmet.ProtuStrankaListFormatedWithAdressOIB>
    <izvorni_sadrzaj>
      <item>BOLJI SAVJETI d.o.o., OIB 92462281953, Tatjane Marinić 12, 10430 Samobor zastupanog po punomoćniku Ljiljana Ušćumlić</item>
    </izvorni_sadrzaj>
    <derivirana_varijabla naziv="DomainObject.Predmet.ProtuStrankaListFormatedWithAdressOIB_1">
      <item>BOLJI SAVJETI d.o.o., OIB 92462281953, Tatjane Marinić 12, 10430 Samobor zastupanog po punomoćniku Ljiljana Ušćumlić</item>
    </derivirana_varijabla>
  </DomainObject.Predmet.ProtuStrankaListFormatedWithAdressOIB>
  <DomainObject.Predmet.ProtuStrankaListNazivFormated>
    <izvorni_sadrzaj>
      <item>BOLJI SAVJETI d.o.o.</item>
    </izvorni_sadrzaj>
    <derivirana_varijabla naziv="DomainObject.Predmet.ProtuStrankaListNazivFormated_1">
      <item>BOLJI SAVJETI d.o.o.</item>
    </derivirana_varijabla>
  </DomainObject.Predmet.ProtuStrankaListNazivFormated>
  <DomainObject.Predmet.ProtuStrankaListNazivFormatedOIB>
    <izvorni_sadrzaj>
      <item>BOLJI SAVJETI d.o.o., OIB 92462281953</item>
    </izvorni_sadrzaj>
    <derivirana_varijabla naziv="DomainObject.Predmet.ProtuStrankaListNazivFormatedOIB_1">
      <item>BOLJI SAVJETI d.o.o., OIB 92462281953</item>
    </derivirana_varijabla>
  </DomainObject.Predmet.ProtuStrankaListNazivFormatedOIB>
  <DomainObject.Predmet.OstaliListFormated>
    <izvorni_sadrzaj>
      <item>Ljiljana Ušćumlić punomoćnik sudionika u postupku BOLJI SAVJETI d.o.o.</item>
    </izvorni_sadrzaj>
    <derivirana_varijabla naziv="DomainObject.Predmet.OstaliListFormated_1">
      <item>Ljiljana Ušćumlić punomoćnik sudionika u postupku BOLJI SAVJETI d.o.o.</item>
    </derivirana_varijabla>
  </DomainObject.Predmet.OstaliListFormated>
  <DomainObject.Predmet.OstaliListFormatedOIB>
    <izvorni_sadrzaj>
      <item>Ljiljana Ušćumlić, OIB 06779726737 punomoćnik sudionika u postupku BOLJI SAVJETI d.o.o.</item>
    </izvorni_sadrzaj>
    <derivirana_varijabla naziv="DomainObject.Predmet.OstaliListFormatedOIB_1">
      <item>Ljiljana Ušćumlić, OIB 06779726737 punomoćnik sudionika u postupku BOLJI SAVJETI d.o.o.</item>
    </derivirana_varijabla>
  </DomainObject.Predmet.OstaliListFormatedOIB>
  <DomainObject.Predmet.OstaliListFormatedWithAdress>
    <izvorni_sadrzaj>
      <item>Ljiljana Ušćumlić, A. von Humboldta 16, 10000 Zagreb punomoćnik sudionika u postupku BOLJI SAVJETI d.o.o.</item>
    </izvorni_sadrzaj>
    <derivirana_varijabla naziv="DomainObject.Predmet.OstaliListFormatedWithAdress_1">
      <item>Ljiljana Ušćumlić, A. von Humboldta 16, 10000 Zagreb punomoćnik sudionika u postupku BOLJI SAVJETI d.o.o.</item>
    </derivirana_varijabla>
  </DomainObject.Predmet.OstaliListFormatedWithAdress>
  <DomainObject.Predmet.OstaliListFormatedWithAdressOIB>
    <izvorni_sadrzaj>
      <item>Ljiljana Ušćumlić, OIB 06779726737, A. von Humboldta 16, 10000 Zagreb punomoćnik sudionika u postupku BOLJI SAVJETI d.o.o.</item>
    </izvorni_sadrzaj>
    <derivirana_varijabla naziv="DomainObject.Predmet.OstaliListFormatedWithAdressOIB_1">
      <item>Ljiljana Ušćumlić, OIB 06779726737, A. von Humboldta 16, 10000 Zagreb punomoćnik sudionika u postupku BOLJI SAVJETI d.o.o.</item>
    </derivirana_varijabla>
  </DomainObject.Predmet.OstaliListFormatedWithAdressOIB>
  <DomainObject.Predmet.OstaliListNazivFormated>
    <izvorni_sadrzaj>
      <item>Ljiljana Ušćumlić</item>
    </izvorni_sadrzaj>
    <derivirana_varijabla naziv="DomainObject.Predmet.OstaliListNazivFormated_1">
      <item>Ljiljana Ušćumlić</item>
    </derivirana_varijabla>
  </DomainObject.Predmet.OstaliListNazivFormated>
  <DomainObject.Predmet.OstaliListNazivFormatedOIB>
    <izvorni_sadrzaj>
      <item>Ljiljana Ušćumlić, OIB 06779726737</item>
    </izvorni_sadrzaj>
    <derivirana_varijabla naziv="DomainObject.Predmet.OstaliListNazivFormatedOIB_1">
      <item>Ljiljana Ušćumlić, OIB 06779726737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BOLJI SAVJETI d.o.o.</izvorni_sadrzaj>
    <derivirana_varijabla naziv="DomainObject.Predmet.ProtustrankaIDrugi_1">BOLJI SAVJETI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BOLJI SAVJETI d.o.o., OIB 92462281953, Tatjane Marinić 12, 10430 Samobor</izvorni_sadrzaj>
    <derivirana_varijabla naziv="DomainObject.Predmet.ProtustrankaIDrugiAdressOIB_1">BOLJI SAVJETI d.o.o., OIB 92462281953, Tatjane Marinić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BOLJI SAVJETI d.o.o.</item>
      <item>FINA Regionalni centar Zagreb</item>
      <item>Ljiljana Ušćumlić</item>
    </izvorni_sadrzaj>
    <derivirana_varijabla naziv="DomainObject.Predmet.SudioniciListNaziv_1">
      <item>BOLJI SAVJETI d.o.o.</item>
      <item>FINA Regionalni centar Zagreb</item>
      <item>Ljiljana Ušćumlić</item>
    </derivirana_varijabla>
  </DomainObject.Predmet.SudioniciListNaziv>
  <DomainObject.Predmet.SudioniciListAdressOIB>
    <izvorni_sadrzaj>
      <item>BOLJI SAVJETI d.o.o., OIB 92462281953, Tatjane Marinić 12,10430 Samobor</item>
      <item>FINA Regionalni centar Zagreb, OIB 85821130368, Trg svibanjskih žrtava 1995. br.1,10000 Zagreb</item>
      <item>Ljiljana Ušćumlić, OIB 06779726737, A. von Humboldta 16,10000 Zagreb</item>
    </izvorni_sadrzaj>
    <derivirana_varijabla naziv="DomainObject.Predmet.SudioniciListAdressOIB_1">
      <item>BOLJI SAVJETI d.o.o., OIB 92462281953, Tatjane Marinić 12,10430 Samobor</item>
      <item>FINA Regionalni centar Zagreb, OIB 85821130368, Trg svibanjskih žrtava 1995. br.1,10000 Zagreb</item>
      <item>Ljiljana Ušćumlić, OIB 06779726737, A. von Humboldta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92462281953</item>
      <item>, OIB 85821130368</item>
      <item>, OIB 06779726737</item>
    </izvorni_sadrzaj>
    <derivirana_varijabla naziv="DomainObject.Predmet.SudioniciListNazivOIB_1">
      <item>, OIB 92462281953</item>
      <item>, OIB 85821130368</item>
      <item>, OIB 06779726737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1326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2016-01-15T09:46:00Z</dcterms:created>
  <dc:creator>ilukac</dc:creator>
  <cp:lastModifiedBy>Karmen Malkoč</cp:lastModifiedBy>
  <cp:lastPrinted>2016-01-15T09:46:00Z</cp:lastPrinted>
  <dcterms:modified xmlns:xsi="http://www.w3.org/2001/XMLSchema-instance" xsi:type="dcterms:W3CDTF">2016-01-15T09:47:00Z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