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270e" w14:paraId="dee270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F3E87">
        <w:rPr>
          <w:rFonts w:cs="Times New Roman" w:hAnsi="Times New Roman" w:ascii="Times New Roman"/>
          <w:b w:val="false"/>
          <w:sz w:val="24"/>
          <w:szCs w:val="24"/>
        </w:rPr>
        <w:t>2508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/>
    <w:p w:rsidRDefault="003C5353" w:rsidP="00364870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364870" w:rsidP="00364870" w:rsidR="00364870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D775C">
        <w:t xml:space="preserve">vjerovnika </w:t>
      </w:r>
      <w:r w:rsidR="00EF3E87">
        <w:t xml:space="preserve">REPUBLIKA HRVATSKA, Ministarstvo financija, Porezna uprava, Područni ured Zagreb, OIB: 18683136487, za otvaranje stečajnog postupka </w:t>
      </w:r>
      <w:r w:rsidR="00EF3E87" w:rsidRPr="002365A1">
        <w:t xml:space="preserve">nad dužnikom </w:t>
      </w:r>
      <w:r w:rsidR="00EF3E87">
        <w:t>FERRO PROTECTUM d.o.o. Zagreb, Lojenov prilaz 8, OIB: 90209844822</w:t>
      </w:r>
      <w:r w:rsidR="001A7E3D" w:rsidRPr="002365A1">
        <w:t>,</w:t>
      </w:r>
      <w:r w:rsidR="003C5353" w:rsidRPr="002365A1">
        <w:t xml:space="preserve"> </w:t>
      </w:r>
      <w:r w:rsidR="00364870">
        <w:t>9. lipnja</w:t>
      </w:r>
      <w:r w:rsidR="006F46CE">
        <w:t xml:space="preserve">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CD18D6">
        <w:t xml:space="preserve">rasprave o pretpostavkama </w:t>
      </w:r>
      <w:r>
        <w:t>za otvaranje stečajnog postupka nad dužnikom</w:t>
      </w:r>
      <w:r w:rsidRPr="007C4F1C">
        <w:t xml:space="preserve"> </w:t>
      </w:r>
      <w:r w:rsidR="00EF3E87">
        <w:t>FERRO PROTECTUM d.o.o. Zagreb, Lojenov prilaz 8, OIB: 90209844822</w:t>
      </w:r>
      <w:r w:rsidR="00364870">
        <w:t>,</w:t>
      </w:r>
      <w:r>
        <w:t xml:space="preserve">  za </w:t>
      </w:r>
      <w:r w:rsidR="006F46CE">
        <w:t xml:space="preserve">dan </w:t>
      </w:r>
      <w:r w:rsidR="00364870">
        <w:t>25. kolovoza</w:t>
      </w:r>
      <w:r w:rsidR="006F46CE">
        <w:t xml:space="preserve"> 2016.</w:t>
      </w:r>
      <w:r>
        <w:t xml:space="preserve"> u </w:t>
      </w:r>
      <w:r w:rsidR="00364870">
        <w:t>10,</w:t>
      </w:r>
      <w:r w:rsidR="00EF3E87">
        <w:t>3</w:t>
      </w:r>
      <w:r w:rsidR="00364870">
        <w:t>0 sati</w:t>
      </w:r>
      <w:r>
        <w:t xml:space="preserve">, u zgradi </w:t>
      </w:r>
      <w:r w:rsidR="00B14B7D">
        <w:t xml:space="preserve">ovog </w:t>
      </w:r>
      <w:r>
        <w:t>suda u Karlovcu, Ljudevita Šestića 4, soba broj 5, na koje se dostavom ovog zaključka pozivaju:</w:t>
      </w:r>
    </w:p>
    <w:p w:rsidRDefault="003028CD" w:rsidP="007C4F1C" w:rsidR="008D775C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8D775C" w:rsidP="007C4F1C" w:rsidR="008D775C">
      <w:pPr>
        <w:pStyle w:val="Odlomakpopisa"/>
        <w:numPr>
          <w:ilvl w:val="1"/>
          <w:numId w:val="6"/>
        </w:numPr>
        <w:jc w:val="both"/>
      </w:pPr>
      <w:r>
        <w:t>predlagatelj RH, Ministarstvo financija, po ŽDO u Zagrebu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</w:t>
      </w:r>
      <w:r w:rsidR="00EF3E87">
        <w:t>k</w:t>
      </w:r>
      <w:r>
        <w:t xml:space="preserve">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CD18D6" w:rsidR="00803396">
      <w:pPr>
        <w:jc w:val="both"/>
      </w:pPr>
      <w:r w:rsidRPr="00676B0D">
        <w:tab/>
      </w:r>
      <w:r w:rsidR="006F46CE">
        <w:tab/>
      </w:r>
    </w:p>
    <w:p w:rsidRDefault="00803396" w:rsidP="002365A1" w:rsidR="00803396">
      <w:pPr>
        <w:jc w:val="both"/>
      </w:pPr>
      <w:r>
        <w:tab/>
        <w:t>Temeljem odredbe čl. 12</w:t>
      </w:r>
      <w:r w:rsidR="00CD18D6">
        <w:t>8</w:t>
      </w:r>
      <w:r>
        <w:t xml:space="preserve">. st. </w:t>
      </w:r>
      <w:r w:rsidR="00CD18D6">
        <w:t>1</w:t>
      </w:r>
      <w:r>
        <w:t>.</w:t>
      </w:r>
      <w:r w:rsidR="00CD18D6">
        <w:t xml:space="preserve"> Stečajnog zakona (Narodne novine broj 71715) </w:t>
      </w:r>
      <w:r>
        <w:t xml:space="preserve">odlučeno je kao u </w:t>
      </w:r>
      <w:r w:rsidR="00CD18D6">
        <w:t>izreci</w:t>
      </w:r>
      <w:r>
        <w:t xml:space="preserve"> zaključka.</w:t>
      </w:r>
    </w:p>
    <w:p w:rsidRDefault="006F46CE" w:rsidP="002365A1" w:rsidR="006F46CE">
      <w:pPr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EF3E87">
        <w:t>9. lipnja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EF3E87">
        <w:t>,v.r.</w:t>
      </w:r>
    </w:p>
    <w:p w:rsidRDefault="00364870" w:rsidP="004B1855" w:rsidR="00364870">
      <w:pPr>
        <w:jc w:val="center"/>
      </w:pPr>
    </w:p>
    <w:p w:rsidRDefault="00364870" w:rsidP="004B1855" w:rsidR="00364870" w:rsidRPr="00DE5FCD">
      <w:pPr>
        <w:jc w:val="center"/>
      </w:pPr>
    </w:p>
    <w:p w:rsidRDefault="00CD18D6" w:rsidP="00CD18D6" w:rsidR="00CD18D6" w:rsidRPr="002365A1">
      <w:pPr>
        <w:tabs>
          <w:tab w:pos="6450" w:val="left"/>
        </w:tabs>
      </w:pPr>
      <w:r w:rsidRPr="002365A1">
        <w:lastRenderedPageBreak/>
        <w:t xml:space="preserve">PRAVNA POUKA:                                                                                      </w:t>
      </w:r>
    </w:p>
    <w:p w:rsidRDefault="00CD18D6" w:rsidP="00CD18D6" w:rsidR="00CD18D6">
      <w:pPr>
        <w:tabs>
          <w:tab w:pos="6735" w:val="left"/>
        </w:tabs>
      </w:pPr>
      <w:r>
        <w:t>Protiv zaključka nije dopuštena žalba (čl 19. st. 7. SZ-a).</w:t>
      </w:r>
    </w:p>
    <w:p w:rsidRDefault="00CD18D6" w:rsidP="00CD18D6" w:rsidR="00CD18D6">
      <w:pPr>
        <w:tabs>
          <w:tab w:pos="6735" w:val="left"/>
        </w:tabs>
      </w:pP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184" w:rsidR="00845184">
      <w:r>
        <w:separator/>
      </w:r>
    </w:p>
  </w:endnote>
  <w:endnote w:id="0" w:type="continuationSeparator">
    <w:p w:rsidRDefault="00845184" w:rsidR="00845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184" w:rsidR="00845184">
      <w:r>
        <w:separator/>
      </w:r>
    </w:p>
  </w:footnote>
  <w:footnote w:id="0" w:type="continuationSeparator">
    <w:p w:rsidRDefault="00845184" w:rsidR="00845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4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EF3E87">
      <w:rPr>
        <w:rFonts w:hAnsi="Verdana" w:ascii="Verdana"/>
        <w:b w:val="false"/>
        <w:sz w:val="24"/>
        <w:szCs w:val="24"/>
      </w:rPr>
      <w:t>2508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2F44C2"/>
    <w:rsid w:val="003028CD"/>
    <w:rsid w:val="00306C91"/>
    <w:rsid w:val="003129D9"/>
    <w:rsid w:val="00331E8A"/>
    <w:rsid w:val="0033471D"/>
    <w:rsid w:val="00334A02"/>
    <w:rsid w:val="00355350"/>
    <w:rsid w:val="0036487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675E5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45184"/>
    <w:rsid w:val="0089554D"/>
    <w:rsid w:val="008B2C5A"/>
    <w:rsid w:val="008D775C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BF766E"/>
    <w:rsid w:val="00C12A9F"/>
    <w:rsid w:val="00C46272"/>
    <w:rsid w:val="00C74824"/>
    <w:rsid w:val="00CA69AD"/>
    <w:rsid w:val="00CB66CE"/>
    <w:rsid w:val="00CD18D6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EF3E87"/>
    <w:rsid w:val="00F0255B"/>
    <w:rsid w:val="00F10CB7"/>
    <w:rsid w:val="00F12786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4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4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4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4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4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4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4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4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4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90209844822</item>
      <item>, OIB 05932825833</item>
      <item>, OIB 18683136487</item>
      <item>, OIB null</item>
    </izvorni_sadrzaj>
    <derivirana_varijabla naziv="DomainObject.Predmet.SudioniciListNazivOIB_1">
      <item>, OIB 90209844822</item>
      <item>, OIB 05932825833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221</properties:Words>
  <properties:Characters>1122</properties:Characters>
  <properties:Lines>52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2016-06-09T12:07:00Z</dcterms:created>
  <dc:creator>Korisnik</dc:creator>
  <cp:lastModifiedBy>Draženka Prpić</cp:lastModifiedBy>
  <cp:lastPrinted>2016-06-09T12:06:00Z</cp:lastPrinted>
  <dcterms:modified xmlns:xsi="http://www.w3.org/2001/XMLSchema-instance" xsi:type="dcterms:W3CDTF">2016-06-09T12:07:00Z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