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8f4a1" w14:paraId="108f4a1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8F50F0">
        <w:t>302/16-6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8F50F0">
        <w:t xml:space="preserve"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MEĆAVA j.d.o.o. za proizvodnju i trgovinu, OIB: 82421119740 sa sjedištem u Ulica Frana Galovića 34, 48260 Križevci, </w:t>
      </w:r>
      <w:r w:rsidRPr="005207B1">
        <w:t xml:space="preserve">dana </w:t>
      </w:r>
      <w:r w:rsidR="008F50F0">
        <w:t>12</w:t>
      </w:r>
      <w:r w:rsidR="005207B1" w:rsidRPr="005207B1">
        <w:t xml:space="preserve">. </w:t>
      </w:r>
      <w:r w:rsidR="00600CE7">
        <w:t>rujna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8F50F0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16</w:t>
      </w:r>
      <w:r w:rsidR="005207B1" w:rsidRPr="005207B1">
        <w:rPr>
          <w:b/>
          <w:u w:val="single"/>
        </w:rPr>
        <w:t xml:space="preserve">. </w:t>
      </w:r>
      <w:r>
        <w:rPr>
          <w:b/>
          <w:u w:val="single"/>
        </w:rPr>
        <w:t>studeni</w:t>
      </w:r>
      <w:r w:rsidR="001D4C37">
        <w:rPr>
          <w:b/>
          <w:u w:val="single"/>
        </w:rPr>
        <w:t xml:space="preserve"> 2016. u </w:t>
      </w:r>
      <w:r>
        <w:rPr>
          <w:b/>
          <w:u w:val="single"/>
        </w:rPr>
        <w:t>08</w:t>
      </w:r>
      <w:r w:rsidR="001D4C37">
        <w:rPr>
          <w:b/>
          <w:u w:val="single"/>
        </w:rPr>
        <w:t>,</w:t>
      </w:r>
      <w:r>
        <w:rPr>
          <w:b/>
          <w:u w:val="single"/>
        </w:rPr>
        <w:t>50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F50F0" w:rsidP="008F50F0" w:rsidR="008F50F0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8F50F0" w:rsidP="008F50F0" w:rsidR="008F50F0">
      <w:pPr>
        <w:spacing w:lineRule="auto" w:line="240" w:after="0"/>
        <w:jc w:val="both"/>
      </w:pPr>
      <w:r>
        <w:t>- direktor dužnika Draško Međimorec, OIB: 31255043546, Križevci, Ulica Frana Galovića 34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</w:t>
      </w:r>
      <w:r w:rsidR="00DC0A4C">
        <w:rPr>
          <w:rFonts w:eastAsia="Times New Roman"/>
          <w:lang w:eastAsia="hr-HR"/>
        </w:rPr>
        <w:t>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F50F0" w:rsidP="00804BB0" w:rsidR="008F50F0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DC0A4C" w:rsidR="00804BB0">
      <w:pPr>
        <w:spacing w:lineRule="auto" w:line="240" w:after="0"/>
        <w:jc w:val="both"/>
      </w:pPr>
      <w:r>
        <w:tab/>
      </w:r>
      <w:r w:rsidR="00DC0A4C" w:rsidRPr="00DC0A4C">
        <w:t xml:space="preserve">Budući da na ročište zakazano za </w:t>
      </w:r>
      <w:r w:rsidR="008F50F0">
        <w:t>12</w:t>
      </w:r>
      <w:r w:rsidR="00DC0A4C" w:rsidRPr="00DC0A4C">
        <w:t xml:space="preserve">. </w:t>
      </w:r>
      <w:r w:rsidR="00600CE7">
        <w:t>rujna</w:t>
      </w:r>
      <w:r w:rsidR="00DC0A4C" w:rsidRPr="00DC0A4C">
        <w:t xml:space="preserve"> 2016. godine direktor dužnika nije pristupio iako je uredno pozvan, valjalo je odrediti novi termin ročišta i ponovno pozvati osobe iz točke I izreke, pri čemu se direktoru dužnika nalaže da dostavi traženu dokumentaciju.</w:t>
      </w:r>
    </w:p>
    <w:p w:rsidRDefault="00DC0A4C" w:rsidP="00DC0A4C" w:rsidR="00DC0A4C">
      <w:pPr>
        <w:spacing w:lineRule="auto" w:line="240" w:after="0"/>
        <w:jc w:val="both"/>
      </w:pPr>
    </w:p>
    <w:p w:rsidRDefault="00DC0A4C" w:rsidP="00DC0A4C" w:rsidR="00DC0A4C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8F50F0">
        <w:t>12</w:t>
      </w:r>
      <w:r w:rsidR="00066C4E" w:rsidRPr="005207B1">
        <w:t xml:space="preserve">. </w:t>
      </w:r>
      <w:r w:rsidR="00600CE7">
        <w:t>rujna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A23F44" w:rsidR="00A23F44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  <w:r w:rsidR="00600CE7">
        <w:t>, v.r.</w:t>
      </w:r>
    </w:p>
    <w:p w:rsidRDefault="00600CE7" w:rsidP="00A23F44" w:rsidR="00600CE7">
      <w:pPr>
        <w:spacing w:lineRule="auto" w:line="240" w:after="0"/>
        <w:jc w:val="both"/>
      </w:pPr>
    </w:p>
    <w:p w:rsidRDefault="00600CE7" w:rsidP="00A23F44" w:rsidR="00600CE7">
      <w:pPr>
        <w:spacing w:lineRule="auto" w:line="240" w:after="0"/>
        <w:jc w:val="both"/>
      </w:pPr>
    </w:p>
    <w:p w:rsidRDefault="00DC0A4C" w:rsidP="00804BB0" w:rsidR="00066C4E">
      <w:pPr>
        <w:spacing w:lineRule="auto" w:line="240" w:after="0"/>
        <w:jc w:val="both"/>
      </w:pPr>
      <w:r>
        <w:t xml:space="preserve"> </w:t>
      </w: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8F50F0" w:rsidP="008F50F0" w:rsidR="008F50F0">
      <w:pPr>
        <w:spacing w:lineRule="auto" w:line="240" w:after="0"/>
        <w:jc w:val="both"/>
      </w:pPr>
      <w:r>
        <w:t>- predlagatelj FINANCIJSKA AGENCIJA, Podružnica Varaždin, Augusta Cesarca 2</w:t>
      </w:r>
    </w:p>
    <w:p w:rsidRDefault="008F50F0" w:rsidP="008F50F0" w:rsidR="008F50F0">
      <w:pPr>
        <w:spacing w:lineRule="auto" w:line="240" w:after="0"/>
        <w:jc w:val="both"/>
      </w:pPr>
      <w:r>
        <w:t>- dužnik MEĆAVA j.d.o.o. Ulica Frana Galovića 34, 48260 Križevci</w:t>
      </w:r>
    </w:p>
    <w:p w:rsidRDefault="008F50F0" w:rsidP="008F50F0" w:rsidR="008F50F0">
      <w:pPr>
        <w:spacing w:lineRule="auto" w:line="240" w:after="0"/>
        <w:jc w:val="both"/>
      </w:pPr>
      <w:r>
        <w:t>- direktor dužnika Draško Međimorec, Križevci, Ulica Frana Galovića 34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816" w:rsidP="00CD4711" w:rsidR="001E3816">
      <w:pPr>
        <w:spacing w:lineRule="auto" w:line="240" w:after="0"/>
      </w:pPr>
      <w:r>
        <w:separator/>
      </w:r>
    </w:p>
  </w:endnote>
  <w:endnote w:id="0" w:type="continuationSeparator">
    <w:p w:rsidRDefault="001E3816" w:rsidP="00CD4711" w:rsidR="001E381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816" w:rsidP="00CD4711" w:rsidR="001E3816">
      <w:pPr>
        <w:spacing w:lineRule="auto" w:line="240" w:after="0"/>
      </w:pPr>
      <w:r>
        <w:separator/>
      </w:r>
    </w:p>
  </w:footnote>
  <w:footnote w:id="0" w:type="continuationSeparator">
    <w:p w:rsidRDefault="001E3816" w:rsidP="00CD4711" w:rsidR="001E381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6572">
          <w:rPr>
            <w:noProof/>
          </w:rPr>
          <w:t>2</w:t>
        </w:r>
        <w:r>
          <w:fldChar w:fldCharType="end"/>
        </w:r>
      </w:p>
    </w:sdtContent>
  </w:sdt>
  <w:p w:rsidRDefault="008F50F0" w:rsidP="008F50F0" w:rsidR="008F50F0" w:rsidRPr="005207B1">
    <w:pPr>
      <w:pStyle w:val="Zaglavlje"/>
      <w:jc w:val="right"/>
    </w:pPr>
    <w:r>
      <w:t>Poslovni broj: 2 St-302/16-6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57F07"/>
    <w:rsid w:val="00066C4E"/>
    <w:rsid w:val="00077412"/>
    <w:rsid w:val="000A275A"/>
    <w:rsid w:val="00104FDD"/>
    <w:rsid w:val="00195D08"/>
    <w:rsid w:val="001A2133"/>
    <w:rsid w:val="001D0CA0"/>
    <w:rsid w:val="001D4C37"/>
    <w:rsid w:val="001E3816"/>
    <w:rsid w:val="00204DFC"/>
    <w:rsid w:val="002B745B"/>
    <w:rsid w:val="002F4DC4"/>
    <w:rsid w:val="003275CE"/>
    <w:rsid w:val="00344088"/>
    <w:rsid w:val="0035191A"/>
    <w:rsid w:val="0035755D"/>
    <w:rsid w:val="0038484B"/>
    <w:rsid w:val="003A35DB"/>
    <w:rsid w:val="003B6C29"/>
    <w:rsid w:val="003C532A"/>
    <w:rsid w:val="003C596F"/>
    <w:rsid w:val="00400455"/>
    <w:rsid w:val="00400A22"/>
    <w:rsid w:val="00422C42"/>
    <w:rsid w:val="00440457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D721C"/>
    <w:rsid w:val="005F04AA"/>
    <w:rsid w:val="00600CE7"/>
    <w:rsid w:val="00605C60"/>
    <w:rsid w:val="00620156"/>
    <w:rsid w:val="00662E56"/>
    <w:rsid w:val="006A4DA1"/>
    <w:rsid w:val="006A5264"/>
    <w:rsid w:val="006D7FF6"/>
    <w:rsid w:val="007123C6"/>
    <w:rsid w:val="00716D2A"/>
    <w:rsid w:val="007678B4"/>
    <w:rsid w:val="00777F98"/>
    <w:rsid w:val="00790171"/>
    <w:rsid w:val="007C532B"/>
    <w:rsid w:val="00804BB0"/>
    <w:rsid w:val="00822D9B"/>
    <w:rsid w:val="008768BC"/>
    <w:rsid w:val="008E5BE7"/>
    <w:rsid w:val="008F4174"/>
    <w:rsid w:val="008F50F0"/>
    <w:rsid w:val="0092027E"/>
    <w:rsid w:val="00943AB3"/>
    <w:rsid w:val="00960A0B"/>
    <w:rsid w:val="0096218E"/>
    <w:rsid w:val="00980C3B"/>
    <w:rsid w:val="00A23F44"/>
    <w:rsid w:val="00A710AC"/>
    <w:rsid w:val="00AA771F"/>
    <w:rsid w:val="00AC1C85"/>
    <w:rsid w:val="00AC1CAE"/>
    <w:rsid w:val="00AC256F"/>
    <w:rsid w:val="00AC4BF5"/>
    <w:rsid w:val="00AD116D"/>
    <w:rsid w:val="00B23A1B"/>
    <w:rsid w:val="00B64216"/>
    <w:rsid w:val="00BB07B4"/>
    <w:rsid w:val="00C04790"/>
    <w:rsid w:val="00C30BDC"/>
    <w:rsid w:val="00CC2EF9"/>
    <w:rsid w:val="00CD4711"/>
    <w:rsid w:val="00CF6572"/>
    <w:rsid w:val="00D113A9"/>
    <w:rsid w:val="00D75765"/>
    <w:rsid w:val="00DC0A4C"/>
    <w:rsid w:val="00E01330"/>
    <w:rsid w:val="00E14768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F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F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F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F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96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815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St-302/2016-6</izvorni_sadrzaj>
    <derivirana_varijabla naziv="DomainObject.Oznaka_1">St-302/2016-6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St-302/2016</izvorni_sadrzaj>
    <derivirana_varijabla naziv="DomainObject.Predmet.OznakaBroj_1">St-302/2016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MEĆAVA jednostavno društvo s ograničenom odgovornošću za proizvodnju i trgovinu</izvorni_sadrzaj>
    <derivirana_varijabla naziv="DomainObject.Predmet.ProtustrankaFormated_1">  MEĆAVA jednostavno društvo s ograničenom odgovornošću za proizvodnju i trgovinu</derivirana_varijabla>
  </DomainObject.Predmet.ProtustrankaFormated>
  <DomainObject.Predmet.ProtustrankaFormatedOIB>
    <izvorni_sadrzaj>  MEĆAVA jednostavno društvo s ograničenom odgovornošću za proizvodnju i trgovinu, OIB 82421119740</izvorni_sadrzaj>
    <derivirana_varijabla naziv="DomainObject.Predmet.ProtustrankaFormatedOIB_1">  MEĆAVA jednostavno društvo s ograničenom odgovornošću za proizvodnju i trgovinu, OIB 82421119740</derivirana_varijabla>
  </DomainObject.Predmet.ProtustrankaFormatedOIB>
  <DomainObject.Predmet.ProtustrankaFormatedWithAdress>
    <izvorni_sadrzaj> MEĆAVA jednostavno društvo s ograničenom odgovornošću za proizvodnju i trgovinu, Ulica Frana Galovića 34, 48260 Križevci</izvorni_sadrzaj>
    <derivirana_varijabla naziv="DomainObject.Predmet.ProtustrankaFormatedWithAdress_1"> MEĆAVA jednostavno društvo s ograničenom odgovornošću za proizvodnju i trgovinu, Ulica Frana Galovića 34, 48260 Križevci</derivirana_varijabla>
  </DomainObject.Predmet.ProtustrankaFormatedWithAdress>
  <DomainObject.Predmet.ProtustrankaFormatedWithAdressOIB>
    <izvorni_sadrzaj> MEĆAVA jednostavno društvo s ograničenom odgovornošću za proizvodnju i trgovinu, OIB 82421119740, Ulica Frana Galovića 34, 48260 Križevci</izvorni_sadrzaj>
    <derivirana_varijabla naziv="DomainObject.Predmet.ProtustrankaFormatedWithAdressOIB_1"> MEĆAVA jednostavno društvo s ograničenom odgovornošću za proizvodnju i trgovinu, OIB 82421119740, Ulica Frana Galovića 34, 48260 Križevci</derivirana_varijabla>
  </DomainObject.Predmet.ProtustrankaFormatedWithAdressOIB>
  <DomainObject.Predmet.ProtustrankaWithAdress>
    <izvorni_sadrzaj>MEĆAVA jednostavno društvo s ograničenom odgovornošću za proizvodnju i trgovinu Ulica Frana Galovića 34, 48260 Križevci</izvorni_sadrzaj>
    <derivirana_varijabla naziv="DomainObject.Predmet.ProtustrankaWithAdress_1">MEĆAVA jednostavno društvo s ograničenom odgovornošću za proizvodnju i trgovinu Ulica Frana Galovića 34, 48260 Križevci</derivirana_varijabla>
  </DomainObject.Predmet.ProtustrankaWithAdress>
  <DomainObject.Predmet.ProtustrankaWithAdressOIB>
    <izvorni_sadrzaj>MEĆAVA jednostavno društvo s ograničenom odgovornošću za proizvodnju i trgovinu, OIB 82421119740, Ulica Frana Galovića 34, 48260 Križevci</izvorni_sadrzaj>
    <derivirana_varijabla naziv="DomainObject.Predmet.ProtustrankaWithAdressOIB_1">MEĆAVA jednostavno društvo s ograničenom odgovornošću za proizvodnju i trgovinu, OIB 82421119740, Ulica Frana Galovića 34, 48260 Križevci</derivirana_varijabla>
  </DomainObject.Predmet.ProtustrankaWithAdressOIB>
  <DomainObject.Predmet.ProtustrankaNazivFormated>
    <izvorni_sadrzaj>MEĆAVA jednostavno društvo s ograničenom odgovornošću za proizvodnju i trgovinu</izvorni_sadrzaj>
    <derivirana_varijabla naziv="DomainObject.Predmet.ProtustrankaNazivFormated_1">MEĆAVA jednostavno društvo s ograničenom odgovornošću za proizvodnju i trgovinu</derivirana_varijabla>
  </DomainObject.Predmet.ProtustrankaNazivFormated>
  <DomainObject.Predmet.ProtustrankaNazivFormatedOIB>
    <izvorni_sadrzaj>MEĆAVA jednostavno društvo s ograničenom odgovornošću za proizvodnju i trgovinu, OIB 82421119740</izvorni_sadrzaj>
    <derivirana_varijabla naziv="DomainObject.Predmet.ProtustrankaNazivFormatedOIB_1">MEĆAVA jednostavno društvo s ograničenom odgovornošću za proizvodnju i trgovinu, OIB 82421119740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98055.05</izvorni_sadrzaj>
    <derivirana_varijabla naziv="DomainObject.Predmet.TrenutnaVrijednost_1">98055.05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MEĆAVA jednostavno društvo s ograničenom odgovornošću za proizvodnju i trgovinu</item>
    </izvorni_sadrzaj>
    <derivirana_varijabla naziv="DomainObject.Predmet.ProtuStrankaListFormated_1">
      <item>MEĆAVA jednostavno društvo s ograničenom odgovornošću za proizvodnju i trgovinu</item>
    </derivirana_varijabla>
  </DomainObject.Predmet.ProtuStrankaListFormated>
  <DomainObject.Predmet.ProtuStrankaListFormatedOIB>
    <izvorni_sadrzaj>
      <item>MEĆAVA jednostavno društvo s ograničenom odgovornošću za proizvodnju i trgovinu, OIB 82421119740</item>
    </izvorni_sadrzaj>
    <derivirana_varijabla naziv="DomainObject.Predmet.ProtuStrankaListFormatedOIB_1">
      <item>MEĆAVA jednostavno društvo s ograničenom odgovornošću za proizvodnju i trgovinu, OIB 82421119740</item>
    </derivirana_varijabla>
  </DomainObject.Predmet.ProtuStrankaListFormatedOIB>
  <DomainObject.Predmet.ProtuStrankaListFormatedWithAdress>
    <izvorni_sadrzaj>
      <item>MEĆAVA jednostavno društvo s ograničenom odgovornošću za proizvodnju i trgovinu, Ulica Frana Galovića 34, 48260 Križevci</item>
    </izvorni_sadrzaj>
    <derivirana_varijabla naziv="DomainObject.Predmet.ProtuStrankaListFormatedWithAdress_1">
      <item>MEĆAVA jednostavno društvo s ograničenom odgovornošću za proizvodnju i trgovinu, Ulica Frana Galovića 34, 48260 Križevci</item>
    </derivirana_varijabla>
  </DomainObject.Predmet.ProtuStrankaListFormatedWithAdress>
  <DomainObject.Predmet.ProtuStrankaListFormatedWithAdressOIB>
    <izvorni_sadrzaj>
      <item>MEĆAVA jednostavno društvo s ograničenom odgovornošću za proizvodnju i trgovinu, OIB 82421119740, Ulica Frana Galovića 34, 48260 Križevci</item>
    </izvorni_sadrzaj>
    <derivirana_varijabla naziv="DomainObject.Predmet.ProtuStrankaListFormatedWithAdressOIB_1">
      <item>MEĆAVA jednostavno društvo s ograničenom odgovornošću za proizvodnju i trgovinu, OIB 82421119740, Ulica Frana Galovića 34, 48260 Križevci</item>
    </derivirana_varijabla>
  </DomainObject.Predmet.ProtuStrankaListFormatedWithAdressOIB>
  <DomainObject.Predmet.ProtuStrankaListNazivFormated>
    <izvorni_sadrzaj>
      <item>MEĆAVA jednostavno društvo s ograničenom odgovornošću za proizvodnju i trgovinu</item>
    </izvorni_sadrzaj>
    <derivirana_varijabla naziv="DomainObject.Predmet.ProtuStrankaListNazivFormated_1">
      <item>MEĆAVA jednostavno društvo s ograničenom odgovornošću za proizvodnju i trgovinu</item>
    </derivirana_varijabla>
  </DomainObject.Predmet.ProtuStrankaListNazivFormated>
  <DomainObject.Predmet.ProtuStrankaListNazivFormatedOIB>
    <izvorni_sadrzaj>
      <item>MEĆAVA jednostavno društvo s ograničenom odgovornošću za proizvodnju i trgovinu, OIB 82421119740</item>
    </izvorni_sadrzaj>
    <derivirana_varijabla naziv="DomainObject.Predmet.ProtuStrankaListNazivFormatedOIB_1">
      <item>MEĆAVA jednostavno društvo s ograničenom odgovornošću za proizvodnju i trgovinu, OIB 82421119740</item>
    </derivirana_varijabla>
  </DomainObject.Predmet.ProtuStrankaListNazivFormatedOIB>
  <DomainObject.Predmet.OstaliListFormated>
    <izvorni_sadrzaj>
      <item>Sudski registar</item>
      <item>Draško Međimorec</item>
    </izvorni_sadrzaj>
    <derivirana_varijabla naziv="DomainObject.Predmet.OstaliListFormated_1">
      <item>Sudski registar</item>
      <item>Draško Međimorec</item>
    </derivirana_varijabla>
  </DomainObject.Predmet.OstaliListFormated>
  <DomainObject.Predmet.OstaliListFormatedOIB>
    <izvorni_sadrzaj>
      <item>Sudski registar</item>
      <item>Draško Međimorec, OIB 31255043546</item>
    </izvorni_sadrzaj>
    <derivirana_varijabla naziv="DomainObject.Predmet.OstaliListFormatedOIB_1">
      <item>Sudski registar</item>
      <item>Draško Međimorec, OIB 31255043546</item>
    </derivirana_varijabla>
  </DomainObject.Predmet.OstaliListFormatedOIB>
  <DomainObject.Predmet.OstaliListFormatedWithAdress>
    <izvorni_sadrzaj>
      <item>Sudski registar</item>
      <item>Draško Međimorec, Ulica Frana Galovića 34, 48260 Križevci</item>
    </izvorni_sadrzaj>
    <derivirana_varijabla naziv="DomainObject.Predmet.OstaliListFormatedWithAdress_1">
      <item>Sudski registar</item>
      <item>Draško Međimorec, Ulica Frana Galovića 34, 48260 Križevci</item>
    </derivirana_varijabla>
  </DomainObject.Predmet.OstaliListFormatedWithAdress>
  <DomainObject.Predmet.OstaliListFormatedWithAdressOIB>
    <izvorni_sadrzaj>
      <item>Sudski registar</item>
      <item>Draško Međimorec, OIB 31255043546, Ulica Frana Galovića 34, 48260 Križevci</item>
    </izvorni_sadrzaj>
    <derivirana_varijabla naziv="DomainObject.Predmet.OstaliListFormatedWithAdressOIB_1">
      <item>Sudski registar</item>
      <item>Draško Međimorec, OIB 31255043546, Ulica Frana Galovića 34, 48260 Križevci</item>
    </derivirana_varijabla>
  </DomainObject.Predmet.OstaliListFormatedWithAdressOIB>
  <DomainObject.Predmet.OstaliListNazivFormated>
    <izvorni_sadrzaj>
      <item>Sudski registar</item>
      <item>Draško Međimorec</item>
    </izvorni_sadrzaj>
    <derivirana_varijabla naziv="DomainObject.Predmet.OstaliListNazivFormated_1">
      <item>Sudski registar</item>
      <item>Draško Međimorec</item>
    </derivirana_varijabla>
  </DomainObject.Predmet.OstaliListNazivFormated>
  <DomainObject.Predmet.OstaliListNazivFormatedOIB>
    <izvorni_sadrzaj>
      <item>Sudski registar</item>
      <item>Draško Međimorec, OIB 31255043546</item>
    </izvorni_sadrzaj>
    <derivirana_varijabla naziv="DomainObject.Predmet.OstaliListNazivFormatedOIB_1">
      <item>Sudski registar</item>
      <item>Draško Međimorec, OIB 31255043546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>St-302/2016-6</izvorni_sadrzaj>
    <derivirana_varijabla naziv="DomainObject.PoslovniBrojDokumenta_1">St-302/2016-6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MEĆAVA jednostavno društvo s ograničenom odgovornošću za proizvodnju i trgovinu</izvorni_sadrzaj>
    <derivirana_varijabla naziv="DomainObject.Predmet.ProtustrankaIDrugi_1">MEĆAVA jednostavno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MEĆAVA jednostavno društvo s ograničenom odgovornošću za proizvodnju i trgovinu, OIB 82421119740, Ulica Frana Galovića 34, 48260 Križevci</izvorni_sadrzaj>
    <derivirana_varijabla naziv="DomainObject.Predmet.ProtustrankaIDrugiAdressOIB_1">MEĆAVA jednostavno društvo s ograničenom odgovornošću za proizvodnju i trgovinu, OIB 82421119740, Ulica Frana Galovića 34,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MEĆAVA jednostavno društvo s ograničenom odgovornošću za proizvodnju i trgovinu</item>
      <item>Sudski registar</item>
      <item>Draško Međimorec</item>
    </izvorni_sadrzaj>
    <derivirana_varijabla naziv="DomainObject.Predmet.SudioniciListNaziv_1">
      <item>Financijska agencija</item>
      <item>MEĆAVA jednostavno društvo s ograničenom odgovornošću za proizvodnju i trgovinu</item>
      <item>Sudski registar</item>
      <item>Draško Međimorec</item>
    </derivirana_varijabla>
  </DomainObject.Predmet.SudioniciListNaziv>
  <DomainObject.Predmet.SudioniciListAdressOIB>
    <izvorni_sadrzaj>
      <item>Financijska agencija, OIB 85821130368, A. Cesarca 2,42000 Varaždin</item>
      <item>MEĆAVA jednostavno društvo s ograničenom odgovornošću za proizvodnju i trgovinu, OIB 82421119740, Ulica Frana Galovića 34,48260 Križevci</item>
      <item>Sudski registar</item>
      <item>Draško Međimorec, OIB 31255043546, Ulica Frana Galovića 34,48260 Križevci</item>
    </izvorni_sadrzaj>
    <derivirana_varijabla naziv="DomainObject.Predmet.SudioniciListAdressOIB_1">
      <item>Financijska agencija, OIB 85821130368, A. Cesarca 2,42000 Varaždin</item>
      <item>MEĆAVA jednostavno društvo s ograničenom odgovornošću za proizvodnju i trgovinu, OIB 82421119740, Ulica Frana Galovića 34,48260 Križevci</item>
      <item>Sudski registar</item>
      <item>Draško Međimorec, OIB 31255043546, Ulica Frana Galovića 34,48260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82421119740</item>
      <item>, OIB null</item>
      <item>, OIB 31255043546</item>
    </izvorni_sadrzaj>
    <derivirana_varijabla naziv="DomainObject.Predmet.SudioniciListNazivOIB_1">
      <item>, OIB 85821130368</item>
      <item>, OIB 82421119740</item>
      <item>, OIB null</item>
      <item>, OIB 31255043546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04BD4C-4745-48D1-9636-2C5BAFA083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1902</properties:Characters>
  <properties:Lines>76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2016-09-12T10:15:00Z</dcterms:created>
  <dc:creator>Maja Valušnig</dc:creator>
  <cp:lastModifiedBy>Marko Makaj</cp:lastModifiedBy>
  <cp:lastPrinted>2016-09-12T10:15:00Z</cp:lastPrinted>
  <dcterms:modified xmlns:xsi="http://www.w3.org/2001/XMLSchema-instance" xsi:type="dcterms:W3CDTF">2016-09-12T10:18:00Z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St-302/2016-6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