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a1e4b" w14:paraId="2fa1e4b" w:rsidRDefault="00E2020A" w:rsidP="00FC1537" w:rsidR="00E2020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-178/16-6</w:t>
      </w: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2020A" w:rsidP="00FC1537" w:rsidR="00E2020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FC1537" w:rsidR="00E2020A" w:rsidRPr="00FC1537">
      <w:pPr>
        <w:jc w:val="center"/>
      </w:pPr>
      <w:r>
        <w:t>R E P U B L I K A   H R V A T S K A</w:t>
      </w:r>
    </w:p>
    <w:p w:rsidRDefault="00E2020A" w:rsidP="00E87D86" w:rsidR="00E2020A"/>
    <w:p w:rsidRDefault="00E2020A" w:rsidP="001F7D4E" w:rsidR="00E2020A">
      <w:pPr>
        <w:jc w:val="center"/>
      </w:pPr>
      <w:r>
        <w:t>O G L A S</w:t>
      </w:r>
    </w:p>
    <w:p w:rsidRDefault="00E2020A" w:rsidP="001F7D4E" w:rsidR="00E2020A">
      <w:pPr>
        <w:jc w:val="center"/>
      </w:pPr>
    </w:p>
    <w:p w:rsidRDefault="00E2020A" w:rsidP="001F7D4E" w:rsidR="00E2020A" w:rsidRPr="00FC1537">
      <w:pPr>
        <w:jc w:val="center"/>
      </w:pPr>
    </w:p>
    <w:p w:rsidRDefault="00E2020A" w:rsidP="00E87D86" w:rsidR="00E2020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>
        <w:t xml:space="preserve">DALMATIA FERENC d.o.o., Bibinje, Jamine 17, Bibinje, OIB: 59865693042,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4. veljače 2016</w:t>
      </w:r>
      <w:r w:rsidRPr="00FC1537">
        <w:t xml:space="preserve">., dana </w:t>
      </w:r>
      <w:r w:rsidR="00744322">
        <w:t>17</w:t>
      </w:r>
      <w:r>
        <w:t xml:space="preserve">. veljače 2016., objavio je </w:t>
      </w:r>
    </w:p>
    <w:p w:rsidRDefault="00E2020A" w:rsidP="00E87D86" w:rsidR="00E2020A">
      <w:pPr>
        <w:ind w:firstLine="720"/>
        <w:jc w:val="both"/>
      </w:pPr>
    </w:p>
    <w:p w:rsidRDefault="00E2020A" w:rsidP="00E87D86" w:rsidR="00E2020A">
      <w:pPr>
        <w:ind w:firstLine="720"/>
        <w:jc w:val="both"/>
      </w:pPr>
    </w:p>
    <w:p w:rsidRDefault="00E2020A" w:rsidP="00083422" w:rsidR="00E2020A" w:rsidRPr="00FC1537">
      <w:pPr>
        <w:jc w:val="center"/>
      </w:pPr>
      <w:r>
        <w:t>o g l a s</w:t>
      </w:r>
    </w:p>
    <w:p w:rsidRDefault="00E2020A" w:rsidP="005C42A8" w:rsidR="00E2020A">
      <w:pPr>
        <w:ind w:firstLine="315"/>
        <w:jc w:val="both"/>
      </w:pPr>
    </w:p>
    <w:p w:rsidRDefault="00E2020A" w:rsidP="005C42A8" w:rsidR="00E2020A">
      <w:pPr>
        <w:ind w:firstLine="315"/>
        <w:jc w:val="both"/>
      </w:pPr>
    </w:p>
    <w:p w:rsidRDefault="00E2020A" w:rsidP="00DE074C" w:rsidR="00E2020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DALMATIA FERENC d.o.o., Bibinje, Jamine 17, Bibinje, OIB: 59865693042, </w:t>
      </w:r>
      <w:r w:rsidRPr="00FC1537">
        <w:t xml:space="preserve">iznosi </w:t>
      </w:r>
      <w:r>
        <w:rPr>
          <w:b/>
        </w:rPr>
        <w:t xml:space="preserve">2.474,90 </w:t>
      </w:r>
      <w:r>
        <w:t>kuna.</w:t>
      </w:r>
    </w:p>
    <w:p w:rsidRDefault="00E2020A" w:rsidP="00E87D86" w:rsidR="00E2020A" w:rsidRPr="00807351">
      <w:pPr>
        <w:jc w:val="both"/>
      </w:pPr>
    </w:p>
    <w:p w:rsidRDefault="00E2020A" w:rsidP="00CD5142" w:rsidR="00E2020A">
      <w:pPr>
        <w:jc w:val="both"/>
      </w:pPr>
      <w:r>
        <w:tab/>
        <w:t>2</w:t>
      </w:r>
      <w:r w:rsidRPr="00FC1537">
        <w:t>.  Poziva</w:t>
      </w:r>
      <w:r>
        <w:t>ju</w:t>
      </w:r>
      <w:r w:rsidRPr="00FC1537">
        <w:t xml:space="preserve"> se </w:t>
      </w:r>
      <w:r>
        <w:t xml:space="preserve">osobe ovlaštene po zakonu za zastupanje Ferenc Purger iz Veszprema, Mađarska, Alsoujsor 37, OIB: 74479920618 i Fruzsina Eva Purger iz Veszprema, Mađarska, Alsoujsor 37, OIB: 35090369528, </w:t>
      </w:r>
      <w:r w:rsidRPr="00FC1537">
        <w:t>dužnika</w:t>
      </w:r>
      <w:r>
        <w:t xml:space="preserve"> DALMATIA FERENC d.o.o., Bibinje,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2020A" w:rsidP="00CD5142" w:rsidR="00E2020A">
      <w:pPr>
        <w:jc w:val="both"/>
      </w:pPr>
    </w:p>
    <w:p w:rsidRDefault="00E2020A" w:rsidP="0049025B" w:rsidR="00E2020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2020A" w:rsidP="00CD5142" w:rsidR="00E2020A">
      <w:pPr>
        <w:jc w:val="both"/>
      </w:pPr>
    </w:p>
    <w:p w:rsidRDefault="00E2020A" w:rsidP="00CD5142" w:rsidR="00E2020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DALMATIA FERENC d.o.o., Bibinje, Jamine 17, Bibinje, OIB: 59865693042,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DALMATIA FERENC d.o.o., Bibinje,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211-178-2016.</w:t>
      </w:r>
    </w:p>
    <w:p w:rsidRDefault="00E2020A" w:rsidP="00CD5142" w:rsidR="00E2020A">
      <w:pPr>
        <w:jc w:val="both"/>
      </w:pPr>
    </w:p>
    <w:p w:rsidRDefault="00E2020A" w:rsidP="005C42A8" w:rsidR="00E2020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</w:t>
      </w:r>
      <w:r>
        <w:lastRenderedPageBreak/>
        <w:t xml:space="preserve">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2020A" w:rsidP="00E523B5" w:rsidR="00E2020A">
      <w:pPr>
        <w:ind w:firstLine="315"/>
        <w:jc w:val="both"/>
      </w:pPr>
    </w:p>
    <w:p w:rsidRDefault="00E2020A" w:rsidP="00E87D86" w:rsidR="00E2020A" w:rsidRPr="00FC1537">
      <w:pPr>
        <w:jc w:val="center"/>
      </w:pPr>
      <w:r w:rsidRPr="00FC1537">
        <w:t xml:space="preserve">U Zadru, </w:t>
      </w:r>
      <w:r w:rsidR="00744322">
        <w:t>17</w:t>
      </w:r>
      <w:r>
        <w:t>. veljače 2016</w:t>
      </w:r>
      <w:r w:rsidRPr="00FC1537">
        <w:t xml:space="preserve">. </w:t>
      </w:r>
    </w:p>
    <w:p w:rsidRDefault="00E2020A" w:rsidP="00E87D86" w:rsidR="00E2020A" w:rsidRPr="00FC1537">
      <w:pPr>
        <w:jc w:val="center"/>
      </w:pPr>
    </w:p>
    <w:p w:rsidRDefault="00E2020A" w:rsidP="00E87D86" w:rsidR="00E2020A" w:rsidRPr="00FC1537">
      <w:pPr>
        <w:jc w:val="right"/>
      </w:pP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2020A" w:rsidP="00B84EF6" w:rsidR="00E2020A" w:rsidRPr="00FC1537">
      <w:pPr>
        <w:jc w:val="right"/>
      </w:pPr>
    </w:p>
    <w:p w:rsidRDefault="00E2020A" w:rsidP="00B84EF6" w:rsidR="00E2020A" w:rsidRPr="00FC1537">
      <w:pPr>
        <w:jc w:val="right"/>
      </w:pPr>
    </w:p>
    <w:p w:rsidRDefault="00E2020A" w:rsidP="00B84EF6" w:rsidR="00E2020A" w:rsidRPr="00FC1537"/>
    <w:p w:rsidRDefault="00E2020A" w:rsidP="00E87D86" w:rsidR="00E2020A" w:rsidRPr="00FC1537">
      <w:pPr>
        <w:jc w:val="both"/>
      </w:pPr>
    </w:p>
    <w:p w:rsidRDefault="00E2020A" w:rsidP="00FC1537" w:rsidR="00E2020A" w:rsidRPr="0049025B">
      <w:pPr>
        <w:ind w:firstLine="708" w:left="12"/>
        <w:jc w:val="both"/>
      </w:pPr>
      <w:r w:rsidRPr="0049025B">
        <w:t>DNA:</w:t>
      </w:r>
    </w:p>
    <w:p w:rsidRDefault="00E2020A" w:rsidP="00E87D86" w:rsidR="00E2020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računovodstvo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u spis</w:t>
      </w:r>
    </w:p>
    <w:p w:rsidRDefault="00E2020A" w:rsidP="00E87D86" w:rsidR="00E2020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2020A" w:rsidP="00E87D86" w:rsidR="00E2020A" w:rsidRPr="00083422">
      <w:pPr>
        <w:ind w:firstLine="720"/>
        <w:jc w:val="both"/>
        <w:rPr>
          <w:b/>
        </w:rPr>
      </w:pPr>
    </w:p>
    <w:p w:rsidRDefault="00E2020A" w:rsidP="00E87D86" w:rsidR="00E2020A" w:rsidRPr="00FC1537">
      <w:pPr>
        <w:ind w:firstLine="720"/>
        <w:jc w:val="both"/>
      </w:pPr>
    </w:p>
    <w:p w:rsidRDefault="00E2020A" w:rsidP="00E87D86" w:rsidR="00E2020A" w:rsidRPr="00FC1537"/>
    <w:p w:rsidRDefault="00E2020A" w:rsidP="00E87D86" w:rsidR="00E2020A" w:rsidRPr="00FC1537"/>
    <w:p w:rsidRDefault="00E2020A" w:rsidR="00E2020A" w:rsidRPr="00FC1537"/>
    <w:sectPr w:rsidSect="00381900" w:rsidR="00E2020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20A" w:rsidP="00381900" w:rsidR="00E2020A">
      <w:r>
        <w:separator/>
      </w:r>
    </w:p>
  </w:endnote>
  <w:endnote w:id="0" w:type="continuationSeparator">
    <w:p w:rsidRDefault="00E2020A" w:rsidP="00381900" w:rsidR="00E20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20A" w:rsidR="00E2020A">
    <w:pPr>
      <w:pStyle w:val="Podnoje"/>
      <w:rPr>
        <w:lang w:val="hr-HR"/>
      </w:rPr>
    </w:pPr>
  </w:p>
  <w:p w:rsidRDefault="00E2020A" w:rsidR="00E2020A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20A" w:rsidP="00381900" w:rsidR="00E2020A">
      <w:r>
        <w:separator/>
      </w:r>
    </w:p>
  </w:footnote>
  <w:footnote w:id="0" w:type="continuationSeparator">
    <w:p w:rsidRDefault="00E2020A" w:rsidP="00381900" w:rsidR="00E20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322" w:rsidP="00FC1537" w:rsidR="00E2020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D36C2">
      <w:rPr>
        <w:noProof/>
      </w:rPr>
      <w:t>2</w:t>
    </w:r>
    <w:r>
      <w:rPr>
        <w:noProof/>
      </w:rPr>
      <w:fldChar w:fldCharType="end"/>
    </w:r>
    <w:r w:rsidR="00E2020A">
      <w:tab/>
    </w:r>
    <w:r w:rsidR="00E2020A">
      <w:tab/>
      <w:t xml:space="preserve">Poslovni broj: </w:t>
    </w:r>
    <w:r w:rsidR="00E2020A" w:rsidRPr="00FC1537">
      <w:t>1 St</w:t>
    </w:r>
    <w:r w:rsidR="00E2020A">
      <w:t>-178/16-6</w:t>
    </w:r>
  </w:p>
  <w:p w:rsidRDefault="00E2020A" w:rsidR="00E2020A">
    <w:pPr>
      <w:pStyle w:val="Zaglavlje"/>
      <w:jc w:val="center"/>
    </w:pPr>
  </w:p>
  <w:p w:rsidRDefault="00E2020A" w:rsidP="00FC1537" w:rsidR="00E2020A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20AE6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E49B7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6BD0"/>
    <w:rsid w:val="00703D2B"/>
    <w:rsid w:val="00704BA2"/>
    <w:rsid w:val="00707646"/>
    <w:rsid w:val="00714E3B"/>
    <w:rsid w:val="00732ED6"/>
    <w:rsid w:val="00744322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62857"/>
    <w:rsid w:val="00B768AC"/>
    <w:rsid w:val="00B82590"/>
    <w:rsid w:val="00B84EF6"/>
    <w:rsid w:val="00BB590A"/>
    <w:rsid w:val="00BD7879"/>
    <w:rsid w:val="00BF3C0B"/>
    <w:rsid w:val="00C16653"/>
    <w:rsid w:val="00C24CDB"/>
    <w:rsid w:val="00C4055E"/>
    <w:rsid w:val="00C70B03"/>
    <w:rsid w:val="00C810F5"/>
    <w:rsid w:val="00C95A52"/>
    <w:rsid w:val="00C96EEB"/>
    <w:rsid w:val="00CA2E66"/>
    <w:rsid w:val="00CC6FF6"/>
    <w:rsid w:val="00CD15D3"/>
    <w:rsid w:val="00CD36C2"/>
    <w:rsid w:val="00CD5142"/>
    <w:rsid w:val="00CF6672"/>
    <w:rsid w:val="00D002C1"/>
    <w:rsid w:val="00D22ABD"/>
    <w:rsid w:val="00D300E7"/>
    <w:rsid w:val="00D32269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020A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3658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58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DALMATIA FERENC d.o.o. za turizam i usluge</izvorni_sadrzaj>
    <derivirana_varijabla naziv="DomainObject.Predmet.ProtustrankaFormated_1">  DALMATIA FERENC d.o.o. za turizam i usluge</derivirana_varijabla>
  </DomainObject.Predmet.ProtustrankaFormated>
  <DomainObject.Predmet.ProtustrankaFormatedOIB>
    <izvorni_sadrzaj>  DALMATIA FERENC d.o.o. za turizam i usluge, OIB 59865693042</izvorni_sadrzaj>
    <derivirana_varijabla naziv="DomainObject.Predmet.ProtustrankaFormatedOIB_1">  DALMATIA FERENC d.o.o. za turizam i usluge, OIB 59865693042</derivirana_varijabla>
  </DomainObject.Predmet.ProtustrankaFormatedOIB>
  <DomainObject.Predmet.ProtustrankaFormatedWithAdress>
    <izvorni_sadrzaj> DALMATIA FERENC d.o.o. za turizam i usluge, Jamine 17, 23205 Bibinje</izvorni_sadrzaj>
    <derivirana_varijabla naziv="DomainObject.Predmet.ProtustrankaFormatedWithAdress_1"> DALMATIA FERENC d.o.o. za turizam i usluge, Jamine 17, 23205 Bibinje</derivirana_varijabla>
  </DomainObject.Predmet.ProtustrankaFormatedWithAdress>
  <DomainObject.Predmet.ProtustrankaFormatedWithAdressOIB>
    <izvorni_sadrzaj> DALMATIA FERENC d.o.o. za turizam i usluge, OIB 59865693042, Jamine 17, 23205 Bibinje</izvorni_sadrzaj>
    <derivirana_varijabla naziv="DomainObject.Predmet.ProtustrankaFormatedWithAdressOIB_1"> DALMATIA FERENC d.o.o. za turizam i usluge, OIB 59865693042, Jamine 17, 23205 Bibinje</derivirana_varijabla>
  </DomainObject.Predmet.ProtustrankaFormatedWithAdressOIB>
  <DomainObject.Predmet.ProtustrankaWithAdress>
    <izvorni_sadrzaj>DALMATIA FERENC d.o.o. za turizam i usluge Jamine 17, 23205 Bibinje</izvorni_sadrzaj>
    <derivirana_varijabla naziv="DomainObject.Predmet.ProtustrankaWithAdress_1">DALMATIA FERENC d.o.o. za turizam i usluge Jamine 17, 23205 Bibinje</derivirana_varijabla>
  </DomainObject.Predmet.ProtustrankaWithAdress>
  <DomainObject.Predmet.ProtustrankaWithAdressOIB>
    <izvorni_sadrzaj>DALMATIA FERENC d.o.o. za turizam i usluge, OIB 59865693042, Jamine 17, 23205 Bibinje</izvorni_sadrzaj>
    <derivirana_varijabla naziv="DomainObject.Predmet.ProtustrankaWithAdressOIB_1">DALMATIA FERENC d.o.o. za turizam i usluge, OIB 59865693042, Jamine 17, 23205 Bibinje</derivirana_varijabla>
  </DomainObject.Predmet.ProtustrankaWithAdressOIB>
  <DomainObject.Predmet.ProtustrankaNazivFormated>
    <izvorni_sadrzaj>DALMATIA FERENC d.o.o. za turizam i usluge</izvorni_sadrzaj>
    <derivirana_varijabla naziv="DomainObject.Predmet.ProtustrankaNazivFormated_1">DALMATIA FERENC d.o.o. za turizam i usluge</derivirana_varijabla>
  </DomainObject.Predmet.ProtustrankaNazivFormated>
  <DomainObject.Predmet.ProtustrankaNazivFormatedOIB>
    <izvorni_sadrzaj>DALMATIA FERENC d.o.o. za turizam i usluge, OIB 59865693042</izvorni_sadrzaj>
    <derivirana_varijabla naziv="DomainObject.Predmet.ProtustrankaNazivFormatedOIB_1">DALMATIA FERENC d.o.o. za turizam i usluge, OIB 59865693042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2474.90</izvorni_sadrzaj>
    <derivirana_varijabla naziv="DomainObject.Predmet.TrenutnaVrijednost_1">2474.90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DALMATIA FERENC d.o.o. za turizam i usluge</item>
    </izvorni_sadrzaj>
    <derivirana_varijabla naziv="DomainObject.Predmet.ProtuStrankaListFormated_1">
      <item>DALMATIA FERENC d.o.o. za turizam i usluge</item>
    </derivirana_varijabla>
  </DomainObject.Predmet.ProtuStrankaListFormated>
  <DomainObject.Predmet.ProtuStrankaListFormatedOIB>
    <izvorni_sadrzaj>
      <item>DALMATIA FERENC d.o.o. za turizam i usluge, OIB 59865693042</item>
    </izvorni_sadrzaj>
    <derivirana_varijabla naziv="DomainObject.Predmet.ProtuStrankaListFormatedOIB_1">
      <item>DALMATIA FERENC d.o.o. za turizam i usluge, OIB 59865693042</item>
    </derivirana_varijabla>
  </DomainObject.Predmet.ProtuStrankaListFormatedOIB>
  <DomainObject.Predmet.ProtuStrankaListFormatedWithAdress>
    <izvorni_sadrzaj>
      <item>DALMATIA FERENC d.o.o. za turizam i usluge, Jamine 17, 23205 Bibinje</item>
    </izvorni_sadrzaj>
    <derivirana_varijabla naziv="DomainObject.Predmet.ProtuStrankaListFormatedWithAdress_1">
      <item>DALMATIA FERENC d.o.o. za turizam i usluge, Jamine 17, 23205 Bibinje</item>
    </derivirana_varijabla>
  </DomainObject.Predmet.ProtuStrankaListFormatedWithAdress>
  <DomainObject.Predmet.ProtuStrankaListFormatedWithAdressOIB>
    <izvorni_sadrzaj>
      <item>DALMATIA FERENC d.o.o. za turizam i usluge, OIB 59865693042, Jamine 17, 23205 Bibinje</item>
    </izvorni_sadrzaj>
    <derivirana_varijabla naziv="DomainObject.Predmet.ProtuStrankaListFormatedWithAdressOIB_1">
      <item>DALMATIA FERENC d.o.o. za turizam i usluge, OIB 59865693042, Jamine 17, 23205 Bibinje</item>
    </derivirana_varijabla>
  </DomainObject.Predmet.ProtuStrankaListFormatedWithAdressOIB>
  <DomainObject.Predmet.ProtuStrankaListNazivFormated>
    <izvorni_sadrzaj>
      <item>DALMATIA FERENC d.o.o. za turizam i usluge</item>
    </izvorni_sadrzaj>
    <derivirana_varijabla naziv="DomainObject.Predmet.ProtuStrankaListNazivFormated_1">
      <item>DALMATIA FERENC d.o.o. za turizam i usluge</item>
    </derivirana_varijabla>
  </DomainObject.Predmet.ProtuStrankaListNazivFormated>
  <DomainObject.Predmet.ProtuStrankaListNazivFormatedOIB>
    <izvorni_sadrzaj>
      <item>DALMATIA FERENC d.o.o. za turizam i usluge, OIB 59865693042</item>
    </izvorni_sadrzaj>
    <derivirana_varijabla naziv="DomainObject.Predmet.ProtuStrankaListNazivFormatedOIB_1">
      <item>DALMATIA FERENC d.o.o. za turizam i usluge, OIB 59865693042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DALMATIA FERENC d.o.o. za turizam i usluge</izvorni_sadrzaj>
    <derivirana_varijabla naziv="DomainObject.Predmet.ProtustrankaIDrugi_1">DALMATIA FERENC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DALMATIA FERENC d.o.o. za turizam i usluge, OIB 59865693042, Jamine 17, 23205 Bibinje</izvorni_sadrzaj>
    <derivirana_varijabla naziv="DomainObject.Predmet.ProtustrankaIDrugiAdressOIB_1">DALMATIA FERENC d.o.o. za turizam i usluge, OIB 59865693042, Jamine 17,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DALMATIA FERENC d.o.o. za turizam i usluge</item>
    </izvorni_sadrzaj>
    <derivirana_varijabla naziv="DomainObject.Predmet.SudioniciListNaziv_1">
      <item>FINA</item>
      <item>DALMATIA FERENC d.o.o. za turizam i usluge</item>
    </derivirana_varijabla>
  </DomainObject.Predmet.SudioniciListNaziv>
  <DomainObject.Predmet.SudioniciListAdressOIB>
    <izvorni_sadrzaj>
      <item>FINA, OIB 85821130368</item>
      <item>DALMATIA FERENC d.o.o. za turizam i usluge, OIB 59865693042, Jamine 17,23205 Bibinje</item>
    </izvorni_sadrzaj>
    <derivirana_varijabla naziv="DomainObject.Predmet.SudioniciListAdressOIB_1">
      <item>FINA, OIB 85821130368</item>
      <item>DALMATIA FERENC d.o.o. za turizam i usluge, OIB 59865693042, Jamine 17,23205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59865693042</item>
    </izvorni_sadrzaj>
    <derivirana_varijabla naziv="DomainObject.Predmet.SudioniciListNazivOIB_1">
      <item>, OIB 85821130368</item>
      <item>, OIB 59865693042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443</properties:Words>
  <properties:Characters>2271</properties:Characters>
  <properties:Lines>72</properties:Lines>
  <properties:Paragraphs>20</properties:Paragraphs>
  <properties:TotalTime>6</properties:TotalTime>
  <properties:ScaleCrop>false</properties:ScaleCrop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2016-02-12T14:02:00Z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2016-02-17T10:26:00Z</dcterms:modified>
  <cp:revision>5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