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341f" w14:paraId="bfd341f" w:rsidRDefault="00002757" w:rsidP="00002757" w:rsidR="0000275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Broj:7/ St-43/2015-120</w:t>
      </w:r>
      <w:r>
        <w:rPr>
          <w:b/>
        </w:rPr>
        <w:t xml:space="preserve">   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002757" w:rsidR="00002757">
      <w:pPr>
        <w:ind w:firstLine="1440"/>
        <w:jc w:val="both"/>
      </w:pPr>
      <w:r>
        <w:t>TRGOVAČKI SUD U OSIJEKU, STALNA SLUŽBA U SLAVONSKOM BRODU, po stečajnoj sutkinji Mirni Vujčić, u stečajnom postupku nad stečajnim dužnikom MANIVA  društvo s ograničenom odgovornošću za trgovinu i graditeljstvo, skraćena tvrtka: MANIVA d.o.o.  Pakrac, ( Grad Pakrac) Hrvatski</w:t>
      </w:r>
      <w:r w:rsidR="00E2126C">
        <w:t>h velikana 19, OIB 10478288107,</w:t>
      </w:r>
      <w:r w:rsidR="008D0523" w:rsidRPr="008D0523">
        <w:t xml:space="preserve"> nakon provedene </w:t>
      </w:r>
      <w:r w:rsidR="008D0523">
        <w:t>treće</w:t>
      </w:r>
      <w:r w:rsidR="008D0523" w:rsidRPr="008D0523">
        <w:t xml:space="preserve"> elektroničke javne dražbe  putem Financijske agen</w:t>
      </w:r>
      <w:r w:rsidR="00713DFC">
        <w:t>cije Regionalnog  centra  Zagreb</w:t>
      </w:r>
      <w:r w:rsidR="008D0523" w:rsidRPr="008D0523">
        <w:t xml:space="preserve"> (vrsta predmeta prodaje: skupni predmet prodaje, </w:t>
      </w:r>
      <w:r w:rsidR="008D0523">
        <w:t>identifikator predmeta prodaje 315</w:t>
      </w:r>
      <w:r w:rsidR="008D0523" w:rsidRPr="008D0523">
        <w:t xml:space="preserve"> )  i nakon  održ</w:t>
      </w:r>
      <w:r w:rsidR="00E2126C">
        <w:t xml:space="preserve">anog ročišta </w:t>
      </w:r>
      <w:r w:rsidR="008D0523" w:rsidRPr="008D0523">
        <w:t xml:space="preserve">za diobu </w:t>
      </w:r>
      <w:proofErr w:type="spellStart"/>
      <w:r w:rsidR="008D0523" w:rsidRPr="008D0523">
        <w:t>kupovnine</w:t>
      </w:r>
      <w:proofErr w:type="spellEnd"/>
      <w:r>
        <w:t>, dana 1</w:t>
      </w:r>
      <w:r w:rsidR="00713DFC">
        <w:t>5</w:t>
      </w:r>
      <w:r>
        <w:t xml:space="preserve">. </w:t>
      </w:r>
      <w:r w:rsidR="008D0523">
        <w:t>veljače</w:t>
      </w:r>
      <w:r>
        <w:t xml:space="preserve"> 201</w:t>
      </w:r>
      <w:r w:rsidR="00634A60">
        <w:t>7</w:t>
      </w:r>
      <w:r>
        <w:t>. godine</w:t>
      </w:r>
    </w:p>
    <w:p w:rsidRDefault="00002757" w:rsidP="00002757" w:rsidR="00002757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u iznosu od </w:t>
      </w:r>
      <w:r w:rsidR="008D0523">
        <w:t>452</w:t>
      </w:r>
      <w:r w:rsidR="008D0523" w:rsidRPr="008D0523">
        <w:t>.</w:t>
      </w:r>
      <w:r w:rsidR="008D0523">
        <w:t>187</w:t>
      </w:r>
      <w:r w:rsidR="008D0523" w:rsidRPr="008D0523">
        <w:t>,</w:t>
      </w:r>
      <w:r w:rsidR="008D0523">
        <w:t>81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</w:t>
      </w:r>
      <w:proofErr w:type="spellStart"/>
      <w:r w:rsidR="008D0523" w:rsidRPr="008D0523">
        <w:t>razlučnim</w:t>
      </w:r>
      <w:proofErr w:type="spellEnd"/>
      <w:r w:rsidR="008D0523" w:rsidRPr="008D0523">
        <w:t xml:space="preserve"> pravom  nakon provedenog postupka prodaje elektroničkom javnom dražbom koji je provela </w:t>
      </w:r>
      <w:r w:rsidR="00713DFC">
        <w:t>Financijska agencija, Regionalni centar Zagreb</w:t>
      </w:r>
      <w:r w:rsidR="008D0523" w:rsidRPr="008D0523">
        <w:t xml:space="preserve"> ( vrsta predmeta prodaje: skupni predmet prodaje, identifikator prodaje </w:t>
      </w:r>
      <w:r w:rsidR="008D0523">
        <w:t>315</w:t>
      </w:r>
      <w:r w:rsidR="00E2126C">
        <w:t xml:space="preserve"> ) i to nekretnina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037825" w:rsidR="00037825" w:rsidRPr="00037825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E2126C">
        <w:t>upisanih</w:t>
      </w:r>
      <w:r w:rsidR="00037825" w:rsidRPr="00037825">
        <w:t xml:space="preserve"> u </w:t>
      </w:r>
      <w:proofErr w:type="spellStart"/>
      <w:r w:rsidR="00037825" w:rsidRPr="00037825">
        <w:t>zk.ul</w:t>
      </w:r>
      <w:proofErr w:type="spellEnd"/>
      <w:r w:rsidR="00037825" w:rsidRPr="00037825">
        <w:t>. 2644  k.o. Pakrac i to :</w:t>
      </w:r>
    </w:p>
    <w:p w:rsidRDefault="00037825" w:rsidP="00037825" w:rsidR="00037825" w:rsidRPr="00037825">
      <w:pPr>
        <w:jc w:val="both"/>
      </w:pPr>
      <w:r>
        <w:t xml:space="preserve"> </w:t>
      </w:r>
      <w:r>
        <w:tab/>
      </w:r>
      <w:r>
        <w:tab/>
      </w:r>
      <w:r w:rsidRPr="00037825">
        <w:t xml:space="preserve">- kč.br. 708/1- oranica sa 57 </w:t>
      </w:r>
      <w:proofErr w:type="spellStart"/>
      <w:r w:rsidRPr="00037825">
        <w:t>čhv</w:t>
      </w:r>
      <w:proofErr w:type="spellEnd"/>
      <w:r w:rsidRPr="00037825">
        <w:t>,</w:t>
      </w:r>
    </w:p>
    <w:p w:rsidRDefault="00037825" w:rsidP="00037825" w:rsidR="00037825" w:rsidRPr="00037825">
      <w:pPr>
        <w:jc w:val="both"/>
      </w:pPr>
      <w:r w:rsidRPr="00037825">
        <w:t xml:space="preserve"> </w:t>
      </w:r>
      <w:r w:rsidRPr="00037825">
        <w:tab/>
      </w:r>
      <w:r w:rsidRPr="00037825">
        <w:tab/>
        <w:t xml:space="preserve">- kč.br. 708/15- dvije zgrade - skladište i dvorište sa 1 jutro i 314 </w:t>
      </w:r>
      <w:proofErr w:type="spellStart"/>
      <w:r w:rsidRPr="00037825">
        <w:t>čhv</w:t>
      </w:r>
      <w:proofErr w:type="spellEnd"/>
      <w:r w:rsidRPr="00037825">
        <w:t>,</w:t>
      </w:r>
    </w:p>
    <w:p w:rsidRDefault="00037825" w:rsidP="00037825" w:rsidR="00037825" w:rsidRPr="00037825">
      <w:pPr>
        <w:jc w:val="both"/>
      </w:pPr>
      <w:r w:rsidRPr="00037825">
        <w:t xml:space="preserve">            </w:t>
      </w:r>
      <w:r w:rsidRPr="00037825">
        <w:tab/>
        <w:t xml:space="preserve">- kč.br. 708/16- oranica sa 24 </w:t>
      </w:r>
      <w:proofErr w:type="spellStart"/>
      <w:r w:rsidRPr="00037825">
        <w:t>čhv</w:t>
      </w:r>
      <w:proofErr w:type="spellEnd"/>
      <w:r w:rsidRPr="00037825">
        <w:t>,</w:t>
      </w:r>
    </w:p>
    <w:p w:rsidRDefault="00037825" w:rsidP="00037825" w:rsidR="00037825" w:rsidRPr="00037825">
      <w:pPr>
        <w:jc w:val="both"/>
      </w:pPr>
      <w:r w:rsidRPr="00037825">
        <w:t xml:space="preserve">            </w:t>
      </w:r>
      <w:r w:rsidRPr="00037825">
        <w:tab/>
        <w:t xml:space="preserve">- kč.br. 709/1- oranica sa 106 </w:t>
      </w:r>
      <w:proofErr w:type="spellStart"/>
      <w:r w:rsidRPr="00037825">
        <w:t>čhv</w:t>
      </w:r>
      <w:proofErr w:type="spellEnd"/>
      <w:r w:rsidRPr="00037825">
        <w:t>,</w:t>
      </w:r>
    </w:p>
    <w:p w:rsidRDefault="00037825" w:rsidP="00037825" w:rsidR="00037825" w:rsidRPr="00037825">
      <w:pPr>
        <w:jc w:val="both"/>
      </w:pPr>
      <w:r w:rsidRPr="00037825">
        <w:t xml:space="preserve">             </w:t>
      </w:r>
      <w:r w:rsidRPr="00037825">
        <w:tab/>
        <w:t xml:space="preserve">- kč.br. 709/2- kuća i dvorište sa 100 </w:t>
      </w:r>
      <w:proofErr w:type="spellStart"/>
      <w:r w:rsidRPr="00037825">
        <w:t>čhv</w:t>
      </w:r>
      <w:proofErr w:type="spellEnd"/>
    </w:p>
    <w:p w:rsidRDefault="00037825" w:rsidP="00037825" w:rsidR="008D0523" w:rsidRPr="008D0523">
      <w:pPr>
        <w:jc w:val="both"/>
      </w:pPr>
      <w:r w:rsidRPr="00037825">
        <w:t xml:space="preserve">             </w:t>
      </w:r>
      <w:r w:rsidRPr="00037825">
        <w:tab/>
        <w:t>o</w:t>
      </w:r>
      <w:r w:rsidR="003B0FFE">
        <w:t xml:space="preserve">dnosno ukupno 1 jutro i 601 </w:t>
      </w:r>
      <w:proofErr w:type="spellStart"/>
      <w:r w:rsidR="003B0FFE">
        <w:t>čhv</w:t>
      </w:r>
      <w:proofErr w:type="spellEnd"/>
      <w:r w:rsidR="008D0523" w:rsidRPr="008D0523">
        <w:t>,</w:t>
      </w:r>
    </w:p>
    <w:p w:rsidRDefault="008D0523" w:rsidP="008D0523" w:rsidR="008D0523" w:rsidRPr="008D0523">
      <w:pPr>
        <w:jc w:val="both"/>
      </w:pPr>
      <w:r w:rsidRPr="008D0523">
        <w:t xml:space="preserve"> </w:t>
      </w: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037825" w:rsidRPr="00037825">
        <w:t>MANIVA  društvo s ograničenom odgovornošću za trgovinu i graditeljstvo, skraćena tvrtka: MANIVA d.o.o.  Pakrac, ( Grad Pakrac) Hrvatskih velikana 19, OIB 10478288107</w:t>
      </w:r>
      <w:r w:rsidRPr="008D0523">
        <w:t xml:space="preserve"> u iznosu od </w:t>
      </w:r>
      <w:r w:rsidR="00037825">
        <w:t>106.330,38</w:t>
      </w:r>
      <w:r w:rsidRPr="008D0523">
        <w:t xml:space="preserve"> Kn sukladno odredbi čl. 254. Stečajnog zakona ( NN 71/15 ) po osnovi troškova unovčenja,</w:t>
      </w:r>
    </w:p>
    <w:p w:rsidRDefault="008D0523" w:rsidP="008D0523" w:rsidR="008D0523" w:rsidRPr="008D0523">
      <w:pPr>
        <w:jc w:val="both"/>
      </w:pPr>
    </w:p>
    <w:p w:rsidRDefault="008D0523" w:rsidP="00037825" w:rsidR="00BB7E11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b) </w:t>
      </w:r>
      <w:r w:rsidR="00E2126C">
        <w:t xml:space="preserve"> preostala novčana</w:t>
      </w:r>
      <w:r w:rsidR="00037825">
        <w:t xml:space="preserve"> sredstava u iznosu od 345.857,43 Kn </w:t>
      </w:r>
      <w:r w:rsidR="00E2126C">
        <w:t>rezervirat će</w:t>
      </w:r>
      <w:r w:rsidR="00CE6379">
        <w:t xml:space="preserve"> polaganjem u sudski depozit</w:t>
      </w:r>
      <w:r w:rsidR="00E2126C">
        <w:t xml:space="preserve"> u svrhu namirenja</w:t>
      </w:r>
      <w:r w:rsidR="00C73485">
        <w:t xml:space="preserve"> osigurane </w:t>
      </w:r>
      <w:r w:rsidR="00037825">
        <w:t xml:space="preserve"> tražbine </w:t>
      </w:r>
      <w:proofErr w:type="spellStart"/>
      <w:r w:rsidR="00037825">
        <w:t>razlučnog</w:t>
      </w:r>
      <w:proofErr w:type="spellEnd"/>
      <w:r w:rsidR="00037825">
        <w:t xml:space="preserve"> vjerovnika Privredne banke Zagreb d.d., </w:t>
      </w:r>
      <w:proofErr w:type="spellStart"/>
      <w:r w:rsidR="00037825">
        <w:t>Račkoga</w:t>
      </w:r>
      <w:proofErr w:type="spellEnd"/>
      <w:r w:rsidR="00037825">
        <w:t xml:space="preserve"> 6, Zagreb, OIB 02535697732 po</w:t>
      </w:r>
      <w:r w:rsidR="00EE5581">
        <w:t xml:space="preserve"> </w:t>
      </w:r>
      <w:r w:rsidR="00037825">
        <w:t>osnov</w:t>
      </w:r>
      <w:r w:rsidR="00EE5581">
        <w:t>i</w:t>
      </w:r>
      <w:r w:rsidR="00037825">
        <w:t xml:space="preserve"> </w:t>
      </w:r>
      <w:r w:rsidR="00EE5581">
        <w:t>S</w:t>
      </w:r>
      <w:r w:rsidR="00037825">
        <w:t>porazuma o zasnivanju založn</w:t>
      </w:r>
      <w:r w:rsidR="00B05386">
        <w:t>og prava na nekretninama i prava</w:t>
      </w:r>
      <w:r w:rsidR="00037825">
        <w:t xml:space="preserve"> na neposrednu ovrhu od 23.rujna 2010.godine</w:t>
      </w:r>
      <w:r w:rsidR="00EE5581">
        <w:t xml:space="preserve"> za kredi</w:t>
      </w:r>
      <w:r w:rsidR="00D21A5F">
        <w:t>t</w:t>
      </w:r>
      <w:r w:rsidR="00CE6379">
        <w:t xml:space="preserve"> u iznosu o</w:t>
      </w:r>
      <w:r w:rsidR="00EE5581">
        <w:t>d</w:t>
      </w:r>
      <w:r w:rsidR="00CE6379">
        <w:t xml:space="preserve"> </w:t>
      </w:r>
      <w:r w:rsidR="00EE5581">
        <w:t>543</w:t>
      </w:r>
      <w:r w:rsidR="00B05386">
        <w:t>.</w:t>
      </w:r>
      <w:r w:rsidR="00EE5581">
        <w:t xml:space="preserve">850,00 Kn s naknadama prema ugovoru, sve naknade </w:t>
      </w:r>
    </w:p>
    <w:p w:rsidRDefault="00BB7E11" w:rsidP="00BB7E11" w:rsidR="00BB7E11">
      <w:pPr>
        <w:jc w:val="right"/>
        <w:rPr>
          <w:b/>
        </w:rPr>
      </w:pPr>
      <w:r w:rsidRPr="00BB7E11">
        <w:rPr>
          <w:b/>
        </w:rPr>
        <w:lastRenderedPageBreak/>
        <w:t xml:space="preserve">Broj:7/ St-43/2015-120  </w:t>
      </w:r>
    </w:p>
    <w:p w:rsidRDefault="00BB7E11" w:rsidP="00BB7E11" w:rsidR="00BB7E11">
      <w:pPr>
        <w:jc w:val="right"/>
      </w:pPr>
    </w:p>
    <w:p w:rsidRDefault="00EE5581" w:rsidP="00037825" w:rsidR="008D0523" w:rsidRPr="008D0523">
      <w:pPr>
        <w:jc w:val="both"/>
      </w:pPr>
      <w:r>
        <w:t>promjenjive u skladu s aktima vjerovnika</w:t>
      </w:r>
      <w:r w:rsidR="00D21A5F">
        <w:t>, s k</w:t>
      </w:r>
      <w:r w:rsidR="00E2126C">
        <w:t>amat</w:t>
      </w:r>
      <w:r w:rsidR="00B05386">
        <w:t xml:space="preserve">om po dospijeću u  </w:t>
      </w:r>
      <w:r w:rsidR="001B0C91">
        <w:t>vi</w:t>
      </w:r>
      <w:r w:rsidR="00D21A5F">
        <w:t>sini zakonsk</w:t>
      </w:r>
      <w:r w:rsidR="00E2126C">
        <w:t>e zatez</w:t>
      </w:r>
      <w:r w:rsidR="00D21A5F">
        <w:t>ne kamate određene za odnose iz trgovačkih ugovora</w:t>
      </w:r>
      <w:r w:rsidR="00E2126C">
        <w:t>,</w:t>
      </w:r>
      <w:r w:rsidR="00D21A5F">
        <w:t xml:space="preserve"> a koja je promj</w:t>
      </w:r>
      <w:r w:rsidR="00E2126C">
        <w:t>e</w:t>
      </w:r>
      <w:r w:rsidR="00D21A5F">
        <w:t>njiva u skladu s propisima i trenutno iznosi 17% godi</w:t>
      </w:r>
      <w:r w:rsidR="00B05386">
        <w:t xml:space="preserve">šnje, odnosno redovnu kamatu u </w:t>
      </w:r>
      <w:r w:rsidR="00D21A5F">
        <w:t>v</w:t>
      </w:r>
      <w:r w:rsidR="00B05386">
        <w:t>i</w:t>
      </w:r>
      <w:r w:rsidR="00D21A5F">
        <w:t>sini iz ovog članka ukoliko ista bude viša od zakonske zatezna kamate, naknadama, te os ostalim troškova</w:t>
      </w:r>
      <w:r w:rsidR="00CE6379">
        <w:t xml:space="preserve"> i uvjetima utvrđenim ugovorom </w:t>
      </w:r>
      <w:r w:rsidR="00B05386">
        <w:t xml:space="preserve">i sporazumom </w:t>
      </w:r>
      <w:r w:rsidR="00D21A5F">
        <w:t>uknjiženo</w:t>
      </w:r>
      <w:r w:rsidR="00CE6379">
        <w:t>g</w:t>
      </w:r>
      <w:r w:rsidR="001F0CB4">
        <w:t xml:space="preserve"> pod brojem Z-1647</w:t>
      </w:r>
      <w:r w:rsidR="00D21A5F">
        <w:t>/10</w:t>
      </w:r>
      <w:r w:rsidR="00CE6379">
        <w:t xml:space="preserve"> do njenog dospijeća</w:t>
      </w:r>
      <w:r w:rsidR="00C73485">
        <w:t xml:space="preserve"> ili </w:t>
      </w:r>
      <w:r w:rsidR="003B0FFE">
        <w:t>nastupa razloga za  prijenos sredstava u korist stečajne mase.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II. 1. Nalaže se Financijskoj agenciji po pravomoćnosti ovoga rješenja iznos naveden u točci I. a) izreke rješenja tj. iznos od </w:t>
      </w:r>
      <w:r w:rsidR="00D21A5F" w:rsidRPr="009F6A2B">
        <w:rPr>
          <w:b/>
        </w:rPr>
        <w:t>106.330,38</w:t>
      </w:r>
      <w:r w:rsidRPr="008D0523">
        <w:t xml:space="preserve"> Kn isplatiti odnosno prenijeti na poslovni račun stečajnog dužnika </w:t>
      </w:r>
      <w:r w:rsidR="00D21A5F" w:rsidRPr="00D21A5F">
        <w:t xml:space="preserve">MANIVA  društvo s ograničenom odgovornošću za trgovinu i graditeljstvo, skraćena tvrtka: MANIVA d.o.o.  Pakrac, ( Grad Pakrac) Hrvatskih velikana 19, OIB 10478288107 </w:t>
      </w:r>
      <w:r w:rsidRPr="008D0523">
        <w:t>broj</w:t>
      </w:r>
      <w:r w:rsidRPr="008D0523">
        <w:rPr>
          <w:b/>
        </w:rPr>
        <w:t xml:space="preserve"> IBAN: </w:t>
      </w:r>
      <w:r w:rsidR="00D21A5F" w:rsidRPr="00D21A5F">
        <w:rPr>
          <w:b/>
        </w:rPr>
        <w:t>HR7623400091190023282</w:t>
      </w:r>
      <w:r w:rsidRPr="008D0523">
        <w:rPr>
          <w:b/>
        </w:rPr>
        <w:t xml:space="preserve"> </w:t>
      </w:r>
      <w:r w:rsidRPr="00135702">
        <w:t>otvoren kod Priv</w:t>
      </w:r>
      <w:r w:rsidR="00BF431A" w:rsidRPr="00135702">
        <w:t>redne banke Zagreb d.d., Zagreb,</w:t>
      </w:r>
      <w:r w:rsidR="00BF431A">
        <w:rPr>
          <w:b/>
        </w:rPr>
        <w:t xml:space="preserve"> </w:t>
      </w:r>
      <w:r w:rsidR="00BF431A">
        <w:t>a</w:t>
      </w:r>
      <w:r w:rsidR="00BF431A">
        <w:rPr>
          <w:b/>
        </w:rPr>
        <w:t xml:space="preserve"> </w:t>
      </w:r>
      <w:r w:rsidRPr="008D0523">
        <w:t>iz sredstava uplaćene jamčevine odnosno sa računa Financijske agencije IBAN HR</w:t>
      </w:r>
      <w:r w:rsidRPr="00FF7ECE">
        <w:t>3323900011300028779</w:t>
      </w:r>
      <w:r w:rsidRPr="008D0523">
        <w:t xml:space="preserve"> na kojem je evidentirana uplata jamčevine kupca-ponuditelja </w:t>
      </w:r>
      <w:proofErr w:type="spellStart"/>
      <w:r w:rsidR="00BF431A">
        <w:t>Metalko</w:t>
      </w:r>
      <w:proofErr w:type="spellEnd"/>
      <w:r w:rsidR="00BF431A">
        <w:t xml:space="preserve"> d.o.o.,</w:t>
      </w:r>
      <w:r w:rsidR="00D21A5F">
        <w:t>Pakrac</w:t>
      </w:r>
      <w:r w:rsidRPr="008D0523">
        <w:t>.</w:t>
      </w: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</w:r>
    </w:p>
    <w:p w:rsidRDefault="008D0523" w:rsidP="008D0523" w:rsidR="00BF431A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713DFC">
        <w:t xml:space="preserve"> </w:t>
      </w:r>
      <w:r w:rsidRPr="008D0523">
        <w:t xml:space="preserve">2. Nalaže se Financijskoj agenciji po pravomoćnosti ovoga rješenja iznos naveden u točci I. b) izreke rješenja  tj. iznos od </w:t>
      </w:r>
      <w:r w:rsidR="00DE411C">
        <w:rPr>
          <w:b/>
        </w:rPr>
        <w:t xml:space="preserve">345.857,43 </w:t>
      </w:r>
      <w:r w:rsidRPr="008D0523">
        <w:t xml:space="preserve">Kn isplatiti odnosno prenijeti  na </w:t>
      </w:r>
      <w:r w:rsidR="00D21A5F">
        <w:t>račun sudskog depozita</w:t>
      </w:r>
      <w:r w:rsidRPr="008D0523">
        <w:t xml:space="preserve"> račun </w:t>
      </w:r>
      <w:r w:rsidRPr="008D0523">
        <w:rPr>
          <w:b/>
        </w:rPr>
        <w:t>broj IBAN HR</w:t>
      </w:r>
      <w:r w:rsidR="00D21A5F">
        <w:rPr>
          <w:b/>
        </w:rPr>
        <w:t>3123900011300000200</w:t>
      </w:r>
      <w:r w:rsidRPr="008D0523">
        <w:rPr>
          <w:b/>
        </w:rPr>
        <w:t xml:space="preserve"> s pozivom na broj  </w:t>
      </w:r>
      <w:r w:rsidR="00D21A5F">
        <w:rPr>
          <w:b/>
        </w:rPr>
        <w:t>HR 05 221-43-2015</w:t>
      </w:r>
      <w:r w:rsidR="00BF431A">
        <w:t>,</w:t>
      </w:r>
      <w:r w:rsidR="009B6DEE">
        <w:t xml:space="preserve"> </w:t>
      </w:r>
      <w:r w:rsidR="00BF431A">
        <w:t>a na način kako slijedi.</w:t>
      </w:r>
    </w:p>
    <w:p w:rsidRDefault="00BF431A" w:rsidP="008D0523" w:rsidR="00BF431A">
      <w:pPr>
        <w:jc w:val="both"/>
      </w:pPr>
      <w:r>
        <w:t xml:space="preserve"> </w:t>
      </w:r>
    </w:p>
    <w:p w:rsidRDefault="00BF431A" w:rsidP="008D0523" w:rsidR="00BF431A">
      <w:pPr>
        <w:jc w:val="both"/>
      </w:pPr>
      <w:r>
        <w:t xml:space="preserve">                         - </w:t>
      </w:r>
      <w:r w:rsidRPr="008D0523">
        <w:t>iz sredstava uplaćene jamčevine odnosno sa računa Financijske agencije IBAN HR3</w:t>
      </w:r>
      <w:r w:rsidRPr="009B6DEE">
        <w:t>323900011300028779</w:t>
      </w:r>
      <w:r w:rsidRPr="008D0523">
        <w:t xml:space="preserve"> na kojem je evidentirana uplata jamčevine kupca-ponuditelja </w:t>
      </w:r>
      <w:proofErr w:type="spellStart"/>
      <w:r>
        <w:t>Metalko</w:t>
      </w:r>
      <w:proofErr w:type="spellEnd"/>
      <w:r>
        <w:t xml:space="preserve"> d.o.o. ,</w:t>
      </w:r>
      <w:r w:rsidR="00DE411C">
        <w:t xml:space="preserve"> </w:t>
      </w:r>
      <w:r>
        <w:t xml:space="preserve">Pakrac iznos od </w:t>
      </w:r>
      <w:r w:rsidRPr="00203132">
        <w:rPr>
          <w:b/>
        </w:rPr>
        <w:t>74.544,75</w:t>
      </w:r>
      <w:r>
        <w:t xml:space="preserve"> Kn</w:t>
      </w:r>
    </w:p>
    <w:p w:rsidRDefault="00BF431A" w:rsidP="008D0523" w:rsidR="00BF431A">
      <w:pPr>
        <w:jc w:val="both"/>
      </w:pPr>
    </w:p>
    <w:p w:rsidRDefault="00BF431A" w:rsidP="008D0523" w:rsidR="003D35FB">
      <w:pPr>
        <w:jc w:val="both"/>
      </w:pPr>
      <w:r>
        <w:t xml:space="preserve">                         </w:t>
      </w:r>
      <w:r w:rsidRPr="008D0523">
        <w:t xml:space="preserve">-  iz sredstava uplaćene </w:t>
      </w:r>
      <w:proofErr w:type="spellStart"/>
      <w:r w:rsidRPr="008D0523">
        <w:t>kupovnine</w:t>
      </w:r>
      <w:proofErr w:type="spellEnd"/>
      <w:r w:rsidRPr="008D0523">
        <w:t xml:space="preserve"> sa računa Financijske agencije IBAN: HR1123900011300028787  iznos od </w:t>
      </w:r>
      <w:r w:rsidR="00B841C2">
        <w:rPr>
          <w:b/>
        </w:rPr>
        <w:t>271.312,6</w:t>
      </w:r>
      <w:r>
        <w:rPr>
          <w:b/>
        </w:rPr>
        <w:t>8</w:t>
      </w:r>
      <w:r w:rsidRPr="008D0523">
        <w:t xml:space="preserve"> Kn.</w:t>
      </w:r>
    </w:p>
    <w:p w:rsidRDefault="00BF431A" w:rsidP="008D0523" w:rsidR="00BF431A">
      <w:pPr>
        <w:jc w:val="both"/>
      </w:pPr>
    </w:p>
    <w:p w:rsidRDefault="003D35FB" w:rsidP="003D35FB" w:rsidR="003D35FB">
      <w:pPr>
        <w:jc w:val="both"/>
      </w:pPr>
      <w:r>
        <w:t xml:space="preserve"> </w:t>
      </w:r>
      <w:r>
        <w:tab/>
      </w:r>
      <w:r>
        <w:tab/>
        <w:t xml:space="preserve">III. Utvrđuje se da je po sili zakona prestalo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Republike Hrvatske, Ministarstva financija, OIB 5263428587 na nekretninama stečajnog dužnika upisanih u </w:t>
      </w:r>
      <w:proofErr w:type="spellStart"/>
      <w:r>
        <w:t>zk.ul</w:t>
      </w:r>
      <w:proofErr w:type="spellEnd"/>
      <w:r>
        <w:t xml:space="preserve"> 2644 k.o. Pakrac</w:t>
      </w:r>
      <w:r w:rsidR="00CB6668">
        <w:t xml:space="preserve"> i to:</w:t>
      </w:r>
    </w:p>
    <w:p w:rsidRDefault="003D35FB" w:rsidP="003D35FB" w:rsidR="003D35FB" w:rsidRPr="003D35FB">
      <w:pPr>
        <w:jc w:val="both"/>
      </w:pPr>
      <w:r>
        <w:t xml:space="preserve"> </w:t>
      </w:r>
      <w:r>
        <w:tab/>
      </w:r>
      <w:r>
        <w:tab/>
      </w:r>
      <w:r w:rsidRPr="003D35FB">
        <w:t xml:space="preserve">- kč.br. 708/1- oranica sa 57 </w:t>
      </w:r>
      <w:proofErr w:type="spellStart"/>
      <w:r w:rsidRPr="003D35FB">
        <w:t>čhv</w:t>
      </w:r>
      <w:proofErr w:type="spellEnd"/>
      <w:r w:rsidRPr="003D35FB">
        <w:t>,</w:t>
      </w:r>
    </w:p>
    <w:p w:rsidRDefault="003D35FB" w:rsidP="003D35FB" w:rsidR="003D35FB" w:rsidRPr="003D35FB">
      <w:pPr>
        <w:jc w:val="both"/>
      </w:pPr>
      <w:r w:rsidRPr="003D35FB">
        <w:t xml:space="preserve"> </w:t>
      </w:r>
      <w:r w:rsidRPr="003D35FB">
        <w:tab/>
      </w:r>
      <w:r w:rsidRPr="003D35FB">
        <w:tab/>
        <w:t xml:space="preserve">- kč.br. 708/15- dvije zgrade - skladište i dvorište sa 1 jutro i 314 </w:t>
      </w:r>
      <w:proofErr w:type="spellStart"/>
      <w:r w:rsidRPr="003D35FB">
        <w:t>čhv</w:t>
      </w:r>
      <w:proofErr w:type="spellEnd"/>
      <w:r w:rsidRPr="003D35FB">
        <w:t>,</w:t>
      </w:r>
    </w:p>
    <w:p w:rsidRDefault="003D35FB" w:rsidP="003D35FB" w:rsidR="003D35FB" w:rsidRPr="003D35FB">
      <w:pPr>
        <w:jc w:val="both"/>
      </w:pPr>
      <w:r w:rsidRPr="003D35FB">
        <w:t xml:space="preserve">            </w:t>
      </w:r>
      <w:r w:rsidRPr="003D35FB">
        <w:tab/>
        <w:t xml:space="preserve">- kč.br. 708/16- oranica sa 24 </w:t>
      </w:r>
      <w:proofErr w:type="spellStart"/>
      <w:r w:rsidRPr="003D35FB">
        <w:t>čhv</w:t>
      </w:r>
      <w:proofErr w:type="spellEnd"/>
      <w:r w:rsidRPr="003D35FB">
        <w:t>,</w:t>
      </w:r>
    </w:p>
    <w:p w:rsidRDefault="003D35FB" w:rsidP="003D35FB" w:rsidR="003D35FB" w:rsidRPr="003D35FB">
      <w:pPr>
        <w:jc w:val="both"/>
      </w:pPr>
      <w:r w:rsidRPr="003D35FB">
        <w:t xml:space="preserve">            </w:t>
      </w:r>
      <w:r w:rsidRPr="003D35FB">
        <w:tab/>
        <w:t xml:space="preserve">- kč.br. 709/1- oranica sa 106 </w:t>
      </w:r>
      <w:proofErr w:type="spellStart"/>
      <w:r w:rsidRPr="003D35FB">
        <w:t>čhv</w:t>
      </w:r>
      <w:proofErr w:type="spellEnd"/>
      <w:r w:rsidRPr="003D35FB">
        <w:t>,</w:t>
      </w:r>
    </w:p>
    <w:p w:rsidRDefault="003D35FB" w:rsidP="003D35FB" w:rsidR="003D35FB" w:rsidRPr="003D35FB">
      <w:pPr>
        <w:jc w:val="both"/>
      </w:pPr>
      <w:r w:rsidRPr="003D35FB">
        <w:t xml:space="preserve">             </w:t>
      </w:r>
      <w:r w:rsidRPr="003D35FB">
        <w:tab/>
        <w:t xml:space="preserve">- kč.br. 709/2- kuća i dvorište sa 100 </w:t>
      </w:r>
      <w:proofErr w:type="spellStart"/>
      <w:r w:rsidRPr="003D35FB">
        <w:t>čhv</w:t>
      </w:r>
      <w:proofErr w:type="spellEnd"/>
    </w:p>
    <w:p w:rsidRDefault="003D35FB" w:rsidP="003D35FB" w:rsidR="003D35FB">
      <w:pPr>
        <w:jc w:val="both"/>
      </w:pPr>
      <w:r w:rsidRPr="003D35FB">
        <w:t xml:space="preserve">             </w:t>
      </w:r>
      <w:r w:rsidRPr="003D35FB">
        <w:tab/>
        <w:t xml:space="preserve">odnosno ukupno 1 jutro i 601 </w:t>
      </w:r>
      <w:proofErr w:type="spellStart"/>
      <w:r w:rsidRPr="003D35FB">
        <w:t>čhv</w:t>
      </w:r>
      <w:proofErr w:type="spellEnd"/>
      <w:r w:rsidR="00CB6668">
        <w:t>,</w:t>
      </w:r>
    </w:p>
    <w:p w:rsidRDefault="003D35FB" w:rsidP="003D35FB" w:rsidR="003D35FB" w:rsidRPr="008D0523">
      <w:pPr>
        <w:jc w:val="both"/>
      </w:pPr>
      <w:r>
        <w:t>te da ovaj vjerovnik nema prvo na namirenje</w:t>
      </w:r>
      <w:r w:rsidR="0092684E">
        <w:t xml:space="preserve"> iz sredstava realiziranih pro</w:t>
      </w:r>
      <w:r w:rsidR="00CB6668">
        <w:t>dajom predmetnih</w:t>
      </w:r>
      <w:r w:rsidR="0092684E">
        <w:t xml:space="preserve"> nekretnina.</w:t>
      </w:r>
    </w:p>
    <w:p w:rsidRDefault="00BB7E11" w:rsidP="00BB7E11" w:rsidR="00BB7E11">
      <w:pPr>
        <w:jc w:val="center"/>
      </w:pPr>
    </w:p>
    <w:p w:rsidRDefault="008D0523" w:rsidP="00BB7E11" w:rsidR="008D0523" w:rsidRPr="008D0523">
      <w:pPr>
        <w:jc w:val="center"/>
      </w:pPr>
      <w:r w:rsidRPr="008D0523">
        <w:t>Obrazloženje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Na </w:t>
      </w:r>
      <w:r w:rsidR="00D21A5F">
        <w:t>trećoj</w:t>
      </w:r>
      <w:r w:rsidRPr="008D0523">
        <w:t xml:space="preserve"> elektroničnoj javnoj dražbi koju je provela Financijska agencija</w:t>
      </w:r>
    </w:p>
    <w:p w:rsidRDefault="008D0523" w:rsidP="003A44D6" w:rsidR="003A44D6" w:rsidRPr="003A44D6">
      <w:pPr>
        <w:jc w:val="both"/>
      </w:pPr>
      <w:r w:rsidRPr="008D0523">
        <w:t xml:space="preserve">u ovoj pravnoj stvari prodane su nekretnine stečajnog dužnika opterećene </w:t>
      </w:r>
      <w:proofErr w:type="spellStart"/>
      <w:r w:rsidRPr="008D0523">
        <w:t>razlučnim</w:t>
      </w:r>
      <w:proofErr w:type="spellEnd"/>
      <w:r w:rsidR="001B0C91">
        <w:t xml:space="preserve"> pravom i to </w:t>
      </w:r>
      <w:r w:rsidRPr="008D0523">
        <w:t xml:space="preserve">nekretnine -  </w:t>
      </w:r>
      <w:r w:rsidR="003A44D6" w:rsidRPr="003A44D6">
        <w:t xml:space="preserve">upisane u </w:t>
      </w:r>
      <w:proofErr w:type="spellStart"/>
      <w:r w:rsidR="003A44D6" w:rsidRPr="003A44D6">
        <w:t>zk.ul</w:t>
      </w:r>
      <w:proofErr w:type="spellEnd"/>
      <w:r w:rsidR="003A44D6" w:rsidRPr="003A44D6">
        <w:t>. 2644  k.o. Pakrac i to :</w:t>
      </w:r>
      <w:r w:rsidR="00CB6668">
        <w:t xml:space="preserve"> </w:t>
      </w:r>
      <w:r w:rsidR="003A44D6" w:rsidRPr="003A44D6">
        <w:t xml:space="preserve">kč.br. 708/1- oranica sa 57 </w:t>
      </w:r>
      <w:proofErr w:type="spellStart"/>
      <w:r w:rsidR="003A44D6" w:rsidRPr="003A44D6">
        <w:t>čhv</w:t>
      </w:r>
      <w:proofErr w:type="spellEnd"/>
      <w:r w:rsidR="003A44D6" w:rsidRPr="003A44D6">
        <w:t>,</w:t>
      </w:r>
      <w:r w:rsidR="00CB6668">
        <w:t xml:space="preserve"> </w:t>
      </w:r>
      <w:r w:rsidR="003A44D6" w:rsidRPr="003A44D6">
        <w:t xml:space="preserve">kč.br. 708/15- dvije zgrade - skladište i dvorište sa 1 jutro i 314 </w:t>
      </w:r>
      <w:proofErr w:type="spellStart"/>
      <w:r w:rsidR="003A44D6" w:rsidRPr="003A44D6">
        <w:t>čhv</w:t>
      </w:r>
      <w:proofErr w:type="spellEnd"/>
      <w:r w:rsidR="003A44D6" w:rsidRPr="003A44D6">
        <w:t>,</w:t>
      </w:r>
      <w:r w:rsidR="00CB6668">
        <w:t xml:space="preserve"> </w:t>
      </w:r>
      <w:r w:rsidR="003A44D6" w:rsidRPr="003A44D6">
        <w:t xml:space="preserve">kč.br. 708/16- oranica sa 24 </w:t>
      </w:r>
      <w:proofErr w:type="spellStart"/>
      <w:r w:rsidR="003A44D6" w:rsidRPr="003A44D6">
        <w:t>čhv</w:t>
      </w:r>
      <w:proofErr w:type="spellEnd"/>
      <w:r w:rsidR="003A44D6" w:rsidRPr="003A44D6">
        <w:t>,</w:t>
      </w:r>
      <w:r w:rsidR="00CB6668">
        <w:t xml:space="preserve"> </w:t>
      </w:r>
      <w:r w:rsidR="003A44D6" w:rsidRPr="003A44D6">
        <w:t xml:space="preserve">kč.br. 709/1- oranica sa 106 </w:t>
      </w:r>
      <w:proofErr w:type="spellStart"/>
      <w:r w:rsidR="003A44D6" w:rsidRPr="003A44D6">
        <w:t>čhv</w:t>
      </w:r>
      <w:proofErr w:type="spellEnd"/>
      <w:r w:rsidR="003A44D6" w:rsidRPr="003A44D6">
        <w:t>,</w:t>
      </w:r>
      <w:r w:rsidR="00CB6668">
        <w:t xml:space="preserve"> </w:t>
      </w:r>
      <w:r w:rsidR="003A44D6" w:rsidRPr="003A44D6">
        <w:t xml:space="preserve">kč.br. 709/2- kuća i dvorište sa 100 </w:t>
      </w:r>
      <w:proofErr w:type="spellStart"/>
      <w:r w:rsidR="003A44D6" w:rsidRPr="003A44D6">
        <w:t>čhv</w:t>
      </w:r>
      <w:proofErr w:type="spellEnd"/>
    </w:p>
    <w:p w:rsidRDefault="00BB7E11" w:rsidP="008D0523" w:rsidR="00BB7E11">
      <w:pPr>
        <w:jc w:val="both"/>
      </w:pPr>
    </w:p>
    <w:p w:rsidRDefault="00BB7E11" w:rsidP="00BB7E11" w:rsidR="00BB7E11">
      <w:pPr>
        <w:jc w:val="right"/>
        <w:rPr>
          <w:b/>
        </w:rPr>
      </w:pPr>
      <w:r w:rsidRPr="00BB7E11">
        <w:rPr>
          <w:b/>
        </w:rPr>
        <w:lastRenderedPageBreak/>
        <w:t xml:space="preserve">Broj:7/ St-43/2015-120  </w:t>
      </w:r>
    </w:p>
    <w:p w:rsidRDefault="00BB7E11" w:rsidP="00BB7E11" w:rsidR="00BB7E11">
      <w:pPr>
        <w:jc w:val="right"/>
      </w:pPr>
    </w:p>
    <w:p w:rsidRDefault="003A44D6" w:rsidP="008D0523" w:rsidR="003A44D6">
      <w:pPr>
        <w:jc w:val="both"/>
      </w:pPr>
      <w:r w:rsidRPr="003A44D6">
        <w:t>od</w:t>
      </w:r>
      <w:r w:rsidR="00CB6668">
        <w:t xml:space="preserve">nosno ukupno 1 jutro i 601 </w:t>
      </w:r>
      <w:proofErr w:type="spellStart"/>
      <w:r w:rsidR="00CB6668">
        <w:t>čhv</w:t>
      </w:r>
      <w:proofErr w:type="spellEnd"/>
      <w:r w:rsidR="00CB6668">
        <w:t xml:space="preserve">, a </w:t>
      </w:r>
      <w:r w:rsidR="008D0523" w:rsidRPr="008D0523">
        <w:t>sukladno zaključku o prodaji poslovni broj 7/</w:t>
      </w:r>
      <w:r>
        <w:t>St-43</w:t>
      </w:r>
      <w:r w:rsidR="008D0523" w:rsidRPr="008D0523">
        <w:t>/201</w:t>
      </w:r>
      <w:r>
        <w:t>5</w:t>
      </w:r>
      <w:r w:rsidR="008D0523" w:rsidRPr="008D0523">
        <w:t>-</w:t>
      </w:r>
      <w:r>
        <w:t>75</w:t>
      </w:r>
      <w:r w:rsidR="008D0523" w:rsidRPr="008D0523">
        <w:t xml:space="preserve"> od </w:t>
      </w:r>
      <w:r>
        <w:t>19</w:t>
      </w:r>
      <w:r w:rsidR="008D0523" w:rsidRPr="008D0523">
        <w:t xml:space="preserve">. </w:t>
      </w:r>
      <w:r>
        <w:t>siječnja</w:t>
      </w:r>
      <w:r w:rsidR="008D0523" w:rsidRPr="008D0523">
        <w:t xml:space="preserve"> 2016. godine.</w:t>
      </w: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>Rješenje o dosudi poslovni broj 7/St-</w:t>
      </w:r>
      <w:r w:rsidR="003A44D6">
        <w:t>43</w:t>
      </w:r>
      <w:r w:rsidRPr="008D0523">
        <w:t>/201</w:t>
      </w:r>
      <w:r w:rsidR="003A44D6">
        <w:t>5-98</w:t>
      </w:r>
      <w:r w:rsidRPr="008D0523">
        <w:t xml:space="preserve"> od </w:t>
      </w:r>
      <w:r w:rsidR="003A44D6">
        <w:t>14</w:t>
      </w:r>
      <w:r w:rsidRPr="008D0523">
        <w:t>.</w:t>
      </w:r>
      <w:r w:rsidR="003A44D6">
        <w:t>prosinca</w:t>
      </w:r>
      <w:r w:rsidRPr="008D0523">
        <w:t xml:space="preserve"> 2016. godine postalo je pravomoćno i nastavno tome </w:t>
      </w:r>
      <w:r w:rsidR="00D5798F">
        <w:t>održana</w:t>
      </w:r>
      <w:r w:rsidR="00CB6668">
        <w:t xml:space="preserve"> su ročišta</w:t>
      </w:r>
      <w:r w:rsidRPr="008D0523">
        <w:t xml:space="preserve"> za diobu </w:t>
      </w:r>
      <w:proofErr w:type="spellStart"/>
      <w:r w:rsidRPr="008D0523">
        <w:t>kupovnine</w:t>
      </w:r>
      <w:proofErr w:type="spellEnd"/>
      <w:r w:rsidRPr="008D0523">
        <w:t xml:space="preserve"> </w:t>
      </w:r>
      <w:r w:rsidR="003A44D6">
        <w:t>dana 24</w:t>
      </w:r>
      <w:r w:rsidRPr="008D0523">
        <w:t xml:space="preserve">. </w:t>
      </w:r>
      <w:r w:rsidR="003A44D6">
        <w:t>siječnja</w:t>
      </w:r>
      <w:r w:rsidRPr="008D0523">
        <w:t xml:space="preserve"> 201</w:t>
      </w:r>
      <w:r w:rsidR="003A44D6">
        <w:t>7</w:t>
      </w:r>
      <w:r w:rsidRPr="008D0523">
        <w:t xml:space="preserve">. </w:t>
      </w:r>
      <w:r w:rsidR="003A44D6">
        <w:t>godine i 03.veljače 2017.godine</w:t>
      </w:r>
      <w:r w:rsidRPr="008D0523">
        <w:t xml:space="preserve"> na koje su pozvane osobe koje prema stanju spisa i podacima iz zemljišnih knjiga polažu pravo na namirenje iz </w:t>
      </w:r>
      <w:proofErr w:type="spellStart"/>
      <w:r w:rsidRPr="008D0523">
        <w:t>kupovnine</w:t>
      </w:r>
      <w:proofErr w:type="spellEnd"/>
      <w:r w:rsidRPr="008D0523">
        <w:t xml:space="preserve">, kao i stečajni upravitelj. </w:t>
      </w: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</w:r>
      <w:r w:rsidR="00CB6668">
        <w:t xml:space="preserve"> </w:t>
      </w:r>
      <w:r w:rsidR="00CB6668">
        <w:tab/>
      </w:r>
      <w:r w:rsidRPr="008D0523">
        <w:t xml:space="preserve">Diobnu masu čini </w:t>
      </w:r>
      <w:proofErr w:type="spellStart"/>
      <w:r w:rsidRPr="008D0523">
        <w:t>kupovnina</w:t>
      </w:r>
      <w:proofErr w:type="spellEnd"/>
      <w:r w:rsidRPr="008D0523">
        <w:t xml:space="preserve"> koja j</w:t>
      </w:r>
      <w:r w:rsidR="00CB6668">
        <w:t>e realizirana prodajom predmetnih nekretnina</w:t>
      </w:r>
      <w:r w:rsidRPr="008D0523">
        <w:t xml:space="preserve"> u iznosu od 4</w:t>
      </w:r>
      <w:r w:rsidR="003A44D6">
        <w:t>52</w:t>
      </w:r>
      <w:r w:rsidRPr="008D0523">
        <w:t>.</w:t>
      </w:r>
      <w:r w:rsidR="003A44D6">
        <w:t>187</w:t>
      </w:r>
      <w:r w:rsidRPr="008D0523">
        <w:t>,</w:t>
      </w:r>
      <w:r w:rsidR="003A44D6">
        <w:t>81</w:t>
      </w:r>
      <w:r w:rsidRPr="008D0523">
        <w:t xml:space="preserve"> Kn. </w:t>
      </w: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Nakon unovčenja stvari ili prava na kojem postoji </w:t>
      </w:r>
      <w:proofErr w:type="spellStart"/>
      <w:r w:rsidRPr="008D0523">
        <w:t>razlučno</w:t>
      </w:r>
      <w:proofErr w:type="spellEnd"/>
      <w:r w:rsidRPr="008D0523">
        <w:t xml:space="preserve"> pravo upisano u javnoj knjizi sukladno odredbi čl. 248. Stečajnog zakona ( NN 71/15 dalje SZ-)</w:t>
      </w:r>
      <w:r w:rsidR="00CB6668">
        <w:t xml:space="preserve"> koja se na ovaj odnos primjenjuje na temelju odredbe čl. 4</w:t>
      </w:r>
      <w:r w:rsidR="001B0C91">
        <w:t>4</w:t>
      </w:r>
      <w:r w:rsidR="00CB6668">
        <w:t xml:space="preserve">1.st.2. SZ-a </w:t>
      </w:r>
      <w:r w:rsidRPr="008D0523">
        <w:t xml:space="preserve"> iz iznosa ostvarenog prodajom najprije se namiruju troškovi unovčenja sukladno odredbi čl. 254. SZ-a, a potom tražbine </w:t>
      </w:r>
      <w:proofErr w:type="spellStart"/>
      <w:r w:rsidRPr="008D0523">
        <w:t>razlučnih</w:t>
      </w:r>
      <w:proofErr w:type="spellEnd"/>
      <w:r w:rsidRPr="008D0523">
        <w:t xml:space="preserve"> vjerovnika prema redoslijedu određenim pravilima ovršnog postupka.</w:t>
      </w: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Stečajni upravitelj dostavio je obračun troškova unovčenja predmeta, iz kojeg proizlazi da stvarno nastale troškove unovčenja čini nagrada za rad stečajnog upravitelja sukladno Uredbi o kriterijima i načinu obračuna plaćanja nagrade stečajnim upraviteljima  ( NN 105/15 ) u iznosu od </w:t>
      </w:r>
      <w:r w:rsidR="003A44D6" w:rsidRPr="003A44D6">
        <w:t>59.360,19</w:t>
      </w:r>
      <w:r w:rsidRPr="008D0523">
        <w:t xml:space="preserve"> Kn koji involvira i doprinos za zdravstvo, te</w:t>
      </w:r>
      <w:r w:rsidR="00CB6668">
        <w:t xml:space="preserve"> i</w:t>
      </w:r>
      <w:r w:rsidRPr="008D0523">
        <w:t xml:space="preserve"> ostale obveze stečajne mase koje involviraju trošak procjene vrijednosti nekretnina u iznosu od </w:t>
      </w:r>
      <w:r w:rsidR="003A44D6">
        <w:t>3.000,00</w:t>
      </w:r>
      <w:r w:rsidR="00CB6668">
        <w:t xml:space="preserve"> Kn , </w:t>
      </w:r>
      <w:r w:rsidRPr="008D0523">
        <w:t xml:space="preserve">trošak elektroničke javne dražbe u iznosu od </w:t>
      </w:r>
      <w:r w:rsidR="003A44D6">
        <w:t>5.200,00</w:t>
      </w:r>
      <w:r w:rsidRPr="008D0523">
        <w:t xml:space="preserve"> Kn</w:t>
      </w:r>
      <w:r w:rsidR="003A44D6">
        <w:t>, troškovi električne energije u iznosu 2.163,70 Kn, trošak naknade za slivne vode u iznosu od 17.615,03 Kn i trošak komunalne naknade u iznosu od 8.991,46 Kn</w:t>
      </w:r>
      <w:r w:rsidR="00CB6668">
        <w:t>,</w:t>
      </w:r>
      <w:r w:rsidRPr="008D0523">
        <w:t xml:space="preserve"> </w:t>
      </w:r>
      <w:r w:rsidR="003A44D6">
        <w:t xml:space="preserve"> kao i trošak knjigovodstvenih usluga u iznosu od 10.000,00 Kn ( u omjeru od 50% u kojem </w:t>
      </w:r>
      <w:r w:rsidR="00CB6668">
        <w:t xml:space="preserve">prodani </w:t>
      </w:r>
      <w:r w:rsidR="003A44D6">
        <w:t xml:space="preserve">predmet stečajne mase sudjeluje u ukupnoj </w:t>
      </w:r>
      <w:r w:rsidR="00CB6668">
        <w:t xml:space="preserve">stečajnoj </w:t>
      </w:r>
      <w:r w:rsidR="003A44D6">
        <w:t>masi)</w:t>
      </w:r>
      <w:r w:rsidR="00197314">
        <w:t xml:space="preserve"> u </w:t>
      </w:r>
      <w:r w:rsidR="003A44D6">
        <w:t xml:space="preserve"> ukupnom iznos od 46.970,19 Kn </w:t>
      </w:r>
      <w:r w:rsidRPr="008D0523">
        <w:t>odnosno da ukupno obračun troškova</w:t>
      </w:r>
      <w:r w:rsidR="00197314">
        <w:t xml:space="preserve"> unovčenja predmeta – nekretnina koja su</w:t>
      </w:r>
      <w:r w:rsidRPr="008D0523">
        <w:t xml:space="preserve"> predmetom prodaje iznosi </w:t>
      </w:r>
      <w:r w:rsidR="003A44D6">
        <w:t>106.330,38</w:t>
      </w:r>
      <w:r w:rsidRPr="008D0523">
        <w:t xml:space="preserve"> Kn. </w:t>
      </w:r>
    </w:p>
    <w:p w:rsidRDefault="008D0523" w:rsidP="003A44D6" w:rsidR="003A44D6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>Nastavno tome od iznosa koji j</w:t>
      </w:r>
      <w:r w:rsidR="00A81646">
        <w:t>e realiziran prodajom nekretnina</w:t>
      </w:r>
      <w:r w:rsidRPr="008D0523">
        <w:t xml:space="preserve"> treba najprije u korist stečajne mase ustegnuti iznos od </w:t>
      </w:r>
      <w:r w:rsidR="003A44D6">
        <w:t>106.330,38</w:t>
      </w:r>
      <w:r w:rsidRPr="008D0523">
        <w:t xml:space="preserve"> Kn po osno</w:t>
      </w:r>
      <w:r w:rsidR="00A81646">
        <w:t>vi troškova unovčenja nekretnina</w:t>
      </w:r>
      <w:r w:rsidRPr="008D0523">
        <w:t xml:space="preserve"> koje je stečajni upravitelj </w:t>
      </w:r>
      <w:r w:rsidR="00A81646">
        <w:t>dokazao izva</w:t>
      </w:r>
      <w:r w:rsidRPr="00B1742D">
        <w:t>cima o plaćanju i</w:t>
      </w:r>
      <w:r w:rsidRPr="008D0523">
        <w:t xml:space="preserve"> izračunom nagrade za rad  sukladno odredbama čl. 248. i čl. 254. SZ-a. </w:t>
      </w:r>
      <w:r w:rsidRPr="008D0523">
        <w:tab/>
        <w:t xml:space="preserve"> </w:t>
      </w:r>
    </w:p>
    <w:p w:rsidRDefault="003A44D6" w:rsidP="003A44D6" w:rsidR="003A44D6">
      <w:pPr>
        <w:jc w:val="both"/>
      </w:pPr>
      <w:r>
        <w:t xml:space="preserve"> </w:t>
      </w:r>
      <w:r>
        <w:tab/>
      </w:r>
      <w:r>
        <w:tab/>
        <w:t xml:space="preserve"> Na ročištu za diobu utvrđeno je da </w:t>
      </w:r>
      <w:proofErr w:type="spellStart"/>
      <w:r>
        <w:t>prioritentno</w:t>
      </w:r>
      <w:proofErr w:type="spellEnd"/>
      <w:r>
        <w:t xml:space="preserve"> pravo na</w:t>
      </w:r>
      <w:r w:rsidR="00984240">
        <w:t xml:space="preserve"> </w:t>
      </w:r>
      <w:r>
        <w:t>namirenje</w:t>
      </w:r>
      <w:r w:rsidR="004115B4">
        <w:t xml:space="preserve"> iz predmeta stečajne mase prema</w:t>
      </w:r>
      <w:r>
        <w:t xml:space="preserve"> stanju </w:t>
      </w:r>
      <w:r w:rsidR="00723468">
        <w:t>zemljišnih</w:t>
      </w:r>
      <w:r w:rsidR="004115B4">
        <w:t xml:space="preserve"> knjiga ima</w:t>
      </w:r>
      <w:r>
        <w:t xml:space="preserve"> </w:t>
      </w:r>
      <w:proofErr w:type="spellStart"/>
      <w:r>
        <w:t>razlučni</w:t>
      </w:r>
      <w:proofErr w:type="spellEnd"/>
      <w:r>
        <w:t xml:space="preserve"> vjerovnik Privredna banka d.d. Zagreb, a po osnovi </w:t>
      </w:r>
      <w:r w:rsidRPr="003A44D6">
        <w:t>Sporazuma o zasnivanju založn</w:t>
      </w:r>
      <w:r w:rsidR="00E568A8">
        <w:t>og prava na nekretninama i prava</w:t>
      </w:r>
      <w:r w:rsidRPr="003A44D6">
        <w:t xml:space="preserve"> na neposrednu ovrhu od 23.rujna 2</w:t>
      </w:r>
      <w:r w:rsidR="00E568A8">
        <w:t>010.godine za kredit u iznosu o</w:t>
      </w:r>
      <w:r w:rsidRPr="003A44D6">
        <w:t>d</w:t>
      </w:r>
      <w:r w:rsidR="00E568A8">
        <w:t xml:space="preserve"> </w:t>
      </w:r>
      <w:r w:rsidRPr="003A44D6">
        <w:t>543</w:t>
      </w:r>
      <w:r w:rsidR="00E568A8">
        <w:t>.</w:t>
      </w:r>
      <w:r w:rsidRPr="003A44D6">
        <w:t>850,00 Kn s naknadama prema ugovoru, sve naknade promjenjive u skladu s aktima vjerovnika, s k</w:t>
      </w:r>
      <w:r w:rsidR="00E568A8">
        <w:t>amat</w:t>
      </w:r>
      <w:r w:rsidRPr="003A44D6">
        <w:t xml:space="preserve">om po dospijeću u </w:t>
      </w:r>
      <w:r w:rsidR="00723468">
        <w:t>v</w:t>
      </w:r>
      <w:r w:rsidRPr="003A44D6">
        <w:t>isini zakonsk</w:t>
      </w:r>
      <w:r w:rsidR="00723468">
        <w:t>e</w:t>
      </w:r>
      <w:r w:rsidRPr="003A44D6">
        <w:t xml:space="preserve"> </w:t>
      </w:r>
      <w:r w:rsidR="00723468" w:rsidRPr="003A44D6">
        <w:t>zatezne</w:t>
      </w:r>
      <w:r w:rsidRPr="003A44D6">
        <w:t xml:space="preserve"> kamate određene za odnose iz trgovačkih ugovora a koja je </w:t>
      </w:r>
      <w:r w:rsidR="00723468" w:rsidRPr="003A44D6">
        <w:t>promjenjiva</w:t>
      </w:r>
      <w:r w:rsidRPr="003A44D6">
        <w:t xml:space="preserve"> u skladu s propisima i trenutno iznosi 17% godišnje, odnosno redovnu kamatu u v</w:t>
      </w:r>
      <w:r w:rsidR="00723468">
        <w:t>i</w:t>
      </w:r>
      <w:r w:rsidRPr="003A44D6">
        <w:t>sini iz ovog članka ukoliko ista bude viša od zakonske zatezna kamate, naknadama, te s ostalim troškova</w:t>
      </w:r>
      <w:r w:rsidR="00E568A8">
        <w:t xml:space="preserve"> i uvjetima utvrđenim ugovorom </w:t>
      </w:r>
      <w:r w:rsidR="00A81646">
        <w:t xml:space="preserve">i sporazumom </w:t>
      </w:r>
      <w:r w:rsidRPr="003A44D6">
        <w:t>uknjiženo</w:t>
      </w:r>
      <w:r w:rsidR="00E568A8">
        <w:t>g</w:t>
      </w:r>
      <w:r w:rsidR="00C71CD5">
        <w:t xml:space="preserve"> pod brojem Z-1647</w:t>
      </w:r>
      <w:r w:rsidRPr="003A44D6">
        <w:t>/10</w:t>
      </w:r>
      <w:r w:rsidR="00E568A8">
        <w:t>.</w:t>
      </w:r>
    </w:p>
    <w:p w:rsidRDefault="00723468" w:rsidP="003A44D6" w:rsidR="00723468">
      <w:pPr>
        <w:jc w:val="both"/>
      </w:pPr>
      <w:r>
        <w:tab/>
      </w:r>
      <w:r>
        <w:tab/>
        <w:t>Stečajni upravit</w:t>
      </w:r>
      <w:r w:rsidR="00E568A8">
        <w:t xml:space="preserve">elj se očitovao da se </w:t>
      </w:r>
      <w:r>
        <w:t>tražbina</w:t>
      </w:r>
      <w:r w:rsidR="00E568A8">
        <w:t xml:space="preserve"> Privredne banke Zagreb d.d.</w:t>
      </w:r>
      <w:r>
        <w:t xml:space="preserve"> u iznosu od 543.850,00 Kn osigurana založnim pravom p</w:t>
      </w:r>
      <w:r w:rsidR="00984240">
        <w:t>o</w:t>
      </w:r>
      <w:r>
        <w:t>d</w:t>
      </w:r>
      <w:r w:rsidR="00984240">
        <w:t xml:space="preserve"> </w:t>
      </w:r>
      <w:r>
        <w:t xml:space="preserve"> red</w:t>
      </w:r>
      <w:r w:rsidR="00984240">
        <w:t xml:space="preserve">nim </w:t>
      </w:r>
      <w:r>
        <w:t>br</w:t>
      </w:r>
      <w:r w:rsidR="00984240">
        <w:t>ojem</w:t>
      </w:r>
      <w:r>
        <w:t xml:space="preserve"> Z-1647/10 odnosi na tražbinu po osnov</w:t>
      </w:r>
      <w:r w:rsidR="00984240">
        <w:t>i</w:t>
      </w:r>
      <w:r>
        <w:t xml:space="preserve"> bankarske garancije broj 4100421298 s rokom važenja do 20.lipnja 2020.godine te kako ova garancija nije</w:t>
      </w:r>
      <w:r w:rsidR="004115B4">
        <w:t xml:space="preserve"> još</w:t>
      </w:r>
      <w:r>
        <w:t xml:space="preserve"> aktiviran</w:t>
      </w:r>
      <w:r w:rsidR="004115B4">
        <w:t>a</w:t>
      </w:r>
      <w:r>
        <w:t xml:space="preserve"> i banka kao </w:t>
      </w:r>
      <w:proofErr w:type="spellStart"/>
      <w:r>
        <w:t>razlučni</w:t>
      </w:r>
      <w:proofErr w:type="spellEnd"/>
      <w:r>
        <w:t xml:space="preserve"> </w:t>
      </w:r>
      <w:r w:rsidR="00631E0A">
        <w:t>vjerovnik</w:t>
      </w:r>
      <w:r>
        <w:t xml:space="preserve"> po njoj nije izvršila plaćanje potrebno je položiti</w:t>
      </w:r>
      <w:r w:rsidR="00631E0A">
        <w:t xml:space="preserve"> </w:t>
      </w:r>
      <w:r w:rsidR="007A11BE">
        <w:t>sredstva namijenjena za namirenje</w:t>
      </w:r>
      <w:r w:rsidR="00631E0A">
        <w:t xml:space="preserve"> ovog vjerovnika na sudski depoz</w:t>
      </w:r>
      <w:r w:rsidR="004115B4">
        <w:t>it</w:t>
      </w:r>
      <w:r w:rsidR="007A11BE">
        <w:t xml:space="preserve">, a </w:t>
      </w:r>
      <w:r w:rsidR="004115B4">
        <w:t xml:space="preserve"> s obzirom da je </w:t>
      </w:r>
      <w:r w:rsidR="00631E0A">
        <w:t xml:space="preserve"> garancija izdana za otklanjanje nedostataka u garantno</w:t>
      </w:r>
      <w:r w:rsidR="00E568A8">
        <w:t>m</w:t>
      </w:r>
      <w:r w:rsidR="00631E0A">
        <w:t xml:space="preserve"> roku u korist Ministarstva zdravstva i socijalne skrbi</w:t>
      </w:r>
      <w:r w:rsidR="00984240">
        <w:t>.</w:t>
      </w:r>
    </w:p>
    <w:p w:rsidRDefault="00984240" w:rsidP="003A44D6" w:rsidR="00BB7E11">
      <w:pPr>
        <w:jc w:val="both"/>
      </w:pPr>
      <w:r>
        <w:tab/>
      </w:r>
      <w:r>
        <w:tab/>
      </w:r>
      <w:proofErr w:type="spellStart"/>
      <w:r>
        <w:t>Razlučni</w:t>
      </w:r>
      <w:proofErr w:type="spellEnd"/>
      <w:r>
        <w:t xml:space="preserve"> vjerovnik Privredna banka </w:t>
      </w:r>
      <w:r w:rsidR="00A76356">
        <w:t>Zagreb d.d. očitovala se da I</w:t>
      </w:r>
      <w:r>
        <w:t xml:space="preserve">zvadak iz poslovnih knjiga </w:t>
      </w:r>
      <w:r w:rsidR="00A76356">
        <w:t xml:space="preserve">za </w:t>
      </w:r>
      <w:r>
        <w:t xml:space="preserve">Ugovor o izdavanju kunske garancije broj 4100421298 pokazuje da je </w:t>
      </w:r>
    </w:p>
    <w:p w:rsidRDefault="00BB7E11" w:rsidP="00BB7E11" w:rsidR="00BB7E11">
      <w:pPr>
        <w:jc w:val="right"/>
        <w:rPr>
          <w:b/>
        </w:rPr>
      </w:pPr>
      <w:r w:rsidRPr="00BB7E11">
        <w:rPr>
          <w:b/>
        </w:rPr>
        <w:lastRenderedPageBreak/>
        <w:t xml:space="preserve">Broj:7/ St-43/2015-120  </w:t>
      </w:r>
    </w:p>
    <w:p w:rsidRDefault="00BB7E11" w:rsidP="00BB7E11" w:rsidR="00BB7E11">
      <w:pPr>
        <w:jc w:val="right"/>
      </w:pPr>
    </w:p>
    <w:p w:rsidRDefault="00984240" w:rsidP="003A44D6" w:rsidR="00984240">
      <w:pPr>
        <w:jc w:val="both"/>
      </w:pPr>
      <w:r>
        <w:t>garancija još uvijek nedospjela i time nen</w:t>
      </w:r>
      <w:r w:rsidR="00A76356">
        <w:t>aplaćena i predložila da se sredstva polože</w:t>
      </w:r>
      <w:r>
        <w:t xml:space="preserve"> na sudski depozit do isteka roka garancije.</w:t>
      </w:r>
    </w:p>
    <w:p w:rsidRDefault="00984240" w:rsidP="003A44D6" w:rsidR="008D0523" w:rsidRPr="008D0523">
      <w:pPr>
        <w:jc w:val="both"/>
        <w:rPr>
          <w:bCs/>
        </w:rPr>
      </w:pPr>
      <w:r>
        <w:tab/>
      </w:r>
      <w:r>
        <w:tab/>
        <w:t xml:space="preserve">Iz toga razloga, a kako osigurana tražbina </w:t>
      </w:r>
      <w:proofErr w:type="spellStart"/>
      <w:r>
        <w:t>razlučnog</w:t>
      </w:r>
      <w:proofErr w:type="spellEnd"/>
      <w:r>
        <w:t xml:space="preserve"> vjerovnika Privredne banke </w:t>
      </w:r>
      <w:r w:rsidR="00A76356">
        <w:t xml:space="preserve">Zagreb d.d. </w:t>
      </w:r>
      <w:r>
        <w:t>nije dospjela</w:t>
      </w:r>
      <w:r w:rsidR="00A76356">
        <w:t xml:space="preserve">,  još uvijek nisu ostvarene pretpostavke za namirenje ovog  </w:t>
      </w:r>
      <w:proofErr w:type="spellStart"/>
      <w:r w:rsidR="00A76356">
        <w:t>razlučnog</w:t>
      </w:r>
      <w:proofErr w:type="spellEnd"/>
      <w:r w:rsidR="00A76356">
        <w:t xml:space="preserve"> </w:t>
      </w:r>
      <w:r>
        <w:t>vjerovnika</w:t>
      </w:r>
      <w:r w:rsidR="004115B4">
        <w:t xml:space="preserve">, jer </w:t>
      </w:r>
      <w:r w:rsidR="00A76356">
        <w:t xml:space="preserve"> namirenje osigurane tražbine ov</w:t>
      </w:r>
      <w:r w:rsidR="004115B4">
        <w:t xml:space="preserve">og </w:t>
      </w:r>
      <w:proofErr w:type="spellStart"/>
      <w:r w:rsidR="004115B4">
        <w:t>razlučnog</w:t>
      </w:r>
      <w:proofErr w:type="spellEnd"/>
      <w:r w:rsidR="004115B4">
        <w:t xml:space="preserve"> vjerovnika zavisi od aktiviranja bankarske garancije i </w:t>
      </w:r>
      <w:r w:rsidR="00703AFE">
        <w:t xml:space="preserve"> plaćanja</w:t>
      </w:r>
      <w:r w:rsidR="00A76356">
        <w:t xml:space="preserve"> po garanciji, pa</w:t>
      </w:r>
      <w:r w:rsidR="004115B4">
        <w:t xml:space="preserve"> je</w:t>
      </w:r>
      <w:r w:rsidR="00A76356">
        <w:t xml:space="preserve"> preostal</w:t>
      </w:r>
      <w:r w:rsidR="004115B4">
        <w:t>i iznos s</w:t>
      </w:r>
      <w:r w:rsidR="00A76356">
        <w:t>redstava</w:t>
      </w:r>
      <w:r w:rsidR="004115B4">
        <w:t xml:space="preserve"> koji je ostao nakon  namirenja </w:t>
      </w:r>
      <w:r w:rsidR="00703AFE">
        <w:t xml:space="preserve">troškova unovčenja </w:t>
      </w:r>
      <w:r w:rsidR="004115B4">
        <w:t xml:space="preserve">treba </w:t>
      </w:r>
      <w:r w:rsidR="00A76356">
        <w:t xml:space="preserve"> rezervirati</w:t>
      </w:r>
      <w:r w:rsidR="004115B4">
        <w:t xml:space="preserve"> za ove svrhe</w:t>
      </w:r>
      <w:r w:rsidR="00A76356">
        <w:t xml:space="preserve"> i  položiti u sudski depozit.</w:t>
      </w:r>
    </w:p>
    <w:p w:rsidRDefault="008D0523" w:rsidP="008D0523" w:rsidR="008D0523">
      <w:pPr>
        <w:jc w:val="both"/>
        <w:rPr>
          <w:bCs/>
        </w:rPr>
      </w:pPr>
      <w:r w:rsidRPr="008D0523">
        <w:rPr>
          <w:bCs/>
        </w:rPr>
        <w:t xml:space="preserve"> </w:t>
      </w:r>
      <w:r w:rsidRPr="008D0523">
        <w:rPr>
          <w:bCs/>
        </w:rPr>
        <w:tab/>
        <w:t xml:space="preserve"> </w:t>
      </w:r>
      <w:r w:rsidRPr="008D0523">
        <w:rPr>
          <w:bCs/>
        </w:rPr>
        <w:tab/>
        <w:t xml:space="preserve">Nastavno tome, valjalo je naložiti Financijskoj agenciji da sa posebnih računa koji su otvoreni u svrhu uplate jamčevine odnosno </w:t>
      </w:r>
      <w:proofErr w:type="spellStart"/>
      <w:r w:rsidRPr="008D0523">
        <w:rPr>
          <w:bCs/>
        </w:rPr>
        <w:t>kupovnine</w:t>
      </w:r>
      <w:proofErr w:type="spellEnd"/>
      <w:r w:rsidRPr="008D0523">
        <w:rPr>
          <w:bCs/>
        </w:rPr>
        <w:t xml:space="preserve"> izvrši isplate odnosno prijenos sredstava, a kako je to navedeno u točci II. izreke rješenja sukladno odredbi čl. 248. SZ-a, i uz primjenu pravila iz odredbe čl. 114. OZ-a  te čl. 27. i čl. 28. Pravilnika o načinu i postupku provedbe prodaje nekretnina i pokretnina u ovršnom postupku ( NN 156/14 ). </w:t>
      </w:r>
    </w:p>
    <w:p w:rsidRDefault="003D35FB" w:rsidP="008D0523" w:rsidR="003D35FB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="0092684E">
        <w:rPr>
          <w:bCs/>
        </w:rPr>
        <w:t>Stečajni upravitelj se</w:t>
      </w:r>
      <w:r w:rsidR="00A76356">
        <w:rPr>
          <w:bCs/>
        </w:rPr>
        <w:t>, nadalje,</w:t>
      </w:r>
      <w:r w:rsidR="0092684E">
        <w:rPr>
          <w:bCs/>
        </w:rPr>
        <w:t xml:space="preserve"> </w:t>
      </w:r>
      <w:r w:rsidR="009F4F90">
        <w:rPr>
          <w:bCs/>
        </w:rPr>
        <w:t>očitovao</w:t>
      </w:r>
      <w:r w:rsidR="0092684E">
        <w:rPr>
          <w:bCs/>
        </w:rPr>
        <w:t xml:space="preserve"> da</w:t>
      </w:r>
      <w:r w:rsidR="004115B4">
        <w:rPr>
          <w:bCs/>
        </w:rPr>
        <w:t xml:space="preserve"> Republika Hrvatska Ministarstva</w:t>
      </w:r>
      <w:r w:rsidR="00703AFE">
        <w:rPr>
          <w:bCs/>
        </w:rPr>
        <w:t xml:space="preserve"> financija nema pravo namirenja</w:t>
      </w:r>
      <w:r w:rsidR="0092684E">
        <w:rPr>
          <w:bCs/>
        </w:rPr>
        <w:t xml:space="preserve"> iz </w:t>
      </w:r>
      <w:proofErr w:type="spellStart"/>
      <w:r w:rsidR="0092684E">
        <w:rPr>
          <w:bCs/>
        </w:rPr>
        <w:t>kupovnine</w:t>
      </w:r>
      <w:proofErr w:type="spellEnd"/>
      <w:r w:rsidR="0092684E">
        <w:rPr>
          <w:bCs/>
        </w:rPr>
        <w:t xml:space="preserve"> realizirane prodajom</w:t>
      </w:r>
      <w:r w:rsidR="00A76356">
        <w:rPr>
          <w:bCs/>
        </w:rPr>
        <w:t xml:space="preserve"> predmetnih</w:t>
      </w:r>
      <w:r w:rsidR="0092684E">
        <w:rPr>
          <w:bCs/>
        </w:rPr>
        <w:t xml:space="preserve"> nekretnina jer je to pravo prestalo po osn</w:t>
      </w:r>
      <w:r w:rsidR="009F4F90">
        <w:rPr>
          <w:bCs/>
        </w:rPr>
        <w:t>o</w:t>
      </w:r>
      <w:r w:rsidR="0092684E">
        <w:rPr>
          <w:bCs/>
        </w:rPr>
        <w:t>vi čl. 97 Stečajnog zakona</w:t>
      </w:r>
      <w:r w:rsidR="004115B4">
        <w:rPr>
          <w:bCs/>
        </w:rPr>
        <w:t xml:space="preserve"> ( NN 44/96 i dr.)</w:t>
      </w:r>
      <w:r w:rsidR="0092684E">
        <w:rPr>
          <w:bCs/>
        </w:rPr>
        <w:t>.</w:t>
      </w:r>
    </w:p>
    <w:p w:rsidRDefault="0092684E" w:rsidP="008D0523" w:rsidR="0092684E" w:rsidRPr="008D0523">
      <w:pPr>
        <w:jc w:val="both"/>
      </w:pPr>
      <w:r>
        <w:rPr>
          <w:bCs/>
        </w:rPr>
        <w:tab/>
      </w:r>
      <w:r>
        <w:rPr>
          <w:bCs/>
        </w:rPr>
        <w:tab/>
        <w:t xml:space="preserve">Kako je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Republika Hrvatska, Ministarstvo financija, 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pravno na predmetnim nekretninama stekla uknjižbom prisilnog založnog prava dana 02.travnja 2013.godine pod br. Z-632/13, a po osnovi rješenja posl.br. </w:t>
      </w:r>
      <w:proofErr w:type="spellStart"/>
      <w:r>
        <w:rPr>
          <w:bCs/>
        </w:rPr>
        <w:t>Ovr</w:t>
      </w:r>
      <w:proofErr w:type="spellEnd"/>
      <w:r>
        <w:rPr>
          <w:bCs/>
        </w:rPr>
        <w:t>-544/13-2 od 02.travnja 2013.godine</w:t>
      </w:r>
      <w:r w:rsidR="00A76356">
        <w:rPr>
          <w:bCs/>
        </w:rPr>
        <w:t xml:space="preserve"> </w:t>
      </w:r>
      <w:r>
        <w:rPr>
          <w:bCs/>
        </w:rPr>
        <w:t>kojim je izvršena predbilježba ovršnog prava zaloga na nekretninama radi osiguranja novčane tražbine u iznosu od 140.576,90 Kn sa zakonskim zateznim kamatama tekućim od 21.veljače 2012.godine</w:t>
      </w:r>
      <w:r w:rsidR="00703AFE">
        <w:rPr>
          <w:bCs/>
        </w:rPr>
        <w:t xml:space="preserve"> ( koja predbilježba je  naknadno dana 24. travnja i opravdana pod brojem Z- 791/13 ) </w:t>
      </w:r>
      <w:r>
        <w:rPr>
          <w:bCs/>
        </w:rPr>
        <w:t xml:space="preserve"> dakle prisilnim sudskim osiguranjem, a  nakon podnošenja </w:t>
      </w:r>
      <w:r w:rsidR="009F4F90">
        <w:rPr>
          <w:bCs/>
        </w:rPr>
        <w:t>prijedloga</w:t>
      </w:r>
      <w:r>
        <w:rPr>
          <w:bCs/>
        </w:rPr>
        <w:t xml:space="preserve"> za otvar</w:t>
      </w:r>
      <w:r w:rsidR="009F4F90">
        <w:rPr>
          <w:bCs/>
        </w:rPr>
        <w:t>a</w:t>
      </w:r>
      <w:r>
        <w:rPr>
          <w:bCs/>
        </w:rPr>
        <w:t xml:space="preserve">nje postupka </w:t>
      </w:r>
      <w:proofErr w:type="spellStart"/>
      <w:r>
        <w:rPr>
          <w:bCs/>
        </w:rPr>
        <w:t>predstečajne</w:t>
      </w:r>
      <w:proofErr w:type="spellEnd"/>
      <w:r>
        <w:rPr>
          <w:bCs/>
        </w:rPr>
        <w:t xml:space="preserve"> </w:t>
      </w:r>
      <w:r w:rsidR="009F4F90">
        <w:rPr>
          <w:bCs/>
        </w:rPr>
        <w:t>nagodbe</w:t>
      </w:r>
      <w:r>
        <w:rPr>
          <w:bCs/>
        </w:rPr>
        <w:t xml:space="preserve"> nad</w:t>
      </w:r>
      <w:r w:rsidR="00703AFE">
        <w:rPr>
          <w:bCs/>
        </w:rPr>
        <w:t xml:space="preserve"> </w:t>
      </w:r>
      <w:proofErr w:type="spellStart"/>
      <w:r w:rsidR="00703AFE">
        <w:rPr>
          <w:bCs/>
        </w:rPr>
        <w:t>stačjnim</w:t>
      </w:r>
      <w:proofErr w:type="spellEnd"/>
      <w:r>
        <w:rPr>
          <w:bCs/>
        </w:rPr>
        <w:t xml:space="preserve"> dužnikom koji je podnesen dana 24.</w:t>
      </w:r>
      <w:r w:rsidR="009F4F90">
        <w:rPr>
          <w:bCs/>
        </w:rPr>
        <w:t xml:space="preserve"> </w:t>
      </w:r>
      <w:r>
        <w:rPr>
          <w:bCs/>
        </w:rPr>
        <w:t>siječnja 2013.</w:t>
      </w:r>
      <w:r w:rsidR="009F4F90">
        <w:rPr>
          <w:bCs/>
        </w:rPr>
        <w:t xml:space="preserve"> </w:t>
      </w:r>
      <w:r>
        <w:rPr>
          <w:bCs/>
        </w:rPr>
        <w:t>godine ka</w:t>
      </w:r>
      <w:r w:rsidR="009F4F90">
        <w:rPr>
          <w:bCs/>
        </w:rPr>
        <w:t>k</w:t>
      </w:r>
      <w:r>
        <w:rPr>
          <w:bCs/>
        </w:rPr>
        <w:t xml:space="preserve">o to proizlazi iz prijedloga za otvaranje postupka </w:t>
      </w:r>
      <w:proofErr w:type="spellStart"/>
      <w:r>
        <w:rPr>
          <w:bCs/>
        </w:rPr>
        <w:t>predsteč</w:t>
      </w:r>
      <w:r w:rsidR="009F4F90">
        <w:rPr>
          <w:bCs/>
        </w:rPr>
        <w:t>a</w:t>
      </w:r>
      <w:r>
        <w:rPr>
          <w:bCs/>
        </w:rPr>
        <w:t>jne</w:t>
      </w:r>
      <w:proofErr w:type="spellEnd"/>
      <w:r>
        <w:rPr>
          <w:bCs/>
        </w:rPr>
        <w:t xml:space="preserve"> nagodbe od 24.</w:t>
      </w:r>
      <w:r w:rsidR="009F4F90">
        <w:rPr>
          <w:bCs/>
        </w:rPr>
        <w:t xml:space="preserve"> </w:t>
      </w:r>
      <w:r>
        <w:rPr>
          <w:bCs/>
        </w:rPr>
        <w:t>siječnja 2013.</w:t>
      </w:r>
      <w:r w:rsidR="009F4F90">
        <w:rPr>
          <w:bCs/>
        </w:rPr>
        <w:t xml:space="preserve"> </w:t>
      </w:r>
      <w:r w:rsidR="008C1042">
        <w:rPr>
          <w:bCs/>
        </w:rPr>
        <w:t>godine ( list 184 spisa )</w:t>
      </w:r>
      <w:r>
        <w:rPr>
          <w:bCs/>
        </w:rPr>
        <w:t xml:space="preserve"> i koji je okončan pravomo</w:t>
      </w:r>
      <w:r w:rsidR="00E40AF9">
        <w:rPr>
          <w:bCs/>
        </w:rPr>
        <w:t>ć</w:t>
      </w:r>
      <w:r>
        <w:rPr>
          <w:bCs/>
        </w:rPr>
        <w:t>nošću rješenja ovoga suda o</w:t>
      </w:r>
      <w:r w:rsidR="009F4F90">
        <w:rPr>
          <w:bCs/>
        </w:rPr>
        <w:t xml:space="preserve"> </w:t>
      </w:r>
      <w:r>
        <w:rPr>
          <w:bCs/>
        </w:rPr>
        <w:t xml:space="preserve">odobravanju </w:t>
      </w:r>
      <w:r w:rsidR="009F4F90">
        <w:rPr>
          <w:bCs/>
        </w:rPr>
        <w:t xml:space="preserve">sklapanja </w:t>
      </w:r>
      <w:proofErr w:type="spellStart"/>
      <w:r w:rsidR="009F4F90">
        <w:rPr>
          <w:bCs/>
        </w:rPr>
        <w:t>predste</w:t>
      </w:r>
      <w:r>
        <w:rPr>
          <w:bCs/>
        </w:rPr>
        <w:t>ča</w:t>
      </w:r>
      <w:r w:rsidR="009F4F90">
        <w:rPr>
          <w:bCs/>
        </w:rPr>
        <w:t>j</w:t>
      </w:r>
      <w:r w:rsidR="00896F10">
        <w:rPr>
          <w:bCs/>
        </w:rPr>
        <w:t>ne</w:t>
      </w:r>
      <w:proofErr w:type="spellEnd"/>
      <w:r w:rsidR="00896F10">
        <w:rPr>
          <w:bCs/>
        </w:rPr>
        <w:t xml:space="preserve"> nagodbe od </w:t>
      </w:r>
      <w:r>
        <w:rPr>
          <w:bCs/>
        </w:rPr>
        <w:t>3</w:t>
      </w:r>
      <w:r w:rsidR="00896F10">
        <w:rPr>
          <w:bCs/>
        </w:rPr>
        <w:t>0</w:t>
      </w:r>
      <w:r>
        <w:rPr>
          <w:bCs/>
        </w:rPr>
        <w:t>.</w:t>
      </w:r>
      <w:r w:rsidR="009F4F90">
        <w:rPr>
          <w:bCs/>
        </w:rPr>
        <w:t xml:space="preserve"> listopada</w:t>
      </w:r>
      <w:r>
        <w:rPr>
          <w:bCs/>
        </w:rPr>
        <w:t xml:space="preserve"> 201</w:t>
      </w:r>
      <w:r w:rsidR="00E40AF9">
        <w:rPr>
          <w:bCs/>
        </w:rPr>
        <w:t>3.godine ( list 20-24 spisa ) to</w:t>
      </w:r>
      <w:r>
        <w:rPr>
          <w:bCs/>
        </w:rPr>
        <w:t xml:space="preserve"> je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 ovoga vjerovnika koje je stečajno prisiln</w:t>
      </w:r>
      <w:r w:rsidR="00E40AF9">
        <w:rPr>
          <w:bCs/>
        </w:rPr>
        <w:t xml:space="preserve">im sudskim osiguranjem otvaranjem stečajnog postupka </w:t>
      </w:r>
      <w:r>
        <w:rPr>
          <w:bCs/>
        </w:rPr>
        <w:t>dana 03.travnja 2015.godine po sili zakona prestao sukladno odredbi čl.97 Stečajnog zakona ( NN 71/15) koji se na temelju odredbe čl.441 st.1 Stečajnog zakona primjenjuje na ovaj odnos</w:t>
      </w:r>
      <w:r w:rsidR="00E40AF9">
        <w:rPr>
          <w:bCs/>
        </w:rPr>
        <w:t xml:space="preserve"> i ovaj vjerovnik slijedom toga ne ostvaruje pravo na namirenje iz  sredstava ostvarenih prod</w:t>
      </w:r>
      <w:r w:rsidR="007D7ADC">
        <w:rPr>
          <w:bCs/>
        </w:rPr>
        <w:t>ajom predmetnih nek</w:t>
      </w:r>
      <w:r w:rsidR="00E40AF9">
        <w:rPr>
          <w:bCs/>
        </w:rPr>
        <w:t>r</w:t>
      </w:r>
      <w:r w:rsidR="007D7ADC">
        <w:rPr>
          <w:bCs/>
        </w:rPr>
        <w:t>e</w:t>
      </w:r>
      <w:r w:rsidR="00E40AF9">
        <w:rPr>
          <w:bCs/>
        </w:rPr>
        <w:t xml:space="preserve">tnina. </w:t>
      </w:r>
    </w:p>
    <w:p w:rsidRDefault="008D0523" w:rsidP="008D0523" w:rsidR="008D0523" w:rsidRPr="008D0523">
      <w:pPr>
        <w:jc w:val="both"/>
      </w:pPr>
      <w:r w:rsidRPr="008D0523">
        <w:t xml:space="preserve">                   </w:t>
      </w:r>
      <w:r w:rsidRPr="008D0523">
        <w:tab/>
        <w:t>Stoga je uz poziv na citirane zakonske odredbe odlučeno kao u izreci rješenja.</w:t>
      </w:r>
    </w:p>
    <w:p w:rsidRDefault="00E40AF9" w:rsidP="003A44D6" w:rsidR="00002757">
      <w:pPr>
        <w:jc w:val="both"/>
      </w:pPr>
      <w:r>
        <w:tab/>
      </w:r>
      <w:r>
        <w:tab/>
        <w:t xml:space="preserve">                       </w:t>
      </w:r>
    </w:p>
    <w:p w:rsidRDefault="00E40AF9" w:rsidP="00002757" w:rsidR="00002757">
      <w:pPr>
        <w:jc w:val="both"/>
      </w:pPr>
      <w:r>
        <w:t xml:space="preserve">                    </w:t>
      </w:r>
    </w:p>
    <w:p w:rsidRDefault="00002757" w:rsidP="00002757" w:rsidR="00002757">
      <w:pPr>
        <w:jc w:val="center"/>
      </w:pPr>
      <w:r>
        <w:t>U Slavonskom Brodu 1</w:t>
      </w:r>
      <w:r w:rsidR="00BB7E11">
        <w:t>5</w:t>
      </w:r>
      <w:r>
        <w:t xml:space="preserve">. </w:t>
      </w:r>
      <w:r w:rsidR="00BB7E11">
        <w:t>veljače</w:t>
      </w:r>
      <w:r>
        <w:t xml:space="preserve"> 201</w:t>
      </w:r>
      <w:r w:rsidR="00BB7E11">
        <w:t>7</w:t>
      </w:r>
      <w:r>
        <w:t>. godine</w:t>
      </w:r>
    </w:p>
    <w:p w:rsidRDefault="00002757" w:rsidP="00002757" w:rsidR="00002757"/>
    <w:p w:rsidRDefault="00BB7E11" w:rsidP="00002757" w:rsidR="00BB7E11"/>
    <w:p w:rsidRDefault="00002757" w:rsidP="00002757" w:rsidR="00002757">
      <w:r>
        <w:t xml:space="preserve">                                                                                                       Stečajna sutkinja:</w:t>
      </w:r>
    </w:p>
    <w:p w:rsidRDefault="00002757" w:rsidP="00002757" w:rsidR="00002757">
      <w:r>
        <w:t xml:space="preserve">                                                                                                          Mirna Vujčić</w:t>
      </w:r>
    </w:p>
    <w:p w:rsidRDefault="00002757" w:rsidP="00002757" w:rsidR="00002757"/>
    <w:p w:rsidRDefault="00002757" w:rsidP="00002757" w:rsidR="00002757"/>
    <w:p w:rsidRDefault="00002757" w:rsidP="00002757" w:rsidR="00002757">
      <w:pPr>
        <w:rPr>
          <w:b/>
          <w:sz w:val="20"/>
          <w:szCs w:val="20"/>
        </w:rPr>
      </w:pPr>
    </w:p>
    <w:p w:rsidRDefault="00002757" w:rsidP="00002757" w:rsidR="0000275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 xml:space="preserve">isteku trećeg dana od dana objave rješenja na mrežnoj stranici 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002757" w:rsidP="00002757" w:rsidR="00002757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002757" w:rsidP="00002757" w:rsidR="00002757"/>
    <w:p w:rsidRDefault="00703AFE" w:rsidP="00002757" w:rsidR="00703AFE"/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7E168D" w:rsidP="007E168D" w:rsidR="007E168D">
      <w:r>
        <w:t xml:space="preserve"> - stečajnom upravitelju</w:t>
      </w:r>
    </w:p>
    <w:p w:rsidRDefault="007E168D" w:rsidP="007E168D" w:rsidR="007E168D">
      <w:r>
        <w:t xml:space="preserve"> - Privrednoj banci Zagreb d.d. po punomoćniku</w:t>
      </w:r>
    </w:p>
    <w:p w:rsidRDefault="00BB7E11" w:rsidP="007E168D" w:rsidR="007E168D">
      <w:r>
        <w:t xml:space="preserve"> </w:t>
      </w:r>
      <w:r w:rsidR="007E168D">
        <w:t xml:space="preserve">- RH po ŽDO </w:t>
      </w:r>
      <w:proofErr w:type="spellStart"/>
      <w:r w:rsidR="007E168D">
        <w:t>Gr</w:t>
      </w:r>
      <w:proofErr w:type="spellEnd"/>
      <w:r w:rsidR="007E168D">
        <w:t xml:space="preserve">. </w:t>
      </w:r>
      <w:proofErr w:type="spellStart"/>
      <w:r w:rsidR="007E168D">
        <w:t>upr</w:t>
      </w:r>
      <w:proofErr w:type="spellEnd"/>
      <w:r w:rsidR="007E168D">
        <w:t xml:space="preserve">. odjel SB 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7E3" w:rsidP="00B841C2" w:rsidR="006747E3">
      <w:r>
        <w:separator/>
      </w:r>
    </w:p>
  </w:endnote>
  <w:endnote w:id="0" w:type="continuationSeparator">
    <w:p w:rsidRDefault="006747E3" w:rsidP="00B841C2" w:rsidR="00674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7E3" w:rsidP="00B841C2" w:rsidR="006747E3">
      <w:r>
        <w:separator/>
      </w:r>
    </w:p>
  </w:footnote>
  <w:footnote w:id="0" w:type="continuationSeparator">
    <w:p w:rsidRDefault="006747E3" w:rsidP="00B841C2" w:rsidR="00674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F10" w:rsidR="00896F10">
    <w:pPr>
      <w:pStyle w:val="Zaglavlje"/>
      <w:jc w:val="center"/>
    </w:pP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37825"/>
    <w:rsid w:val="00135702"/>
    <w:rsid w:val="00197314"/>
    <w:rsid w:val="001B0C91"/>
    <w:rsid w:val="001F0CB4"/>
    <w:rsid w:val="00203132"/>
    <w:rsid w:val="00331917"/>
    <w:rsid w:val="003A44D6"/>
    <w:rsid w:val="003B0FFE"/>
    <w:rsid w:val="003D35FB"/>
    <w:rsid w:val="004115B4"/>
    <w:rsid w:val="00423D43"/>
    <w:rsid w:val="0047318E"/>
    <w:rsid w:val="00631E0A"/>
    <w:rsid w:val="00634A60"/>
    <w:rsid w:val="006747E3"/>
    <w:rsid w:val="00703AFE"/>
    <w:rsid w:val="00713DFC"/>
    <w:rsid w:val="00723468"/>
    <w:rsid w:val="007A11BE"/>
    <w:rsid w:val="007D7ADC"/>
    <w:rsid w:val="007E168D"/>
    <w:rsid w:val="00896F10"/>
    <w:rsid w:val="008C1042"/>
    <w:rsid w:val="008D0523"/>
    <w:rsid w:val="0092684E"/>
    <w:rsid w:val="00984240"/>
    <w:rsid w:val="009B6DEE"/>
    <w:rsid w:val="009C184E"/>
    <w:rsid w:val="009F43F5"/>
    <w:rsid w:val="009F4F90"/>
    <w:rsid w:val="009F6A2B"/>
    <w:rsid w:val="00A76356"/>
    <w:rsid w:val="00A81646"/>
    <w:rsid w:val="00B05386"/>
    <w:rsid w:val="00B1742D"/>
    <w:rsid w:val="00B841C2"/>
    <w:rsid w:val="00BB7E11"/>
    <w:rsid w:val="00BD7212"/>
    <w:rsid w:val="00BF431A"/>
    <w:rsid w:val="00C71CD5"/>
    <w:rsid w:val="00C73485"/>
    <w:rsid w:val="00CB6668"/>
    <w:rsid w:val="00CE6379"/>
    <w:rsid w:val="00D06C8C"/>
    <w:rsid w:val="00D21A5F"/>
    <w:rsid w:val="00D5798F"/>
    <w:rsid w:val="00DB052E"/>
    <w:rsid w:val="00DE411C"/>
    <w:rsid w:val="00E2126C"/>
    <w:rsid w:val="00E40AF9"/>
    <w:rsid w:val="00E568A8"/>
    <w:rsid w:val="00EE5581"/>
    <w:rsid w:val="00F34198"/>
    <w:rsid w:val="00F94EAC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4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4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1850</properties:Words>
  <properties:Characters>10331</properties:Characters>
  <properties:Lines>214</properties:Lines>
  <properties:Paragraphs>70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2017-02-15T10:44:00Z</dcterms:created>
  <dc:creator>wsadmin</dc:creator>
  <cp:lastModifiedBy>wsadmin</cp:lastModifiedBy>
  <cp:lastPrinted>2017-02-15T11:01:00Z</cp:lastPrinted>
  <dcterms:modified xmlns:xsi="http://www.w3.org/2001/XMLSchema-instance" xsi:type="dcterms:W3CDTF">2017-02-15T11:03:00Z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