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dbc59" w14:paraId="3fdbc59" w:rsidRDefault="00692252" w:rsidP="00692252" w:rsidR="00692252">
      <w:pPr>
        <w:spacing w:after="0"/>
        <w15:collapsed w:val="false"/>
        <w:rPr>
          <w:bCs/>
        </w:rPr>
      </w:pPr>
    </w:p>
    <w:p w:rsidRDefault="00692252" w:rsidP="00692252" w:rsidR="00692252">
      <w:pPr>
        <w:spacing w:after="0"/>
        <w:jc w:val="both"/>
      </w:pPr>
      <w:r>
        <w:rPr>
          <w:bCs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692252" w:rsidP="00692252" w:rsidR="00692252">
      <w:pPr>
        <w:spacing w:after="0"/>
        <w:jc w:val="both"/>
      </w:pPr>
      <w:r>
        <w:t xml:space="preserve">       REPUBLIKA HRVATSKA</w:t>
      </w:r>
    </w:p>
    <w:p w:rsidRDefault="00692252" w:rsidP="00692252" w:rsidR="00692252">
      <w:pPr>
        <w:spacing w:after="0"/>
        <w:jc w:val="both"/>
      </w:pPr>
      <w:r>
        <w:t>TRGOVAČKI SUD U VARAŽDINU</w:t>
      </w:r>
    </w:p>
    <w:p w:rsidRDefault="00692252" w:rsidP="00692252" w:rsidR="00692252">
      <w:pPr>
        <w:spacing w:after="0"/>
      </w:pPr>
      <w:r>
        <w:t xml:space="preserve">                 B. Radić 2/II</w:t>
      </w:r>
      <w:r>
        <w:rPr>
          <w:bCs/>
        </w:rPr>
        <w:t xml:space="preserve">                   </w:t>
      </w:r>
    </w:p>
    <w:p w:rsidRDefault="00692252" w:rsidP="00692252" w:rsidR="00692252">
      <w:pPr>
        <w:spacing w:after="0"/>
        <w:jc w:val="center"/>
      </w:pPr>
    </w:p>
    <w:p w:rsidRDefault="00692252" w:rsidP="00692252" w:rsidR="00692252">
      <w:pPr>
        <w:spacing w:after="0"/>
      </w:pPr>
    </w:p>
    <w:p w:rsidRDefault="00692252" w:rsidP="00692252" w:rsidR="00692252">
      <w:pPr>
        <w:spacing w:after="0"/>
        <w:jc w:val="center"/>
      </w:pPr>
      <w:r>
        <w:t xml:space="preserve">U    I M E    R E P U B L I K E     H R V A T S K E </w:t>
      </w:r>
    </w:p>
    <w:p w:rsidRDefault="00692252" w:rsidP="00692252" w:rsidR="00692252">
      <w:pPr>
        <w:spacing w:after="0"/>
        <w:jc w:val="center"/>
      </w:pPr>
    </w:p>
    <w:p w:rsidRDefault="00692252" w:rsidP="00692252" w:rsidR="00692252">
      <w:pPr>
        <w:spacing w:after="0"/>
        <w:jc w:val="center"/>
      </w:pPr>
      <w:r>
        <w:t>R J E Š E NJ E</w:t>
      </w:r>
    </w:p>
    <w:p w:rsidRDefault="00692252" w:rsidP="00692252" w:rsidR="00692252">
      <w:pPr>
        <w:spacing w:after="0"/>
        <w:jc w:val="center"/>
      </w:pPr>
    </w:p>
    <w:p w:rsidRDefault="00692252" w:rsidP="00692252" w:rsidR="00692252">
      <w:pPr>
        <w:spacing w:after="0"/>
        <w:jc w:val="both"/>
      </w:pPr>
      <w:r>
        <w:tab/>
        <w:t xml:space="preserve">Trgovački sud u Varaždinu, po sucu toga suda Kseniji </w:t>
      </w:r>
      <w:proofErr w:type="spellStart"/>
      <w:r>
        <w:t>Flack</w:t>
      </w:r>
      <w:proofErr w:type="spellEnd"/>
      <w:r>
        <w:t>-</w:t>
      </w:r>
      <w:proofErr w:type="spellStart"/>
      <w:r>
        <w:t>Makitan</w:t>
      </w:r>
      <w:proofErr w:type="spellEnd"/>
      <w:r>
        <w:t xml:space="preserve">, povodom prijedloga Financijske agencije, Regionalni centar Zagreb, Podružnica Varaždin, za otvaranje stečajnog postupka nad dužnikom MOTO-OPREMA AMD d.o.o., M. Kovača 36, </w:t>
      </w:r>
      <w:proofErr w:type="spellStart"/>
      <w:r>
        <w:t>Podbrest</w:t>
      </w:r>
      <w:proofErr w:type="spellEnd"/>
      <w:r>
        <w:t>, OIB: 84099062844, 23. veljače 2017.</w:t>
      </w:r>
    </w:p>
    <w:p w:rsidRDefault="00692252" w:rsidP="00692252" w:rsidR="00692252">
      <w:pPr>
        <w:spacing w:after="0"/>
      </w:pPr>
    </w:p>
    <w:p w:rsidRDefault="00692252" w:rsidP="00692252" w:rsidR="00692252">
      <w:pPr>
        <w:spacing w:after="0"/>
        <w:jc w:val="center"/>
      </w:pPr>
      <w:r>
        <w:t>r i j e š i o    j e</w:t>
      </w:r>
    </w:p>
    <w:p w:rsidRDefault="00692252" w:rsidP="00692252" w:rsidR="00692252">
      <w:pPr>
        <w:spacing w:after="0"/>
        <w:jc w:val="center"/>
      </w:pPr>
    </w:p>
    <w:p w:rsidRDefault="00692252" w:rsidP="00692252" w:rsidR="00692252">
      <w:pPr>
        <w:spacing w:after="0"/>
        <w:jc w:val="center"/>
      </w:pPr>
    </w:p>
    <w:p w:rsidRDefault="00692252" w:rsidP="00692252" w:rsidR="00692252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Obustavlja se postupak za otvaranje stečajnog postupka nad dužnikom MOTO-OPREMA AMD d.o.o., M. Kovača 36, </w:t>
      </w:r>
      <w:proofErr w:type="spellStart"/>
      <w:r>
        <w:t>Podbrest</w:t>
      </w:r>
      <w:proofErr w:type="spellEnd"/>
      <w:r>
        <w:t>, OIB: 84099062844.</w:t>
      </w:r>
    </w:p>
    <w:p w:rsidRDefault="00395A95" w:rsidP="00395A95" w:rsidR="00395A95" w:rsidRPr="00395A95">
      <w:pPr>
        <w:pStyle w:val="ListaeSPIS"/>
        <w:numPr>
          <w:ilvl w:val="0"/>
          <w:numId w:val="0"/>
        </w:numPr>
        <w:ind w:left="624"/>
      </w:pPr>
    </w:p>
    <w:p w:rsidRDefault="00692252" w:rsidP="00692252" w:rsidR="00692252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Ročište zakazano kod ovoga suda, u ovome predmetu za 28. veljače 2017. u 11,45 sati neće se održati.</w:t>
      </w:r>
    </w:p>
    <w:p w:rsidRDefault="00692252" w:rsidP="00692252" w:rsidR="00692252">
      <w:pPr>
        <w:spacing w:after="0"/>
        <w:jc w:val="both"/>
      </w:pPr>
    </w:p>
    <w:p w:rsidRDefault="00692252" w:rsidP="00692252" w:rsidR="00692252">
      <w:pPr>
        <w:spacing w:after="0"/>
        <w:jc w:val="both"/>
      </w:pPr>
    </w:p>
    <w:p w:rsidRDefault="00692252" w:rsidP="00692252" w:rsidR="00692252">
      <w:pPr>
        <w:spacing w:after="0"/>
        <w:jc w:val="center"/>
      </w:pPr>
      <w:r>
        <w:t>Obrazloženje</w:t>
      </w:r>
    </w:p>
    <w:p w:rsidRDefault="00692252" w:rsidP="00692252" w:rsidR="00692252">
      <w:pPr>
        <w:spacing w:after="0"/>
      </w:pPr>
    </w:p>
    <w:p w:rsidRDefault="00692252" w:rsidP="00692252" w:rsidR="00692252">
      <w:pPr>
        <w:spacing w:after="0"/>
        <w:ind w:firstLine="708"/>
        <w:jc w:val="both"/>
      </w:pPr>
      <w:r>
        <w:t>Financijska agencija je 3. veljače 2017. podnijela ovome sudu prijedlog za otvaranje stečajnog postupka, navodeći da dužnik ima evidentirane neizvršene osnove za plaćanje u neprekinutom razdoblju od 120 dana, u ukupnom iznosu od 168.846,68 kn.</w:t>
      </w:r>
    </w:p>
    <w:p w:rsidRDefault="00692252" w:rsidP="00692252" w:rsidR="00692252">
      <w:pPr>
        <w:spacing w:after="0"/>
        <w:ind w:firstLine="708"/>
        <w:jc w:val="both"/>
      </w:pPr>
    </w:p>
    <w:p w:rsidRDefault="00692252" w:rsidP="00692252" w:rsidR="00692252">
      <w:pPr>
        <w:spacing w:after="0"/>
        <w:ind w:firstLine="708"/>
        <w:jc w:val="both"/>
      </w:pPr>
      <w:r>
        <w:t>Podneskom od 21. veljače 2017. Financijska agencija obavijestila je ovaj sud da dužnik nema evidentirane neizvršene osnove za plaćanje.</w:t>
      </w:r>
    </w:p>
    <w:p w:rsidRDefault="00692252" w:rsidP="00692252" w:rsidR="00692252">
      <w:pPr>
        <w:spacing w:after="0"/>
        <w:ind w:firstLine="708"/>
        <w:jc w:val="both"/>
      </w:pPr>
    </w:p>
    <w:p w:rsidRDefault="00692252" w:rsidP="00692252" w:rsidR="00692252">
      <w:pPr>
        <w:spacing w:after="0"/>
        <w:ind w:firstLine="708"/>
        <w:jc w:val="both"/>
      </w:pPr>
      <w:r>
        <w:t>Kako je dužnik do završetka prethodnog postupka, prema podacima Financijske agencije postao sposoban za plaćanje, valjalo je primjenom čl. 128. st. 9. Stečajnog zakona (Narodne novine broj 71/15, dalje SZ) odlučiti kao u točci I. izreke ovog rješenja.</w:t>
      </w:r>
    </w:p>
    <w:p w:rsidRDefault="00692252" w:rsidP="00692252" w:rsidR="00692252">
      <w:pPr>
        <w:spacing w:after="0"/>
        <w:jc w:val="both"/>
      </w:pPr>
    </w:p>
    <w:p w:rsidRDefault="00692252" w:rsidP="00692252" w:rsidR="00692252">
      <w:pPr>
        <w:spacing w:after="0"/>
        <w:jc w:val="center"/>
      </w:pPr>
    </w:p>
    <w:p w:rsidRDefault="00692252" w:rsidP="00692252" w:rsidR="00692252">
      <w:pPr>
        <w:spacing w:after="0"/>
        <w:jc w:val="center"/>
      </w:pPr>
      <w:r>
        <w:t>U Varaždinu, 23. veljače 2017.</w:t>
      </w:r>
    </w:p>
    <w:p w:rsidRDefault="00692252" w:rsidP="00692252" w:rsidR="00692252">
      <w:pPr>
        <w:spacing w:after="0"/>
        <w:ind w:left="5664"/>
        <w:jc w:val="both"/>
      </w:pPr>
      <w:r>
        <w:tab/>
      </w:r>
      <w:r>
        <w:tab/>
      </w:r>
      <w:r>
        <w:tab/>
      </w:r>
    </w:p>
    <w:p w:rsidRDefault="00692252" w:rsidP="00692252" w:rsidR="00692252">
      <w:pPr>
        <w:spacing w:after="0"/>
        <w:ind w:left="5664"/>
        <w:jc w:val="both"/>
      </w:pPr>
      <w:r>
        <w:tab/>
        <w:t>SUDAC</w:t>
      </w:r>
    </w:p>
    <w:p w:rsidRDefault="005868D4" w:rsidP="00692252" w:rsidR="005868D4">
      <w:pPr>
        <w:spacing w:after="0"/>
        <w:ind w:firstLine="708" w:left="4956"/>
        <w:jc w:val="both"/>
      </w:pPr>
    </w:p>
    <w:p w:rsidRDefault="00692252" w:rsidP="00692252" w:rsidR="00692252">
      <w:pPr>
        <w:spacing w:after="0"/>
        <w:ind w:firstLine="708" w:left="4956"/>
        <w:jc w:val="both"/>
      </w:pPr>
      <w:r>
        <w:t xml:space="preserve">Ksenija </w:t>
      </w:r>
      <w:proofErr w:type="spellStart"/>
      <w:r>
        <w:t>Flack</w:t>
      </w:r>
      <w:proofErr w:type="spellEnd"/>
      <w:r>
        <w:t>-</w:t>
      </w:r>
      <w:proofErr w:type="spellStart"/>
      <w:r>
        <w:t>Makitan</w:t>
      </w:r>
      <w:proofErr w:type="spellEnd"/>
      <w:r w:rsidR="005868D4">
        <w:t>, v.r.</w:t>
      </w:r>
    </w:p>
    <w:p w:rsidRDefault="00692252" w:rsidP="00692252" w:rsidR="00692252">
      <w:pPr>
        <w:spacing w:after="0"/>
      </w:pPr>
      <w:r>
        <w:lastRenderedPageBreak/>
        <w:t>POUKA O PRAVNOM LIJEKU:</w:t>
      </w:r>
    </w:p>
    <w:p w:rsidRDefault="009C57BC" w:rsidP="009C57BC" w:rsidR="00692252">
      <w:pPr>
        <w:spacing w:after="0"/>
        <w:jc w:val="both"/>
      </w:pPr>
      <w:r>
        <w:rPr>
          <w:rFonts w:cs="Times New Roman"/>
        </w:rPr>
        <w:t>Protiv ovoga rješenja može se podn</w:t>
      </w:r>
      <w:r>
        <w:rPr>
          <w:rFonts w:cs="Times New Roman"/>
        </w:rPr>
        <w:t xml:space="preserve">ijeti žalba u roku od osam dana </w:t>
      </w:r>
      <w:r>
        <w:rPr>
          <w:rFonts w:cs="Times New Roman"/>
        </w:rPr>
        <w:t>od</w:t>
      </w:r>
      <w:r>
        <w:rPr>
          <w:rFonts w:cs="Times New Roman"/>
        </w:rPr>
        <w:t xml:space="preserve"> dana</w:t>
      </w:r>
      <w:bookmarkStart w:name="_GoBack" w:id="0"/>
      <w:bookmarkEnd w:id="0"/>
      <w:r>
        <w:rPr>
          <w:rFonts w:cs="Times New Roman"/>
        </w:rPr>
        <w:t xml:space="preserve"> njegove objave na e-Oglasnoj ploči suda, pisano u četiri primjerka, putem ovoga suda, Visokom  trgovačkom sudu RH.</w:t>
      </w:r>
    </w:p>
    <w:p w:rsidRDefault="00692252" w:rsidP="00692252" w:rsidR="00692252">
      <w:pPr>
        <w:spacing w:after="0"/>
        <w:jc w:val="both"/>
      </w:pPr>
    </w:p>
    <w:p w:rsidRDefault="00395A95" w:rsidP="00692252" w:rsidR="00395A95">
      <w:pPr>
        <w:spacing w:after="0"/>
        <w:jc w:val="both"/>
      </w:pPr>
    </w:p>
    <w:p w:rsidRDefault="00692252" w:rsidP="00692252" w:rsidR="00692252">
      <w:pPr>
        <w:spacing w:after="0"/>
        <w:jc w:val="both"/>
      </w:pPr>
      <w:r>
        <w:t>DNA:</w:t>
      </w:r>
    </w:p>
    <w:p w:rsidRDefault="00692252" w:rsidP="00692252" w:rsidR="00692252">
      <w:pPr>
        <w:numPr>
          <w:ilvl w:val="0"/>
          <w:numId w:val="48"/>
        </w:numPr>
        <w:spacing w:after="0"/>
        <w:jc w:val="both"/>
      </w:pPr>
      <w:r>
        <w:t>E-Oglasna</w:t>
      </w:r>
      <w:r w:rsidR="005868D4">
        <w:t xml:space="preserve"> ploča suda</w:t>
      </w:r>
    </w:p>
    <w:p w:rsidRDefault="00692252" w:rsidP="00692252" w:rsidR="00692252">
      <w:pPr>
        <w:spacing w:after="0"/>
        <w:jc w:val="both"/>
      </w:pPr>
    </w:p>
    <w:p w:rsidRDefault="00692252" w:rsidP="00692252" w:rsidR="00692252">
      <w:pPr>
        <w:spacing w:after="0"/>
        <w:jc w:val="both"/>
      </w:pPr>
    </w:p>
    <w:p w:rsidRDefault="00692252" w:rsidP="00692252" w:rsidR="00692252">
      <w:pPr>
        <w:spacing w:after="0"/>
        <w:jc w:val="both"/>
      </w:pPr>
    </w:p>
    <w:p w:rsidRDefault="00692252" w:rsidP="00692252" w:rsidR="00692252">
      <w:pPr>
        <w:spacing w:after="0"/>
        <w:jc w:val="both"/>
      </w:pPr>
    </w:p>
    <w:p w:rsidRDefault="00692252" w:rsidP="00692252" w:rsidR="00692252">
      <w:pPr>
        <w:spacing w:after="0"/>
        <w:jc w:val="both"/>
      </w:pPr>
    </w:p>
    <w:p w:rsidRDefault="00692252" w:rsidP="00692252" w:rsidR="00692252">
      <w:pPr>
        <w:spacing w:after="0"/>
        <w:jc w:val="both"/>
      </w:pPr>
    </w:p>
    <w:p w:rsidRDefault="00692252" w:rsidP="00692252" w:rsidR="00692252">
      <w:pPr>
        <w:spacing w:after="0"/>
      </w:pPr>
    </w:p>
    <w:p w:rsidRDefault="00AE649C" w:rsidP="00692252" w:rsidR="00AE649C" w:rsidRPr="00B76F3C">
      <w:pPr>
        <w:pStyle w:val="Naslov3"/>
        <w:spacing w:after="0"/>
      </w:pPr>
    </w:p>
    <w:p w:rsidRDefault="00937FF9" w:rsidP="00692252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692252" w:rsidR="00AE649C" w:rsidRPr="00B76F3C">
      <w:pPr>
        <w:pStyle w:val="SudSjedite"/>
      </w:pPr>
      <w:r>
        <w:tab/>
      </w:r>
    </w:p>
    <w:p w:rsidRDefault="00CB0EA4" w:rsidP="00692252" w:rsidR="00CB0EA4">
      <w:pPr>
        <w:pStyle w:val="Naslovdokumenta"/>
        <w:spacing w:after="0"/>
      </w:pPr>
    </w:p>
    <w:p w:rsidRDefault="0071688E" w:rsidP="00692252" w:rsidR="0071688E">
      <w:pPr>
        <w:pStyle w:val="Poetniodjeljak"/>
        <w:spacing w:after="0"/>
      </w:pPr>
    </w:p>
    <w:p w:rsidRDefault="00A21F0D" w:rsidP="00692252" w:rsidR="00A21F0D">
      <w:pPr>
        <w:pStyle w:val="NormaleSPIS"/>
        <w:spacing w:after="0"/>
        <w:rPr>
          <w:noProof/>
        </w:rPr>
      </w:pPr>
    </w:p>
    <w:p w:rsidRDefault="00DA0242" w:rsidP="00692252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01D1" w:rsidP="00537B78" w:rsidR="00AC01D1">
      <w:r>
        <w:separator/>
      </w:r>
    </w:p>
  </w:endnote>
  <w:endnote w:id="0" w:type="continuationSeparator">
    <w:p w:rsidRDefault="00AC01D1" w:rsidP="00537B78" w:rsidR="00AC01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01D1" w:rsidP="00537B78" w:rsidR="00AC01D1">
      <w:r>
        <w:separator/>
      </w:r>
    </w:p>
  </w:footnote>
  <w:footnote w:id="0" w:type="continuationSeparator">
    <w:p w:rsidRDefault="00AC01D1" w:rsidP="00537B78" w:rsidR="00AC01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2252" w:rsidR="008333A9">
    <w:pPr>
      <w:pStyle w:val="Zaglavlje"/>
    </w:pPr>
    <w:r>
      <w:rPr>
        <w:rStyle w:val="PozadinaSvijetloCrvena"/>
        <w:shd w:fill="auto" w:color="auto" w:val="clear"/>
      </w:rPr>
      <w:t>Poslovni broj: 5 St-60/17-6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EBA1CB9"/>
    <w:multiLevelType w:val="hybridMultilevel"/>
    <w:tmpl w:val="A98AAC10"/>
    <w:lvl w:tplc="28DE5B4A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175D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396C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5A95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0FC8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8D4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25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57BC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01D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0B21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0258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St-60/2017-6</izvorni_sadrzaj>
    <derivirana_varijabla naziv="DomainObject.Oznaka_1">St-60/2017-6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St-60/2017</izvorni_sadrzaj>
    <derivirana_varijabla naziv="DomainObject.Predmet.OznakaBroj_1">St-60/2017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MOTO-OPREMA AMD društvo s ograničenom odgovornošću za prodaju motornih dijelova i opreme za motore</izvorni_sadrzaj>
    <derivirana_varijabla naziv="DomainObject.Predmet.ProtustrankaFormated_1">  MOTO-OPREMA AMD društvo s ograničenom odgovornošću za prodaju motornih dijelova i opreme za motore</derivirana_varijabla>
  </DomainObject.Predmet.ProtustrankaFormated>
  <DomainObject.Predmet.ProtustrankaFormatedOIB>
    <izvorni_sadrzaj>  MOTO-OPREMA AMD društvo s ograničenom odgovornošću za prodaju motornih dijelova i opreme za motore, OIB 84099062844</izvorni_sadrzaj>
    <derivirana_varijabla naziv="DomainObject.Predmet.ProtustrankaFormatedOIB_1">  MOTO-OPREMA AMD društvo s ograničenom odgovornošću za prodaju motornih dijelova i opreme za motore, OIB 84099062844</derivirana_varijabla>
  </DomainObject.Predmet.ProtustrankaFormatedOIB>
  <DomainObject.Predmet.ProtustrankaFormatedWithAdress>
    <izvorni_sadrzaj> MOTO-OPREMA AMD društvo s ograničenom odgovornošću za prodaju motornih dijelova i opreme za motore, M. Kovača 36, 40323 Podbrest</izvorni_sadrzaj>
    <derivirana_varijabla naziv="DomainObject.Predmet.ProtustrankaFormatedWithAdress_1"> MOTO-OPREMA AMD društvo s ograničenom odgovornošću za prodaju motornih dijelova i opreme za motore, M. Kovača 36, 40323 Podbrest</derivirana_varijabla>
  </DomainObject.Predmet.ProtustrankaFormatedWithAdress>
  <DomainObject.Predmet.ProtustrankaFormatedWithAdressOIB>
    <izvorni_sadrzaj> MOTO-OPREMA AMD društvo s ograničenom odgovornošću za prodaju motornih dijelova i opreme za motore, OIB 84099062844, M. Kovača 36, 40323 Podbrest</izvorni_sadrzaj>
    <derivirana_varijabla naziv="DomainObject.Predmet.ProtustrankaFormatedWithAdressOIB_1"> MOTO-OPREMA AMD društvo s ograničenom odgovornošću za prodaju motornih dijelova i opreme za motore, OIB 84099062844, M. Kovača 36, 40323 Podbrest</derivirana_varijabla>
  </DomainObject.Predmet.ProtustrankaFormatedWithAdressOIB>
  <DomainObject.Predmet.ProtustrankaWithAdress>
    <izvorni_sadrzaj>MOTO-OPREMA AMD društvo s ograničenom odgovornošću za prodaju motornih dijelova i opreme za motore M. Kovača 36, 40323 Podbrest</izvorni_sadrzaj>
    <derivirana_varijabla naziv="DomainObject.Predmet.ProtustrankaWithAdress_1">MOTO-OPREMA AMD društvo s ograničenom odgovornošću za prodaju motornih dijelova i opreme za motore M. Kovača 36, 40323 Podbrest</derivirana_varijabla>
  </DomainObject.Predmet.ProtustrankaWithAdress>
  <DomainObject.Predmet.ProtustrankaWithAdressOIB>
    <izvorni_sadrzaj>MOTO-OPREMA AMD društvo s ograničenom odgovornošću za prodaju motornih dijelova i opreme za motore, OIB 84099062844, M. Kovača 36, 40323 Podbrest</izvorni_sadrzaj>
    <derivirana_varijabla naziv="DomainObject.Predmet.ProtustrankaWithAdressOIB_1">MOTO-OPREMA AMD društvo s ograničenom odgovornošću za prodaju motornih dijelova i opreme za motore, OIB 84099062844, M. Kovača 36, 40323 Podbrest</derivirana_varijabla>
  </DomainObject.Predmet.ProtustrankaWithAdressOIB>
  <DomainObject.Predmet.ProtustrankaNazivFormated>
    <izvorni_sadrzaj>MOTO-OPREMA AMD društvo s ograničenom odgovornošću za prodaju motornih dijelova i opreme za motore</izvorni_sadrzaj>
    <derivirana_varijabla naziv="DomainObject.Predmet.ProtustrankaNazivFormated_1">MOTO-OPREMA AMD društvo s ograničenom odgovornošću za prodaju motornih dijelova i opreme za motore</derivirana_varijabla>
  </DomainObject.Predmet.ProtustrankaNazivFormated>
  <DomainObject.Predmet.ProtustrankaNazivFormatedOIB>
    <izvorni_sadrzaj>MOTO-OPREMA AMD društvo s ograničenom odgovornošću za prodaju motornih dijelova i opreme za motore, OIB 84099062844</izvorni_sadrzaj>
    <derivirana_varijabla naziv="DomainObject.Predmet.ProtustrankaNazivFormatedOIB_1">MOTO-OPREMA AMD društvo s ograničenom odgovornošću za prodaju motornih dijelova i opreme za motore, OIB 84099062844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168846.68</izvorni_sadrzaj>
    <derivirana_varijabla naziv="DomainObject.Predmet.TrenutnaVrijednost_1">168846.68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MOTO-OPREMA AMD društvo s ograničenom odgovornošću za prodaju motornih dijelova i opreme za motore</item>
    </izvorni_sadrzaj>
    <derivirana_varijabla naziv="DomainObject.Predmet.ProtuStrankaListFormated_1">
      <item>MOTO-OPREMA AMD društvo s ograničenom odgovornošću za prodaju motornih dijelova i opreme za motore</item>
    </derivirana_varijabla>
  </DomainObject.Predmet.ProtuStrankaListFormated>
  <DomainObject.Predmet.ProtuStrankaListFormatedOIB>
    <izvorni_sadrzaj>
      <item>MOTO-OPREMA AMD društvo s ograničenom odgovornošću za prodaju motornih dijelova i opreme za motore, OIB 84099062844</item>
    </izvorni_sadrzaj>
    <derivirana_varijabla naziv="DomainObject.Predmet.ProtuStrankaListFormatedOIB_1">
      <item>MOTO-OPREMA AMD društvo s ograničenom odgovornošću za prodaju motornih dijelova i opreme za motore, OIB 84099062844</item>
    </derivirana_varijabla>
  </DomainObject.Predmet.ProtuStrankaListFormatedOIB>
  <DomainObject.Predmet.ProtuStrankaListFormatedWithAdress>
    <izvorni_sadrzaj>
      <item>MOTO-OPREMA AMD društvo s ograničenom odgovornošću za prodaju motornih dijelova i opreme za motore, M. Kovača 36, 40323 Podbrest</item>
    </izvorni_sadrzaj>
    <derivirana_varijabla naziv="DomainObject.Predmet.ProtuStrankaListFormatedWithAdress_1">
      <item>MOTO-OPREMA AMD društvo s ograničenom odgovornošću za prodaju motornih dijelova i opreme za motore, M. Kovača 36, 40323 Podbrest</item>
    </derivirana_varijabla>
  </DomainObject.Predmet.ProtuStrankaListFormatedWithAdress>
  <DomainObject.Predmet.ProtuStrankaListFormatedWithAdressOIB>
    <izvorni_sadrzaj>
      <item>MOTO-OPREMA AMD društvo s ograničenom odgovornošću za prodaju motornih dijelova i opreme za motore, OIB 84099062844, M. Kovača 36, 40323 Podbrest</item>
    </izvorni_sadrzaj>
    <derivirana_varijabla naziv="DomainObject.Predmet.ProtuStrankaListFormatedWithAdressOIB_1">
      <item>MOTO-OPREMA AMD društvo s ograničenom odgovornošću za prodaju motornih dijelova i opreme za motore, OIB 84099062844, M. Kovača 36, 40323 Podbrest</item>
    </derivirana_varijabla>
  </DomainObject.Predmet.ProtuStrankaListFormatedWithAdressOIB>
  <DomainObject.Predmet.ProtuStrankaListNazivFormated>
    <izvorni_sadrzaj>
      <item>MOTO-OPREMA AMD društvo s ograničenom odgovornošću za prodaju motornih dijelova i opreme za motore</item>
    </izvorni_sadrzaj>
    <derivirana_varijabla naziv="DomainObject.Predmet.ProtuStrankaListNazivFormated_1">
      <item>MOTO-OPREMA AMD društvo s ograničenom odgovornošću za prodaju motornih dijelova i opreme za motore</item>
    </derivirana_varijabla>
  </DomainObject.Predmet.ProtuStrankaListNazivFormated>
  <DomainObject.Predmet.ProtuStrankaListNazivFormatedOIB>
    <izvorni_sadrzaj>
      <item>MOTO-OPREMA AMD društvo s ograničenom odgovornošću za prodaju motornih dijelova i opreme za motore, OIB 84099062844</item>
    </izvorni_sadrzaj>
    <derivirana_varijabla naziv="DomainObject.Predmet.ProtuStrankaListNazivFormatedOIB_1">
      <item>MOTO-OPREMA AMD društvo s ograničenom odgovornošću za prodaju motornih dijelova i opreme za motore, OIB 84099062844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St-60/2017-6</izvorni_sadrzaj>
    <derivirana_varijabla naziv="DomainObject.PoslovniBrojDokumenta_1">St-60/2017-6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MOTO-OPREMA AMD društvo s ograničenom odgovornošću za prodaju motornih dijelova i opreme za motore</izvorni_sadrzaj>
    <derivirana_varijabla naziv="DomainObject.Predmet.ProtustrankaIDrugi_1">MOTO-OPREMA AMD društvo s ograničenom odgovornošću za prodaju motornih dijelova i opreme za motore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MOTO-OPREMA AMD društvo s ograničenom odgovornošću za prodaju motornih dijelova i opreme za motore, OIB 84099062844, M. Kovača 36, 40323 Podbrest</izvorni_sadrzaj>
    <derivirana_varijabla naziv="DomainObject.Predmet.ProtustrankaIDrugiAdressOIB_1">MOTO-OPREMA AMD društvo s ograničenom odgovornošću za prodaju motornih dijelova i opreme za motore, OIB 84099062844, M. Kovača 36, 40323 Podbrest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MOTO-OPREMA AMD društvo s ograničenom odgovornošću za prodaju motornih dijelova i opreme za motore</item>
      <item>Sudski registar</item>
      <item>e-oglasna ploča</item>
    </izvorni_sadrzaj>
    <derivirana_varijabla naziv="DomainObject.Predmet.SudioniciListNaziv_1">
      <item>Financijska agencija</item>
      <item>MOTO-OPREMA AMD društvo s ograničenom odgovornošću za prodaju motornih dijelova i opreme za motore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MOTO-OPREMA AMD društvo s ograničenom odgovornošću za prodaju motornih dijelova i opreme za motore, OIB 84099062844, M. Kovača 36,40323 Podbrest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MOTO-OPREMA AMD društvo s ograničenom odgovornošću za prodaju motornih dijelova i opreme za motore, OIB 84099062844, M. Kovača 36,40323 Podbrest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1B4E27-FC63-41A4-8559-CBAFAB3F04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263</properties:Words>
  <properties:Characters>1349</properties:Characters>
  <properties:Lines>66</properties:Lines>
  <properties:Paragraphs>20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2017-02-23T08:00:00Z</cp:lastPrinted>
  <dcterms:modified xmlns:xsi="http://www.w3.org/2001/XMLSchema-instance" xsi:type="dcterms:W3CDTF">2017-02-23T08:00:00Z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St-60/2017-6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