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ED2FA2">
                    <w:rPr>
                      <w:sz w:val="22"/>
                      <w:szCs w:val="22"/>
                    </w:rPr>
                    <w:t>St-291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fb7a82" w14:paraId="9fb7a82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ED2FA2">
        <w:t>PANJIK j.d.o.o. za poljoprivredu i mljekarstvo, Široko Polje, Kolodvorska 93, MBS: 030146221, OIB: 83454281172</w:t>
      </w:r>
      <w:r>
        <w:t xml:space="preserve">,  temeljem članka 430. Stečajnog zakona (NN 71/15, dalje: SZ), dana </w:t>
      </w:r>
      <w:r w:rsidR="00B84EAB">
        <w:t xml:space="preserve">25. travnja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ED2FA2">
        <w:t xml:space="preserve">PANJIK j.d.o.o. za poljoprivredu i mljekarstvo, Široko Polje, Kolodvorska 93, MBS: 030146221, OIB: 83454281172, </w:t>
      </w:r>
      <w:r>
        <w:t xml:space="preserve"> na temelju neizvršenih osnova za plaćanje iznosi </w:t>
      </w:r>
      <w:r w:rsidR="00113033">
        <w:t xml:space="preserve">72.504,17 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ED2FA2">
        <w:t>Josip Blažević, OIB: 02887631681, Široko Polje, Kolodvorska 93</w:t>
      </w:r>
      <w:r>
        <w:t xml:space="preserve">, </w:t>
      </w:r>
      <w:r w:rsidR="00A7436F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ED2FA2">
        <w:t>291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ED2FA2">
        <w:t>25</w:t>
      </w:r>
      <w:r w:rsidR="00CC333B">
        <w:t xml:space="preserve">. </w:t>
      </w:r>
      <w:r w:rsidR="00ED2FA2">
        <w:t>travnja</w:t>
      </w:r>
      <w:r w:rsidR="00CC333B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jc w:val="both"/>
        <w:rPr>
          <w:bCs/>
        </w:rPr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ED2FA2">
        <w:t>25</w:t>
      </w:r>
      <w:r>
        <w:t>.</w:t>
      </w:r>
      <w:r w:rsidR="00ED2FA2">
        <w:t>6</w:t>
      </w:r>
      <w:r>
        <w:t>.2018.</w:t>
      </w:r>
    </w:p>
    <w:p w:rsidRDefault="00086280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86280"/>
    <w:rsid w:val="000E3CD9"/>
    <w:rsid w:val="00113033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6E68"/>
    <w:rsid w:val="006320D2"/>
    <w:rsid w:val="006414F4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7436F"/>
    <w:rsid w:val="00A958D2"/>
    <w:rsid w:val="00AB536E"/>
    <w:rsid w:val="00AD67F8"/>
    <w:rsid w:val="00B6125C"/>
    <w:rsid w:val="00B84EAB"/>
    <w:rsid w:val="00C13E72"/>
    <w:rsid w:val="00C3258D"/>
    <w:rsid w:val="00C82963"/>
    <w:rsid w:val="00CA7F62"/>
    <w:rsid w:val="00CC333B"/>
    <w:rsid w:val="00D61325"/>
    <w:rsid w:val="00D71279"/>
    <w:rsid w:val="00D87EF8"/>
    <w:rsid w:val="00DF2CDA"/>
    <w:rsid w:val="00E42342"/>
    <w:rsid w:val="00E63D95"/>
    <w:rsid w:val="00E958F4"/>
    <w:rsid w:val="00ED2FA2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6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2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2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2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2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6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2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2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2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2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2018.</izvorni_sadrzaj>
    <derivirana_varijabla naziv="DomainObject.Predmet.DatumOsnivanja_1">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St-291/2018</izvorni_sadrzaj>
    <derivirana_varijabla naziv="DomainObject.Predmet.OznakaBroj_1">St-291/2018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PANJIK j.d.o.o. za poljoprivredu i mljekarstvo</izvorni_sadrzaj>
    <derivirana_varijabla naziv="DomainObject.Predmet.ProtustrankaFormated_1">  PANJIK j.d.o.o. za poljoprivredu i mljekarstvo</derivirana_varijabla>
  </DomainObject.Predmet.ProtustrankaFormated>
  <DomainObject.Predmet.ProtustrankaFormatedOIB>
    <izvorni_sadrzaj>  PANJIK j.d.o.o. za poljoprivredu i mljekarstvo, OIB 83454281172</izvorni_sadrzaj>
    <derivirana_varijabla naziv="DomainObject.Predmet.ProtustrankaFormatedOIB_1">  PANJIK j.d.o.o. za poljoprivredu i mljekarstvo, OIB 83454281172</derivirana_varijabla>
  </DomainObject.Predmet.ProtustrankaFormatedOIB>
  <DomainObject.Predmet.ProtustrankaFormatedWithAdress>
    <izvorni_sadrzaj> PANJIK j.d.o.o. za poljoprivredu i mljekarstvo, Kolodvorska 93, 31403 Široko Polje</izvorni_sadrzaj>
    <derivirana_varijabla naziv="DomainObject.Predmet.ProtustrankaFormatedWithAdress_1"> PANJIK j.d.o.o. za poljoprivredu i mljekarstvo, Kolodvorska 93, 31403 Široko Polje</derivirana_varijabla>
  </DomainObject.Predmet.ProtustrankaFormatedWithAdress>
  <DomainObject.Predmet.ProtustrankaFormatedWithAdressOIB>
    <izvorni_sadrzaj> PANJIK j.d.o.o. za poljoprivredu i mljekarstvo, OIB 83454281172, Kolodvorska 93, 31403 Široko Polje</izvorni_sadrzaj>
    <derivirana_varijabla naziv="DomainObject.Predmet.ProtustrankaFormatedWithAdressOIB_1"> PANJIK j.d.o.o. za poljoprivredu i mljekarstvo, OIB 83454281172, Kolodvorska 93, 31403 Široko Polje</derivirana_varijabla>
  </DomainObject.Predmet.ProtustrankaFormatedWithAdressOIB>
  <DomainObject.Predmet.ProtustrankaWithAdress>
    <izvorni_sadrzaj>PANJIK j.d.o.o. za poljoprivredu i mljekarstvo Kolodvorska 93, 31403 Široko Polje</izvorni_sadrzaj>
    <derivirana_varijabla naziv="DomainObject.Predmet.ProtustrankaWithAdress_1">PANJIK j.d.o.o. za poljoprivredu i mljekarstvo Kolodvorska 93, 31403 Široko Polje</derivirana_varijabla>
  </DomainObject.Predmet.ProtustrankaWithAdress>
  <DomainObject.Predmet.ProtustrankaWithAdressOIB>
    <izvorni_sadrzaj>PANJIK j.d.o.o. za poljoprivredu i mljekarstvo, OIB 83454281172, Kolodvorska 93, 31403 Široko Polje</izvorni_sadrzaj>
    <derivirana_varijabla naziv="DomainObject.Predmet.ProtustrankaWithAdressOIB_1">PANJIK j.d.o.o. za poljoprivredu i mljekarstvo, OIB 83454281172, Kolodvorska 93, 31403 Široko Polje</derivirana_varijabla>
  </DomainObject.Predmet.ProtustrankaWithAdressOIB>
  <DomainObject.Predmet.ProtustrankaNazivFormated>
    <izvorni_sadrzaj>PANJIK j.d.o.o. za poljoprivredu i mljekarstvo</izvorni_sadrzaj>
    <derivirana_varijabla naziv="DomainObject.Predmet.ProtustrankaNazivFormated_1">PANJIK j.d.o.o. za poljoprivredu i mljekarstvo</derivirana_varijabla>
  </DomainObject.Predmet.ProtustrankaNazivFormated>
  <DomainObject.Predmet.ProtustrankaNazivFormatedOIB>
    <izvorni_sadrzaj>PANJIK j.d.o.o. za poljoprivredu i mljekarstvo, OIB 83454281172</izvorni_sadrzaj>
    <derivirana_varijabla naziv="DomainObject.Predmet.ProtustrankaNazivFormatedOIB_1">PANJIK j.d.o.o. za poljoprivredu i mljekarstvo, OIB 83454281172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PANJIK j.d.o.o. za poljoprivredu i mljekarstvo</item>
    </izvorni_sadrzaj>
    <derivirana_varijabla naziv="DomainObject.Predmet.ProtuStrankaListFormated_1">
      <item>PANJIK j.d.o.o. za poljoprivredu i mljekarstvo</item>
    </derivirana_varijabla>
  </DomainObject.Predmet.ProtuStrankaListFormated>
  <DomainObject.Predmet.ProtuStrankaListFormatedOIB>
    <izvorni_sadrzaj>
      <item>PANJIK j.d.o.o. za poljoprivredu i mljekarstvo, OIB 83454281172</item>
    </izvorni_sadrzaj>
    <derivirana_varijabla naziv="DomainObject.Predmet.ProtuStrankaListFormatedOIB_1">
      <item>PANJIK j.d.o.o. za poljoprivredu i mljekarstvo, OIB 83454281172</item>
    </derivirana_varijabla>
  </DomainObject.Predmet.ProtuStrankaListFormatedOIB>
  <DomainObject.Predmet.ProtuStrankaListFormatedWithAdress>
    <izvorni_sadrzaj>
      <item>PANJIK j.d.o.o. za poljoprivredu i mljekarstvo, Kolodvorska 93, 31403 Široko Polje</item>
    </izvorni_sadrzaj>
    <derivirana_varijabla naziv="DomainObject.Predmet.ProtuStrankaListFormatedWithAdress_1">
      <item>PANJIK j.d.o.o. za poljoprivredu i mljekarstvo, Kolodvorska 93, 31403 Široko Polje</item>
    </derivirana_varijabla>
  </DomainObject.Predmet.ProtuStrankaListFormatedWithAdress>
  <DomainObject.Predmet.ProtuStrankaListFormatedWithAdressOIB>
    <izvorni_sadrzaj>
      <item>PANJIK j.d.o.o. za poljoprivredu i mljekarstvo, OIB 83454281172, Kolodvorska 93, 31403 Široko Polje</item>
    </izvorni_sadrzaj>
    <derivirana_varijabla naziv="DomainObject.Predmet.ProtuStrankaListFormatedWithAdressOIB_1">
      <item>PANJIK j.d.o.o. za poljoprivredu i mljekarstvo, OIB 83454281172, Kolodvorska 93, 31403 Široko Polje</item>
    </derivirana_varijabla>
  </DomainObject.Predmet.ProtuStrankaListFormatedWithAdressOIB>
  <DomainObject.Predmet.ProtuStrankaListNazivFormated>
    <izvorni_sadrzaj>
      <item>PANJIK j.d.o.o. za poljoprivredu i mljekarstvo</item>
    </izvorni_sadrzaj>
    <derivirana_varijabla naziv="DomainObject.Predmet.ProtuStrankaListNazivFormated_1">
      <item>PANJIK j.d.o.o. za poljoprivredu i mljekarstvo</item>
    </derivirana_varijabla>
  </DomainObject.Predmet.ProtuStrankaListNazivFormated>
  <DomainObject.Predmet.ProtuStrankaListNazivFormatedOIB>
    <izvorni_sadrzaj>
      <item>PANJIK j.d.o.o. za poljoprivredu i mljekarstvo, OIB 83454281172</item>
    </izvorni_sadrzaj>
    <derivirana_varijabla naziv="DomainObject.Predmet.ProtuStrankaListNazivFormatedOIB_1">
      <item>PANJIK j.d.o.o. za poljoprivredu i mljekarstvo, OIB 83454281172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PANJIK j.d.o.o. za poljoprivredu i mljekarstvo</izvorni_sadrzaj>
    <derivirana_varijabla naziv="DomainObject.Predmet.ProtustrankaIDrugi_1">PANJIK j.d.o.o. za poljoprivredu i mljekarstvo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PANJIK j.d.o.o. za poljoprivredu i mljekarstvo, OIB 83454281172, Kolodvorska 93, 31403 Široko Polje</izvorni_sadrzaj>
    <derivirana_varijabla naziv="DomainObject.Predmet.ProtustrankaIDrugiAdressOIB_1">PANJIK j.d.o.o. za poljoprivredu i mljekarstvo, OIB 83454281172, Kolodvorska 93, 31403 Široko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PANJIK j.d.o.o. za poljoprivredu i mljekarstvo</item>
    </izvorni_sadrzaj>
    <derivirana_varijabla naziv="DomainObject.Predmet.SudioniciListNaziv_1">
      <item>FINA RC OSIJEK</item>
      <item>PANJIK j.d.o.o. za poljoprivredu i mljekarstvo</item>
    </derivirana_varijabla>
  </DomainObject.Predmet.SudioniciListNaziv>
  <DomainObject.Predmet.SudioniciListAdressOIB>
    <izvorni_sadrzaj>
      <item>FINA RC OSIJEK, OIB 85821130368</item>
      <item>PANJIK j.d.o.o. za poljoprivredu i mljekarstvo, OIB 83454281172, Kolodvorska 93,31403 Široko Polje</item>
    </izvorni_sadrzaj>
    <derivirana_varijabla naziv="DomainObject.Predmet.SudioniciListAdressOIB_1">
      <item>FINA RC OSIJEK, OIB 85821130368</item>
      <item>PANJIK j.d.o.o. za poljoprivredu i mljekarstvo, OIB 83454281172, Kolodvorska 93,31403 Široko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83454281172</item>
    </izvorni_sadrzaj>
    <derivirana_varijabla naziv="DomainObject.Predmet.SudioniciListNazivOIB_1">
      <item>, OIB 85821130368</item>
      <item>, OIB 83454281172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2161</properties:Characters>
  <properties:Lines>47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2018-04-25T07:40:00Z</dcterms:created>
  <dc:creator>Snježana Andrijanić</dc:creator>
  <cp:lastModifiedBy>Gordana Harc</cp:lastModifiedBy>
  <cp:lastPrinted>2018-04-25T07:41:00Z</cp:lastPrinted>
  <dcterms:modified xmlns:xsi="http://www.w3.org/2001/XMLSchema-instance" xsi:type="dcterms:W3CDTF">2018-04-25T07:49:00Z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- 291-18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