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fc99" w14:paraId="73bfc99" w:rsidRDefault="001837A9" w:rsidP="001837A9" w:rsidR="001837A9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</w:t>
      </w:r>
      <w:r>
        <w:t xml:space="preserve"> </w:t>
      </w:r>
      <w:r w:rsidRPr="006572C0">
        <w:t xml:space="preserve">       </w:t>
      </w:r>
      <w:r w:rsidRPr="006572C0">
        <w:rPr>
          <w:noProof/>
        </w:rPr>
        <w:drawing>
          <wp:inline distR="0" distL="0" distB="0" distT="0">
            <wp:extent cy="745695" cx="599847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597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</w:p>
    <w:p w:rsidRDefault="001837A9" w:rsidP="001837A9" w:rsidR="001837A9" w:rsidRPr="006572C0">
      <w:pPr>
        <w:jc w:val="both"/>
      </w:pPr>
      <w:r w:rsidRPr="006572C0">
        <w:t xml:space="preserve">   REPUBLIKA HRVATSKA</w:t>
      </w:r>
      <w:r w:rsidR="005550D5">
        <w:tab/>
      </w:r>
      <w:r w:rsidR="005550D5">
        <w:tab/>
      </w:r>
      <w:r w:rsidR="005550D5">
        <w:tab/>
      </w:r>
      <w:r w:rsidR="005550D5">
        <w:tab/>
      </w:r>
      <w:r w:rsidR="005550D5">
        <w:tab/>
      </w:r>
      <w:r w:rsidR="005550D5">
        <w:tab/>
        <w:t xml:space="preserve">     </w:t>
      </w:r>
      <w:r>
        <w:t>2 St-174/2018-</w:t>
      </w:r>
      <w:r w:rsidR="005550D5">
        <w:t>28</w:t>
      </w:r>
    </w:p>
    <w:p w:rsidRDefault="001837A9" w:rsidP="001837A9" w:rsidR="001837A9" w:rsidRPr="006572C0">
      <w:pPr>
        <w:jc w:val="both"/>
      </w:pPr>
      <w:r w:rsidRPr="006572C0">
        <w:t>TRGOVAČKI SUD U PAZINU</w:t>
      </w:r>
    </w:p>
    <w:p w:rsidRDefault="001837A9" w:rsidP="001837A9" w:rsidR="001837A9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1837A9" w:rsidP="001837A9" w:rsidR="001837A9" w:rsidRPr="006572C0">
      <w:pPr>
        <w:jc w:val="both"/>
      </w:pPr>
    </w:p>
    <w:p w:rsidRDefault="001837A9" w:rsidP="001837A9" w:rsidR="001837A9" w:rsidRPr="006572C0">
      <w:pPr>
        <w:jc w:val="center"/>
      </w:pPr>
      <w:r w:rsidRPr="006572C0">
        <w:t>R E P U B L I K A  H R V A T S K A</w:t>
      </w:r>
    </w:p>
    <w:p w:rsidRDefault="001837A9" w:rsidP="001837A9" w:rsidR="001837A9" w:rsidRPr="006572C0">
      <w:pPr>
        <w:jc w:val="center"/>
      </w:pPr>
    </w:p>
    <w:p w:rsidRDefault="001837A9" w:rsidP="001837A9" w:rsidR="001837A9" w:rsidRPr="006572C0">
      <w:pPr>
        <w:jc w:val="center"/>
      </w:pPr>
      <w:r w:rsidRPr="006572C0">
        <w:t>R J E Š E N J E</w:t>
      </w:r>
    </w:p>
    <w:p w:rsidRDefault="00624BD9" w:rsidP="001837A9" w:rsidR="00624BD9" w:rsidRPr="006572C0">
      <w:pPr>
        <w:jc w:val="center"/>
      </w:pPr>
    </w:p>
    <w:p w:rsidRDefault="001837A9" w:rsidP="001837A9" w:rsidR="001837A9" w:rsidRPr="005550D5">
      <w:pPr>
        <w:jc w:val="both"/>
      </w:pPr>
      <w:r w:rsidRPr="006572C0">
        <w:tab/>
        <w:t xml:space="preserve">Trgovački sud u Pazinu, po stečajnom sucu Adrijani Labinjan Skok, u stečajnom postupku nad </w:t>
      </w:r>
      <w:r w:rsidRPr="00FD4346">
        <w:t>Stečajnom masom iza N H R Grupa d.o.o. u stečaju, Zagreb, Petrinjska 28, OIB: 47484893</w:t>
      </w:r>
      <w:r w:rsidRPr="005550D5">
        <w:t>327, 13. rujna 2018.</w:t>
      </w:r>
    </w:p>
    <w:p w:rsidRDefault="001837A9" w:rsidP="001837A9" w:rsidR="001837A9" w:rsidRPr="00252CC9">
      <w:pPr>
        <w:jc w:val="center"/>
      </w:pPr>
    </w:p>
    <w:p w:rsidRDefault="001837A9" w:rsidP="001837A9" w:rsidR="001837A9" w:rsidRPr="00252CC9">
      <w:pPr>
        <w:jc w:val="center"/>
      </w:pPr>
      <w:r w:rsidRPr="00252CC9">
        <w:t>r i j e š i o  j e</w:t>
      </w:r>
    </w:p>
    <w:p w:rsidRDefault="001837A9" w:rsidP="001837A9" w:rsidR="001837A9" w:rsidRPr="00252CC9">
      <w:pPr>
        <w:jc w:val="center"/>
      </w:pPr>
    </w:p>
    <w:p w:rsidRDefault="001837A9" w:rsidP="001837A9" w:rsidR="001837A9" w:rsidRPr="00252CC9">
      <w:pPr>
        <w:jc w:val="both"/>
      </w:pPr>
      <w:r w:rsidRPr="00252CC9">
        <w:tab/>
        <w:t xml:space="preserve">U stečajnom postupku nad </w:t>
      </w:r>
      <w:r w:rsidRPr="00FD4346">
        <w:t>Stečajnom masom iza N H R Grupa d.o.o. u stečaju, Zagreb, Petrinjska 28, OIB: 47484893327</w:t>
      </w:r>
      <w:r w:rsidRPr="00252CC9">
        <w:t>, utvrđene su:</w:t>
      </w:r>
    </w:p>
    <w:p w:rsidRDefault="001837A9" w:rsidP="001837A9" w:rsidR="001837A9" w:rsidRPr="00252CC9">
      <w:pPr>
        <w:jc w:val="both"/>
      </w:pPr>
    </w:p>
    <w:p w:rsidRDefault="001837A9" w:rsidP="001837A9" w:rsidR="001837A9" w:rsidRPr="00252CC9">
      <w:pPr>
        <w:jc w:val="both"/>
      </w:pPr>
      <w:r w:rsidRPr="00252CC9">
        <w:tab/>
        <w:t>A) tražbine prvog višeg isplatnog reda:</w:t>
      </w:r>
    </w:p>
    <w:p w:rsidRDefault="00693FBC" w:rsidP="001837A9" w:rsidR="00693FBC">
      <w:pPr>
        <w:jc w:val="both"/>
      </w:pPr>
    </w:p>
    <w:p w:rsidRDefault="001837A9" w:rsidP="001837A9" w:rsidR="001837A9" w:rsidRPr="00252CC9">
      <w:pPr>
        <w:jc w:val="both"/>
      </w:pPr>
      <w:r w:rsidRPr="00252CC9">
        <w:tab/>
        <w:t xml:space="preserve">1. </w:t>
      </w:r>
      <w:r w:rsidR="005550D5" w:rsidRPr="00AE0CB1">
        <w:t>Republika Hrvatska, Ministarstvo financija, Porezna uprava, Područni ured Pazin, Rovinjska 2a, Pula, OIB: 52634238587</w:t>
      </w:r>
      <w:r w:rsidRPr="005B1F3C">
        <w:t>, u iznosu od 7.377,44 kn</w:t>
      </w:r>
      <w:r w:rsidRPr="00252CC9">
        <w:t>.</w:t>
      </w:r>
    </w:p>
    <w:p w:rsidRDefault="001837A9" w:rsidP="001837A9" w:rsidR="001837A9" w:rsidRPr="00252CC9">
      <w:pPr>
        <w:ind w:firstLine="708"/>
        <w:jc w:val="both"/>
      </w:pPr>
    </w:p>
    <w:p w:rsidRDefault="001837A9" w:rsidP="001837A9" w:rsidR="001837A9" w:rsidRPr="00252CC9">
      <w:pPr>
        <w:jc w:val="both"/>
      </w:pPr>
      <w:r w:rsidRPr="00252CC9">
        <w:tab/>
        <w:t>B)  tražbine drugog višeg isplatnog reda:</w:t>
      </w:r>
    </w:p>
    <w:p w:rsidRDefault="001837A9" w:rsidP="001837A9" w:rsidR="001837A9" w:rsidRPr="00252CC9">
      <w:pPr>
        <w:jc w:val="both"/>
      </w:pPr>
    </w:p>
    <w:p w:rsidRDefault="001837A9" w:rsidP="001837A9" w:rsidR="001837A9" w:rsidRPr="00252CC9">
      <w:pPr>
        <w:ind w:firstLine="708"/>
        <w:jc w:val="both"/>
      </w:pPr>
      <w:r w:rsidRPr="00252CC9">
        <w:t xml:space="preserve">1. </w:t>
      </w:r>
      <w:r w:rsidR="005550D5" w:rsidRPr="00AE0CB1">
        <w:t>Republika Hrvatska, Ministarstvo financija, Porezna uprava, Područni ured Pazin, Rovinjska 2a, Pula, OIB: 52634238587</w:t>
      </w:r>
      <w:r w:rsidRPr="001177A5">
        <w:t>, u iznosu od 9.009.484,22 kn</w:t>
      </w:r>
      <w:r w:rsidRPr="00252CC9">
        <w:t>.</w:t>
      </w:r>
    </w:p>
    <w:p w:rsidRDefault="001837A9" w:rsidP="001837A9" w:rsidR="001837A9">
      <w:pPr>
        <w:ind w:firstLine="708"/>
        <w:jc w:val="both"/>
      </w:pPr>
      <w:r w:rsidRPr="00252CC9">
        <w:t xml:space="preserve">2. </w:t>
      </w:r>
      <w:r w:rsidR="005550D5" w:rsidRPr="00AF26F9">
        <w:t>HRVATSKE VODE</w:t>
      </w:r>
      <w:r w:rsidR="005550D5">
        <w:t xml:space="preserve"> – pravna osoba za upravljanje vodama</w:t>
      </w:r>
      <w:r w:rsidR="005550D5" w:rsidRPr="00AF26F9">
        <w:t>, Ulica grada Vukovara 220, Zagreb, OIB: 28921383001</w:t>
      </w:r>
      <w:r>
        <w:t>,</w:t>
      </w:r>
      <w:r w:rsidRPr="00AF26F9">
        <w:t xml:space="preserve"> u iznosu od 2.025,72 kn</w:t>
      </w:r>
      <w:r w:rsidRPr="00252CC9">
        <w:t>.</w:t>
      </w:r>
    </w:p>
    <w:p w:rsidRDefault="001837A9" w:rsidP="001837A9" w:rsidR="001837A9">
      <w:pPr>
        <w:ind w:firstLine="708"/>
        <w:jc w:val="both"/>
      </w:pPr>
      <w:r>
        <w:t>3</w:t>
      </w:r>
      <w:r w:rsidRPr="00AF26F9">
        <w:t xml:space="preserve">. </w:t>
      </w:r>
      <w:r w:rsidR="005550D5">
        <w:t>HRVATSKE ŠUME d.o.o., Ljudevita Farkaša Vukotinovića 2, Zagreb, OIB: 69693144506</w:t>
      </w:r>
      <w:r w:rsidRPr="00AF26F9">
        <w:t xml:space="preserve">, u iznosu od </w:t>
      </w:r>
      <w:r>
        <w:t>41.874,99</w:t>
      </w:r>
      <w:r w:rsidRPr="00AF26F9">
        <w:t xml:space="preserve"> kn</w:t>
      </w:r>
      <w:r>
        <w:t>.</w:t>
      </w:r>
    </w:p>
    <w:p w:rsidRDefault="001837A9" w:rsidP="001837A9" w:rsidR="001837A9" w:rsidRPr="00252CC9">
      <w:pPr>
        <w:ind w:firstLine="708"/>
        <w:jc w:val="both"/>
      </w:pPr>
      <w:r>
        <w:t>4</w:t>
      </w:r>
      <w:r w:rsidRPr="00AF26F9">
        <w:t xml:space="preserve">. </w:t>
      </w:r>
      <w:r>
        <w:t>HETA ASSET RESOLUTION AG, Alpen-Adria-Platz 1, Klagenfurt, OIB: 90730821413</w:t>
      </w:r>
      <w:r w:rsidRPr="00AF26F9">
        <w:t xml:space="preserve">, u iznosu od </w:t>
      </w:r>
      <w:r>
        <w:t>682.960,83</w:t>
      </w:r>
      <w:r w:rsidRPr="00AF26F9">
        <w:t xml:space="preserve"> kn</w:t>
      </w:r>
      <w:r>
        <w:t>.</w:t>
      </w:r>
    </w:p>
    <w:p w:rsidRDefault="001837A9" w:rsidP="001837A9" w:rsidR="001837A9" w:rsidRPr="00252CC9">
      <w:pPr>
        <w:ind w:firstLine="540"/>
        <w:jc w:val="center"/>
      </w:pPr>
    </w:p>
    <w:p w:rsidRDefault="001837A9" w:rsidP="001837A9" w:rsidR="001837A9" w:rsidRPr="00252CC9">
      <w:pPr>
        <w:ind w:left="360"/>
        <w:jc w:val="center"/>
      </w:pPr>
      <w:r w:rsidRPr="00252CC9">
        <w:t>Obrazloženje</w:t>
      </w:r>
    </w:p>
    <w:p w:rsidRDefault="001837A9" w:rsidP="001837A9" w:rsidR="001837A9" w:rsidRPr="00252CC9">
      <w:pPr>
        <w:ind w:left="360"/>
        <w:jc w:val="center"/>
      </w:pPr>
    </w:p>
    <w:p w:rsidRDefault="001837A9" w:rsidP="001837A9" w:rsidR="001837A9" w:rsidRPr="00252CC9">
      <w:pPr>
        <w:jc w:val="both"/>
      </w:pPr>
      <w:r w:rsidRPr="00252CC9">
        <w:tab/>
        <w:t xml:space="preserve">Na ispitnom ročištu održanom 13. </w:t>
      </w:r>
      <w:r>
        <w:t>rujna 2018</w:t>
      </w:r>
      <w:r w:rsidRPr="00252CC9">
        <w:t>. ispitane su prijave tražbina prema svojim iznosima i redu. Stečajni sudac je temeljem čl. 264. Stečajnog zakona (dalje: SZ, NN 71/15) sastavio tablicu ispitanih tražbina u kojoj su za svaku tražbinu uneseni podaci u kojoj je mjeri tražbina utvrđena prema svom iznosu i svom redu.</w:t>
      </w:r>
    </w:p>
    <w:p w:rsidRDefault="001837A9" w:rsidP="001837A9" w:rsidR="001837A9" w:rsidRPr="00252CC9">
      <w:pPr>
        <w:jc w:val="both"/>
      </w:pPr>
      <w:r w:rsidRPr="00252CC9">
        <w:tab/>
        <w:t>Tražbine prvog i drugog višeg isplatnog reda pod točkama A) i B) izreke ovog rješenja smatraju se utvrđenim, budući ih je priznao stečajni upravitelj a nisu osporili vjerovnici (čl. 263. SZ-a). Tražbine vjerovnika koje su priznate u cijelosti nisu posebno obrazložene.</w:t>
      </w:r>
    </w:p>
    <w:p w:rsidRDefault="001837A9" w:rsidP="001837A9" w:rsidR="001837A9" w:rsidRPr="00252CC9">
      <w:pPr>
        <w:jc w:val="both"/>
      </w:pPr>
    </w:p>
    <w:p w:rsidRDefault="001837A9" w:rsidP="00693FBC" w:rsidR="001837A9" w:rsidRPr="00252CC9">
      <w:pPr>
        <w:jc w:val="center"/>
      </w:pPr>
      <w:r w:rsidRPr="00252CC9">
        <w:t>U Pazin</w:t>
      </w:r>
      <w:r w:rsidRPr="005550D5">
        <w:t>u 13. rujna 201</w:t>
      </w:r>
      <w:r>
        <w:t>8</w:t>
      </w:r>
      <w:r w:rsidRPr="00252CC9">
        <w:t>.</w:t>
      </w:r>
    </w:p>
    <w:p w:rsidRDefault="001837A9" w:rsidP="001837A9" w:rsidR="001837A9" w:rsidRPr="00252CC9">
      <w:pPr>
        <w:ind w:firstLine="708" w:left="5664"/>
        <w:jc w:val="center"/>
      </w:pPr>
      <w:r>
        <w:t>Stečajna</w:t>
      </w:r>
      <w:r w:rsidRPr="00252CC9">
        <w:t xml:space="preserve"> su</w:t>
      </w:r>
      <w:r>
        <w:t>tkinja</w:t>
      </w:r>
    </w:p>
    <w:p w:rsidRDefault="001837A9" w:rsidP="001837A9" w:rsidR="001837A9" w:rsidRPr="00252CC9">
      <w:pPr>
        <w:ind w:firstLine="708" w:left="4956"/>
        <w:jc w:val="center"/>
      </w:pPr>
      <w:r w:rsidRPr="00252CC9">
        <w:t xml:space="preserve">       </w:t>
      </w:r>
      <w:r>
        <w:t xml:space="preserve">    Adrijana Labinjan Skok, v.r.</w:t>
      </w:r>
    </w:p>
    <w:p w:rsidRDefault="001837A9" w:rsidP="001837A9" w:rsidR="001837A9" w:rsidRPr="006572C0">
      <w:pPr>
        <w:ind w:firstLine="708" w:left="4956"/>
        <w:jc w:val="center"/>
      </w:pPr>
    </w:p>
    <w:p w:rsidRDefault="001837A9" w:rsidP="001837A9" w:rsidR="001837A9" w:rsidRPr="00FD608B">
      <w:pPr>
        <w:jc w:val="both"/>
      </w:pPr>
      <w:r w:rsidRPr="00FD608B">
        <w:t>UPUTA O PRAVNOM LIJEKU:</w:t>
      </w:r>
    </w:p>
    <w:p w:rsidRDefault="001837A9" w:rsidP="001837A9" w:rsidR="001837A9" w:rsidRPr="00C664CF">
      <w:pPr>
        <w:jc w:val="both"/>
      </w:pPr>
      <w:r w:rsidRPr="00C664CF">
        <w:tab/>
        <w:t>Protiv ovog rješenja pravo na žalbu ima stečajni upravitelj i svaki vjerovnik u dijelu koji se tiče njegove prijavljene tražb</w:t>
      </w:r>
      <w:r>
        <w:t>ine i tražbine koju je osporio</w:t>
      </w:r>
      <w:r w:rsidRPr="00C664CF">
        <w:t xml:space="preserve">. Žalba se podnosi u roku od 8 dana od dana </w:t>
      </w:r>
      <w:r>
        <w:t>dostav</w:t>
      </w:r>
      <w:r w:rsidRPr="00C664CF">
        <w:t>e rješenja</w:t>
      </w:r>
      <w:r>
        <w:t>,</w:t>
      </w:r>
      <w:r w:rsidRPr="00C664CF">
        <w:t xml:space="preserve"> </w:t>
      </w:r>
      <w:r w:rsidRPr="00EA4D35">
        <w:t xml:space="preserve">a dostava se smatra obavljenom istekom osmog dana od dana objave rješenja na mrežnoj stranici e-Oglasna ploča sudova </w:t>
      </w:r>
      <w:r w:rsidRPr="00C664CF">
        <w:t xml:space="preserve">(čl. 12. st. 1. i 2. </w:t>
      </w:r>
      <w:r>
        <w:t>SZ-a</w:t>
      </w:r>
      <w:r w:rsidRPr="00C664CF">
        <w:t>)</w:t>
      </w:r>
      <w:r>
        <w:t>. Žalba se podnosi</w:t>
      </w:r>
      <w:r w:rsidRPr="00C664CF">
        <w:t xml:space="preserve"> putem ovog suda u tri primjerka, a o žalbi odlučuje Visoki trgovački sud Republike Hrvatske. </w:t>
      </w:r>
    </w:p>
    <w:p w:rsidRDefault="001837A9" w:rsidP="001837A9" w:rsidR="001837A9" w:rsidRPr="006572C0">
      <w:pPr>
        <w:ind w:left="7080"/>
        <w:jc w:val="both"/>
      </w:pPr>
    </w:p>
    <w:p w:rsidRDefault="001837A9" w:rsidP="001837A9" w:rsidR="001837A9" w:rsidRPr="006572C0">
      <w:r w:rsidRPr="006572C0">
        <w:t xml:space="preserve">DNA:  </w:t>
      </w:r>
    </w:p>
    <w:p w:rsidRDefault="001837A9" w:rsidP="001837A9" w:rsidR="001837A9">
      <w:pPr>
        <w:jc w:val="both"/>
      </w:pPr>
      <w:r w:rsidRPr="006572C0">
        <w:t>- e-oglasna ploča suda 8 dana (čl. 265. st. 2. SZ-a)</w:t>
      </w:r>
    </w:p>
    <w:p w:rsidRDefault="001837A9" w:rsidP="001837A9" w:rsidR="001837A9"/>
    <w:p w:rsidRDefault="001837A9" w:rsidP="001837A9" w:rsidR="001837A9"/>
    <w:p w:rsidRDefault="001837A9" w:rsidP="001837A9" w:rsidR="001837A9"/>
    <w:p w:rsidRDefault="001837A9" w:rsidP="001837A9" w:rsidR="001837A9"/>
    <w:p w:rsidRDefault="00E67BD8" w:rsidR="00500701"/>
    <w:sectPr w:rsidSect="00252CC9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37A9" w:rsidP="001837A9" w:rsidR="001837A9">
      <w:r>
        <w:separator/>
      </w:r>
    </w:p>
  </w:endnote>
  <w:endnote w:id="0" w:type="continuationSeparator">
    <w:p w:rsidRDefault="001837A9" w:rsidP="001837A9" w:rsidR="001837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37A9" w:rsidP="001837A9" w:rsidR="001837A9">
      <w:r>
        <w:separator/>
      </w:r>
    </w:p>
  </w:footnote>
  <w:footnote w:id="0" w:type="continuationSeparator">
    <w:p w:rsidRDefault="001837A9" w:rsidP="001837A9" w:rsidR="001837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4BD9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7BD8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4BD9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7B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4BD9" w:rsidP="00D073C3" w:rsidR="00D073C3" w:rsidRPr="006572C0">
    <w:pPr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5550D5">
      <w:tab/>
      <w:t xml:space="preserve">     </w:t>
    </w:r>
    <w:r w:rsidR="001837A9">
      <w:t>2 St-174/2018-</w:t>
    </w:r>
    <w:r w:rsidR="005550D5">
      <w:t>28</w:t>
    </w:r>
  </w:p>
  <w:p w:rsidRDefault="00E67BD8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4BD9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37A9"/>
    <w:rsid w:val="001837A9"/>
    <w:rsid w:val="00554328"/>
    <w:rsid w:val="005550D5"/>
    <w:rsid w:val="00624BD9"/>
    <w:rsid w:val="00693FBC"/>
    <w:rsid w:val="00985388"/>
    <w:rsid w:val="00E6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37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837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837A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837A9"/>
  </w:style>
  <w:style w:styleId="Tekstbalonia" w:type="paragraph">
    <w:name w:val="Balloon Text"/>
    <w:basedOn w:val="Normal"/>
    <w:link w:val="TekstbaloniaChar"/>
    <w:uiPriority w:val="99"/>
    <w:semiHidden/>
    <w:unhideWhenUsed/>
    <w:rsid w:val="001837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37A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837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837A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7B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B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B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B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B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37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837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837A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837A9"/>
  </w:style>
  <w:style w:styleId="Tekstbalonia" w:type="paragraph">
    <w:name w:val="Balloon Text"/>
    <w:basedOn w:val="Normal"/>
    <w:link w:val="TekstbaloniaChar"/>
    <w:uiPriority w:val="99"/>
    <w:semiHidden/>
    <w:unhideWhenUsed/>
    <w:rsid w:val="001837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37A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837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837A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7B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B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B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B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B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St-174/2018</izvorni_sadrzaj>
    <derivirana_varijabla naziv="DomainObject.Predmet.OznakaBroj_1">St-174/2018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 H R Grupa d.o.o.  u stečaju</izvorni_sadrzaj>
    <derivirana_varijabla naziv="DomainObject.Predmet.ProtustrankaFormated_1">  Stečajna masa iza N H R Grupa d.o.o.  u stečaju</derivirana_varijabla>
  </DomainObject.Predmet.ProtustrankaFormated>
  <DomainObject.Predmet.ProtustrankaFormatedOIB>
    <izvorni_sadrzaj>  Stečajna masa iza N H R Grupa d.o.o.  u stečaju, OIB 47484893327</izvorni_sadrzaj>
    <derivirana_varijabla naziv="DomainObject.Predmet.ProtustrankaFormatedOIB_1">  Stečajna masa iza N H R Grupa d.o.o.  u stečaju, OIB 47484893327</derivirana_varijabla>
  </DomainObject.Predmet.ProtustrankaFormatedOIB>
  <DomainObject.Predmet.ProtustrankaFormatedWithAdress>
    <izvorni_sadrzaj> Stečajna masa iza N H R Grupa d.o.o.  u stečaju, Petrinjska 28, 10000 Zagreb</izvorni_sadrzaj>
    <derivirana_varijabla naziv="DomainObject.Predmet.ProtustrankaFormatedWithAdress_1"> Stečajna masa iza N H R Grupa d.o.o.  u stečaju, Petrinjska 28, 10000 Zagreb</derivirana_varijabla>
  </DomainObject.Predmet.ProtustrankaFormatedWithAdress>
  <DomainObject.Predmet.ProtustrankaFormatedWithAdressOIB>
    <izvorni_sadrzaj> Stečajna masa iza N H R Grupa d.o.o.  u stečaju, OIB 47484893327, Petrinjska 28, 10000 Zagreb</izvorni_sadrzaj>
    <derivirana_varijabla naziv="DomainObject.Predmet.ProtustrankaFormatedWithAdressOIB_1"> Stečajna masa iza N H R Grupa d.o.o.  u stečaju, OIB 47484893327, Petrinjska 28, 10000 Zagreb</derivirana_varijabla>
  </DomainObject.Predmet.ProtustrankaFormatedWithAdressOIB>
  <DomainObject.Predmet.ProtustrankaWithAdress>
    <izvorni_sadrzaj>Stečajna masa iza N H R Grupa d.o.o.  u stečaju Petrinjska 28, 10000 Zagreb</izvorni_sadrzaj>
    <derivirana_varijabla naziv="DomainObject.Predmet.ProtustrankaWithAdress_1">Stečajna masa iza N H R Grupa d.o.o.  u stečaju Petrinjska 28, 10000 Zagreb</derivirana_varijabla>
  </DomainObject.Predmet.ProtustrankaWithAdress>
  <DomainObject.Predmet.ProtustrankaWithAdressOIB>
    <izvorni_sadrzaj>Stečajna masa iza N H R Grupa d.o.o.  u stečaju, OIB 47484893327, Petrinjska 28, 10000 Zagreb</izvorni_sadrzaj>
    <derivirana_varijabla naziv="DomainObject.Predmet.ProtustrankaWithAdressOIB_1">Stečajna masa iza N H R Grupa d.o.o.  u stečaju, OIB 47484893327, Petrinjska 28, 10000 Zagreb</derivirana_varijabla>
  </DomainObject.Predmet.ProtustrankaWithAdressOIB>
  <DomainObject.Predmet.ProtustrankaNazivFormated>
    <izvorni_sadrzaj>Stečajna masa iza N H R Grupa d.o.o.  u stečaju</izvorni_sadrzaj>
    <derivirana_varijabla naziv="DomainObject.Predmet.ProtustrankaNazivFormated_1">Stečajna masa iza N H R Grupa d.o.o.  u stečaju</derivirana_varijabla>
  </DomainObject.Predmet.ProtustrankaNazivFormated>
  <DomainObject.Predmet.ProtustrankaNazivFormatedOIB>
    <izvorni_sadrzaj>Stečajna masa iza N H R Grupa d.o.o.  u stečaju, OIB 47484893327</izvorni_sadrzaj>
    <derivirana_varijabla naziv="DomainObject.Predmet.ProtustrankaNazivFormatedOIB_1">Stečajna masa iza N H R Grupa d.o.o.  u stečaju, OIB 47484893327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(ranije  HYPO ALPE-ADRIA-BANK INTERANTONAL AG), Klagenfurt; Stečajni upravitelj Ivan Gjurašić</izvorni_sadrzaj>
    <derivirana_varijabla naziv="DomainObject.Predmet.StrankaFormated_1">  HETA ASSET RESOLUTION AG (ranije  HYPO ALPE-ADRIA-BANK INTERANTONAL AG), Klagenfurt; Stečajni upravitelj Ivan Gjurašić</derivirana_varijabla>
  </DomainObject.Predmet.StrankaFormated>
  <DomainObject.Predmet.StrankaFormatedOIB>
    <izvorni_sadrzaj>  HETA ASSET RESOLUTION AG (ranije  HYPO ALPE-ADRIA-BANK INTERANTONAL AG), Klagenfurt, OIB 90730821413; Stečajni upravitelj Ivan Gjurašić, OIB 66025260916</izvorni_sadrzaj>
    <derivirana_varijabla naziv="DomainObject.Predmet.StrankaFormatedOIB_1">  HETA ASSET RESOLUTION AG (ranije  HYPO ALPE-ADRIA-BANK INTERANTONAL AG), Klagenfurt, OIB 90730821413; Stečajni upravitelj Ivan Gjurašić, OIB 66025260916</derivirana_varijabla>
  </DomainObject.Predmet.StrankaFormatedOIB>
  <DomainObject.Predmet.StrankaFormatedWithAdress>
    <izvorni_sadrzaj> HETA ASSET RESOLUTION AG (ranije  HYPO ALPE-ADRIA-BANK INTERANTONAL AG), Klagenfurt, Alpen-ADria-Platz 1, 0 KLAGENFURT ; Stečajni upravitelj Ivan Gjurašić, Petrinjska 28, 10000 Zagreb</izvorni_sadrzaj>
    <derivirana_varijabla naziv="DomainObject.Predmet.StrankaFormatedWithAdress_1"> HETA ASSET RESOLUTION AG (ranije  HYPO ALPE-ADRIA-BANK INTERANTONAL AG), Klagenfurt, Alpen-ADria-Platz 1, 0 KLAGENFURT ; Stečajni upravitelj Ivan Gjurašić, Petrinjska 28, 10000 Zagreb</derivirana_varijabla>
  </DomainObject.Predmet.StrankaFormatedWithAdress>
  <DomainObject.Predmet.StrankaFormatedWithAdressOIB>
    <izvorni_sadrzaj> HETA ASSET RESOLUTION AG (ranije  HYPO ALPE-ADRIA-BANK INTERANTONAL AG), Klagenfurt, OIB 90730821413, Alpen-ADria-Platz 1, 0 KLAGENFURT ; Stečajni upravitelj Ivan Gjurašić, OIB 66025260916, Petrinjska 28, 10000 Zagreb</izvorni_sadrzaj>
    <derivirana_varijabla naziv="DomainObject.Predmet.StrankaFormatedWithAdressOIB_1"> HETA ASSET RESOLUTION AG (ranije  HYPO ALPE-ADRIA-BANK INTERANTONAL AG), Klagenfurt, OIB 90730821413, Alpen-ADria-Platz 1, 0 KLAGENFURT ; Stečajni upravitelj Ivan Gjurašić, OIB 66025260916, Petrinjska 28, 10000 Zagreb</derivirana_varijabla>
  </DomainObject.Predmet.StrankaFormatedWithAdressOIB>
  <DomainObject.Predmet.StrankaWithAdress>
    <izvorni_sadrzaj>HETA ASSET RESOLUTION AG (ranije  HYPO ALPE-ADRIA-BANK INTERANTONAL AG), Klagenfurt Alpen-ADria-Platz 1,0 KLAGENFURT ,Stečajni upravitelj Ivan Gjurašić Petrinjska 28,10000 Zagreb</izvorni_sadrzaj>
    <derivirana_varijabla naziv="DomainObject.Predmet.StrankaWithAdress_1">HETA ASSET RESOLUTION AG (ranije  HYPO ALPE-ADRIA-BANK INTERANTONAL AG), Klagenfurt Alpen-ADria-Platz 1,0 KLAGENFURT ,Stečajni upravitelj Ivan Gjurašić Petrinjska 28,10000 Zagreb</derivirana_varijabla>
  </DomainObject.Predmet.StrankaWithAdress>
  <DomainObject.Predmet.StrankaWithAdressOIB>
    <izvorni_sadrzaj>HETA ASSET RESOLUTION AG (ranije  HYPO ALPE-ADRIA-BANK INTERANTONAL AG), Klagenfurt, OIB 90730821413, Alpen-ADria-Platz 1,0 KLAGENFURT ,Stečajni upravitelj Ivan Gjurašić, OIB 66025260916, Petrinjska 28,10000 Zagreb</izvorni_sadrzaj>
    <derivirana_varijabla naziv="DomainObject.Predmet.StrankaWithAdressOIB_1">HETA ASSET RESOLUTION AG (ranije  HYPO ALPE-ADRIA-BANK INTERANTONAL AG), Klagenfurt, OIB 90730821413, Alpen-ADria-Platz 1,0 KLAGENFURT ,Stečajni upravitelj Ivan Gjurašić, OIB 66025260916, Petrinjska 28,10000 Zagreb</derivirana_varijabla>
  </DomainObject.Predmet.StrankaWithAdressOIB>
  <DomainObject.Predmet.StrankaNazivFormated>
    <izvorni_sadrzaj>HETA ASSET RESOLUTION AG (ranije  HYPO ALPE-ADRIA-BANK INTERANTONAL AG), Klagenfurt,Stečajni upravitelj Ivan Gjurašić</izvorni_sadrzaj>
    <derivirana_varijabla naziv="DomainObject.Predmet.StrankaNazivFormated_1">HETA ASSET RESOLUTION AG (ranije  HYPO ALPE-ADRIA-BANK INTERANTONAL AG), Klagenfurt,Stečajni upravitelj Ivan Gjurašić</derivirana_varijabla>
  </DomainObject.Predmet.StrankaNazivFormated>
  <DomainObject.Predmet.StrankaNazivFormatedOIB>
    <izvorni_sadrzaj>HETA ASSET RESOLUTION AG (ranije  HYPO ALPE-ADRIA-BANK INTERANTONAL AG), Klagenfurt, OIB 90730821413,Stečajni upravitelj Ivan Gjurašić, OIB 66025260916</izvorni_sadrzaj>
    <derivirana_varijabla naziv="DomainObject.Predmet.StrankaNazivFormatedOIB_1">HETA ASSET RESOLUTION AG (ranije  HYPO ALPE-ADRIA-BANK INTERANTONAL AG), Klagenfurt, OIB 90730821413,Stečajni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8393311.28</izvorni_sadrzaj>
    <derivirana_varijabla naziv="DomainObject.Predmet.TrenutnaVrijednost_1">8393311.28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HETA ASSET RESOLUTION AG (ranije  HYPO ALPE-ADRIA-BANK INTERANTONAL AG), Klagenfurt</item>
      <item>Stečajni upravitelj Ivan Gjurašić</item>
    </izvorni_sadrzaj>
    <derivirana_varijabla naziv="DomainObject.Predmet.StrankaListFormated_1">
      <item>HETA ASSET RESOLUTION AG (ranije  HYPO ALPE-ADRIA-BANK INTERANTONAL AG), Klagenfurt</item>
      <item>Stečajni upravitelj Ivan Gjurašić</item>
    </derivirana_varijabla>
  </DomainObject.Predmet.StrankaListFormated>
  <DomainObject.Predmet.StrankaListFormatedOIB>
    <izvorni_sadrzaj>
      <item>HETA ASSET RESOLUTION AG (ranije  HYPO ALPE-ADRIA-BANK INTERANTONAL AG), Klagenfurt, OIB 90730821413</item>
      <item>Stečajni upravitelj Ivan Gjurašić, OIB 66025260916</item>
    </izvorni_sadrzaj>
    <derivirana_varijabla naziv="DomainObject.Predmet.StrankaListFormatedOIB_1">
      <item>HETA ASSET RESOLUTION AG (ranije  HYPO ALPE-ADRIA-BANK INTERANTONAL AG), Klagenfurt, OIB 90730821413</item>
      <item>Stečajni upravitelj Ivan Gjurašić, OIB 66025260916</item>
    </derivirana_varijabla>
  </DomainObject.Predmet.StrankaListFormatedOIB>
  <DomainObject.Predmet.StrankaListFormatedWithAdress>
    <izvorni_sadrzaj>
      <item>HETA ASSET RESOLUTION AG (ranije  HYPO ALPE-ADRIA-BANK INTERANTONAL AG), Klagenfurt, Alpen-ADria-Platz 1, 0 KLAGENFURT </item>
      <item>Stečajni upravitelj Ivan Gjurašić, Petrinjska 28, 10000 Zagreb</item>
    </izvorni_sadrzaj>
    <derivirana_varijabla naziv="DomainObject.Predmet.StrankaListFormatedWithAdress_1">
      <item>HETA ASSET RESOLUTION AG (ranije  HYPO ALPE-ADRIA-BANK INTERANTONAL AG), Klagenfurt, Alpen-ADria-Platz 1, 0 KLAGENFURT </item>
      <item>Stečajni upravitelj Ivan Gjurašić, Petrinjska 28, 10000 Zagreb</item>
    </derivirana_varijabla>
  </DomainObject.Predmet.StrankaListFormatedWithAdress>
  <DomainObject.Predmet.StrankaListFormatedWithAdressOIB>
    <izvorni_sadrzaj>
      <item>HETA ASSET RESOLUTION AG (ranije  HYPO ALPE-ADRIA-BANK INTERANTONAL AG), Klagenfurt, OIB 90730821413, Alpen-ADria-Platz 1, 0 KLAGENFURT </item>
      <item>Stečajni upravitelj Ivan Gjurašić, OIB 66025260916, Petrinjska 28, 10000 Zagreb</item>
    </izvorni_sadrzaj>
    <derivirana_varijabla naziv="DomainObject.Predmet.StrankaListFormatedWithAdressOIB_1">
      <item>HETA ASSET RESOLUTION AG (ranije  HYPO ALPE-ADRIA-BANK INTERANTONAL AG), Klagenfurt, OIB 90730821413, Alpen-ADria-Platz 1, 0 KLAGENFURT </item>
      <item>Stečajni upravitelj Ivan Gjurašić, OIB 66025260916, Petrinjska 28, 10000 Zagreb</item>
    </derivirana_varijabla>
  </DomainObject.Predmet.StrankaListFormatedWithAdressOIB>
  <DomainObject.Predmet.StrankaListNazivFormated>
    <izvorni_sadrzaj>
      <item>HETA ASSET RESOLUTION AG (ranije  HYPO ALPE-ADRIA-BANK INTERANTONAL AG), Klagenfurt</item>
      <item>Stečajni upravitelj Ivan Gjurašić</item>
    </izvorni_sadrzaj>
    <derivirana_varijabla naziv="DomainObject.Predmet.StrankaListNazivFormated_1">
      <item>HETA ASSET RESOLUTION AG (ranije  HYPO ALPE-ADRIA-BANK INTERANTONAL AG), Klagenfurt</item>
      <item>Stečajni upravitelj Ivan Gjurašić</item>
    </derivirana_varijabla>
  </DomainObject.Predmet.StrankaListNazivFormated>
  <DomainObject.Predmet.StrankaListNazivFormatedOIB>
    <izvorni_sadrzaj>
      <item>HETA ASSET RESOLUTION AG (ranije  HYPO ALPE-ADRIA-BANK INTERANTONAL AG), Klagenfurt, OIB 90730821413</item>
      <item>Stečajni upravitelj Ivan Gjurašić, OIB 66025260916</item>
    </izvorni_sadrzaj>
    <derivirana_varijabla naziv="DomainObject.Predmet.StrankaListNazivFormatedOIB_1">
      <item>HETA ASSET RESOLUTION AG (ranije  HYPO ALPE-ADRIA-BANK INTERANTONAL AG), Klagenfurt, OIB 90730821413</item>
      <item>Stečajni upravitelj Ivan Gjurašić, OIB 66025260916</item>
    </derivirana_varijabla>
  </DomainObject.Predmet.StrankaListNazivFormatedOIB>
  <DomainObject.Predmet.ProtuStrankaListFormated>
    <izvorni_sadrzaj>
      <item>Stečajna masa iza N H R Grupa d.o.o.  u stečaju</item>
    </izvorni_sadrzaj>
    <derivirana_varijabla naziv="DomainObject.Predmet.ProtuStrankaListFormated_1">
      <item>Stečajna masa iza N H R Grupa d.o.o.  u stečaju</item>
    </derivirana_varijabla>
  </DomainObject.Predmet.ProtuStrankaListFormated>
  <DomainObject.Predmet.ProtuStrankaListFormatedOIB>
    <izvorni_sadrzaj>
      <item>Stečajna masa iza N H R Grupa d.o.o.  u stečaju, OIB 47484893327</item>
    </izvorni_sadrzaj>
    <derivirana_varijabla naziv="DomainObject.Predmet.ProtuStrankaListFormatedOIB_1">
      <item>Stečajna masa iza N H R Grupa d.o.o.  u stečaju, OIB 47484893327</item>
    </derivirana_varijabla>
  </DomainObject.Predmet.ProtuStrankaListFormatedOIB>
  <DomainObject.Predmet.ProtuStrankaListFormatedWithAdress>
    <izvorni_sadrzaj>
      <item>Stečajna masa iza N H R Grupa d.o.o.  u stečaju, Petrinjska 28, 10000 Zagreb</item>
    </izvorni_sadrzaj>
    <derivirana_varijabla naziv="DomainObject.Predmet.ProtuStrankaListFormatedWithAdress_1">
      <item>Stečajna masa iza N H R Grupa d.o.o.  u stečaju, Petrinjska 28, 10000 Zagreb</item>
    </derivirana_varijabla>
  </DomainObject.Predmet.ProtuStrankaListFormatedWithAdress>
  <DomainObject.Predmet.ProtuStrankaListFormatedWithAdressOIB>
    <izvorni_sadrzaj>
      <item>Stečajna masa iza N H R Grupa d.o.o.  u stečaju, OIB 47484893327, Petrinjska 28, 10000 Zagreb</item>
    </izvorni_sadrzaj>
    <derivirana_varijabla naziv="DomainObject.Predmet.ProtuStrankaListFormatedWithAdressOIB_1">
      <item>Stečajna masa iza N H R Grupa d.o.o.  u stečaju, OIB 47484893327, Petrinjska 28, 10000 Zagreb</item>
    </derivirana_varijabla>
  </DomainObject.Predmet.ProtuStrankaListFormatedWithAdressOIB>
  <DomainObject.Predmet.ProtuStrankaListNazivFormated>
    <izvorni_sadrzaj>
      <item>Stečajna masa iza N H R Grupa d.o.o.  u stečaju</item>
    </izvorni_sadrzaj>
    <derivirana_varijabla naziv="DomainObject.Predmet.ProtuStrankaListNazivFormated_1">
      <item>Stečajna masa iza N H R Grupa d.o.o.  u stečaju</item>
    </derivirana_varijabla>
  </DomainObject.Predmet.ProtuStrankaListNazivFormated>
  <DomainObject.Predmet.ProtuStrankaListNazivFormatedOIB>
    <izvorni_sadrzaj>
      <item>Stečajna masa iza N H R Grupa d.o.o.  u stečaju, OIB 47484893327</item>
    </izvorni_sadrzaj>
    <derivirana_varijabla naziv="DomainObject.Predmet.ProtuStrankaListNazivFormatedOIB_1">
      <item>Stečajna masa iza N H R Grupa d.o.o.  u stečaju, OIB 47484893327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ASSET RESOLUTION AG (ranije  HYPO ALPE-ADRIA-BANK INTERANTONAL AG), Klagenfurt i dr.</izvorni_sadrzaj>
    <derivirana_varijabla naziv="DomainObject.Predmet.StrankaIDrugi_1">HETA ASSET RESOLUTION AG (ranije  HYPO ALPE-ADRIA-BANK INTERANTONAL AG), Klagenfurt i dr.</derivirana_varijabla>
  </DomainObject.Predmet.StrankaIDrugi>
  <DomainObject.Predmet.ProtustrankaIDrugi>
    <izvorni_sadrzaj>Stečajna masa iza N H R Grupa d.o.o.  u stečaju</izvorni_sadrzaj>
    <derivirana_varijabla naziv="DomainObject.Predmet.ProtustrankaIDrugi_1">Stečajna masa iza N H R Grupa d.o.o.  u stečaju</derivirana_varijabla>
  </DomainObject.Predmet.ProtustrankaIDrugi>
  <DomainObject.Predmet.StrankaIDrugiAdressOIB>
    <izvorni_sadrzaj>HETA ASSET RESOLUTION AG (ranije  HYPO ALPE-ADRIA-BANK INTERANTONAL AG), Klagenfurt, OIB 90730821413, Alpen-ADria-Platz 1, 0 KLAGENFURT  i dr.</izvorni_sadrzaj>
    <derivirana_varijabla naziv="DomainObject.Predmet.StrankaIDrugiAdressOIB_1">HETA ASSET RESOLUTION AG (ranije  HYPO ALPE-ADRIA-BANK INTERANTONAL AG), Klagenfurt, OIB 90730821413, Alpen-ADria-Platz 1, 0 KLAGENFURT  i dr.</derivirana_varijabla>
  </DomainObject.Predmet.StrankaIDrugiAdressOIB>
  <DomainObject.Predmet.ProtustrankaIDrugiAdressOIB>
    <izvorni_sadrzaj>Stečajna masa iza N H R Grupa d.o.o.  u stečaju, OIB 47484893327, Petrinjska 28, 10000 Zagreb</izvorni_sadrzaj>
    <derivirana_varijabla naziv="DomainObject.Predmet.ProtustrankaIDrugiAdressOIB_1">Stečajna masa iza N H R Grupa d.o.o.  u stečaju, OIB 47484893327,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 H R Grupa d.o.o.  u stečaju</item>
      <item>HETA ASSET RESOLUTION AG (ranije  HYPO ALPE-ADRIA-BANK INTERANTONAL AG), Klagenfurt</item>
      <item>Stečajni upravitelj Ivan Gjurašić</item>
    </izvorni_sadrzaj>
    <derivirana_varijabla naziv="DomainObject.Predmet.SudioniciListNaziv_1">
      <item>Stečajna masa iza N H R Grupa d.o.o.  u stečaju</item>
      <item>HETA ASSET RESOLUTION AG (ranije  HYPO ALPE-ADRIA-BANK INTERANTONAL AG), Klagenfurt</item>
      <item>Stečajni upravitelj Ivan Gjurašić</item>
    </derivirana_varijabla>
  </DomainObject.Predmet.SudioniciListNaziv>
  <DomainObject.Predmet.SudioniciListAdressOIB>
    <izvorni_sadrzaj>
      <item>Stečajna masa iza N H R Grupa d.o.o.  u stečaju, OIB 47484893327, Petrinjska 28,10000 Zagreb</item>
      <item>HETA ASSET RESOLUTION AG (ranije  HYPO ALPE-ADRIA-BANK INTERANTONAL AG), Klagenfurt, OIB 90730821413, Alpen-ADria-Platz 1,0 KLAGENFURT </item>
      <item>Stečajni upravitelj Ivan Gjurašić, OIB 66025260916, Petrinjska 28,10000 Zagreb</item>
    </izvorni_sadrzaj>
    <derivirana_varijabla naziv="DomainObject.Predmet.SudioniciListAdressOIB_1">
      <item>Stečajna masa iza N H R Grupa d.o.o.  u stečaju, OIB 47484893327, Petrinjska 28,10000 Zagreb</item>
      <item>HETA ASSET RESOLUTION AG (ranije  HYPO ALPE-ADRIA-BANK INTERANTONAL AG), Klagenfurt, OIB 90730821413, Alpen-ADria-Platz 1,0 KLAGENFURT </item>
      <item>Stečajni upravitelj 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47484893327</item>
      <item>, OIB 90730821413</item>
      <item>, OIB 66025260916</item>
    </izvorni_sadrzaj>
    <derivirana_varijabla naziv="DomainObject.Predmet.SudioniciListNazivOIB_1">
      <item>, OIB 47484893327</item>
      <item>, OIB 90730821413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2035</properties:Characters>
  <properties:Lines>62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2018-08-28T12:37:00Z</dcterms:created>
  <dc:creator>Jasmina Matika</dc:creator>
  <cp:lastModifiedBy>Jasmina Matika</cp:lastModifiedBy>
  <dcterms:modified xmlns:xsi="http://www.w3.org/2001/XMLSchema-instance" xsi:type="dcterms:W3CDTF">2018-09-13T11:29:00Z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(St-174-18 - RJEŠENJE - UTVRĐENE TRAŽBINE I i II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