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96c5" w14:paraId="7fb96c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0C3D21">
        <w:t>488/17-5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A3261D">
        <w:t xml:space="preserve">Financijske agencije, Regionalni centar Osijek, Podružnica Osijek, L. Jagera 3, OIB 85821130368 za provedbu skraćenog stečajnog postupka nad dužnikom </w:t>
      </w:r>
      <w:r w:rsidR="0008059A">
        <w:t>GAGI jednostavno društvo s ograničenom odgovornošću za ugositeljstvo i usluge, Jablanička 2, Osijek, OIB: 63683184833</w:t>
      </w:r>
      <w:r w:rsidR="00231648">
        <w:t>,</w:t>
      </w:r>
      <w:r w:rsidR="0008059A">
        <w:t xml:space="preserve"> MBS: 030178605,</w:t>
      </w:r>
      <w:r w:rsidR="00231648">
        <w:t xml:space="preserve"> dana </w:t>
      </w:r>
      <w:r w:rsidR="0008059A">
        <w:t>30. lipnja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4665E" w:rsidR="0074665E">
      <w:pPr>
        <w:pStyle w:val="Odlomakpopisa"/>
        <w:numPr>
          <w:ilvl w:val="0"/>
          <w:numId w:val="5"/>
        </w:numPr>
        <w:jc w:val="both"/>
      </w:pPr>
      <w:r w:rsidRPr="0008059A">
        <w:rPr>
          <w:bCs/>
        </w:rPr>
        <w:t xml:space="preserve">OTVARA SE </w:t>
      </w:r>
      <w:r w:rsidR="00A3261D" w:rsidRPr="0008059A">
        <w:rPr>
          <w:bCs/>
        </w:rPr>
        <w:t xml:space="preserve">skraćeni </w:t>
      </w:r>
      <w:r w:rsidRPr="0008059A">
        <w:rPr>
          <w:bCs/>
        </w:rPr>
        <w:t>stečajni postupak nad dužnikom</w:t>
      </w:r>
      <w:r w:rsidR="00A82E41">
        <w:t xml:space="preserve"> </w:t>
      </w:r>
      <w:r w:rsidR="0008059A">
        <w:t>GAGI jednostavno društvo s ograničenom odgovornošću za ugositeljstvo i usluge, Jablanička 2, Osijek, OIB: 63683184833, MBS: 030178605.</w:t>
      </w:r>
    </w:p>
    <w:p w:rsidRDefault="0008059A" w:rsidP="0008059A" w:rsidR="0008059A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08059A">
        <w:t>Krešimir Fučkar, Braće Radića 63, Sladojevci, OIB: 01195634741.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</w:t>
      </w:r>
      <w:r w:rsidR="00A3261D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8059A">
        <w:t>GAGI jednostavno društvo s ograničenom odgovornošću za ugositeljstvo i usluge, Jablanička 2, Osijek, OIB: 63683184833, MBS: 030178605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3261D">
        <w:t>Osijek</w:t>
      </w:r>
      <w:r>
        <w:t xml:space="preserve">, Podružnica </w:t>
      </w:r>
      <w:r w:rsidR="00A3261D">
        <w:t>Osijek</w:t>
      </w:r>
      <w:r>
        <w:t xml:space="preserve"> podnijela je dana </w:t>
      </w:r>
      <w:r w:rsidR="0008059A">
        <w:t>11. travnja</w:t>
      </w:r>
      <w:r w:rsidR="00A3261D">
        <w:t xml:space="preserve"> 2017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08059A">
        <w:t>GAGI jednostavno društvo s ograničenom odgovornošću za ugositeljstvo i usluge, Jablanička 2, Osijek, OIB: 63683184833, MBS: 030178605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08059A">
        <w:t>13. travnja</w:t>
      </w:r>
      <w:r w:rsidR="00E028F7">
        <w:t xml:space="preserve"> 2017</w:t>
      </w:r>
      <w:r>
        <w:t>. objavio oglas na mrežnoj stranici e-Oglasna p</w:t>
      </w:r>
      <w:r w:rsidR="000A0A90">
        <w:t>loča sudova pod posl. brojem St-</w:t>
      </w:r>
      <w:r w:rsidR="0008059A">
        <w:t>488</w:t>
      </w:r>
      <w:r w:rsidR="00E028F7">
        <w:t>/17</w:t>
      </w:r>
      <w:r w:rsidR="0008059A">
        <w:t>-1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08059A">
        <w:t>488/17-5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08059A">
        <w:t>30. lipnja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08059A" w:rsidP="0040522B" w:rsidR="0040522B">
      <w:pPr>
        <w:pStyle w:val="Tijeloteksta"/>
        <w:jc w:val="left"/>
      </w:pPr>
      <w:r>
        <w:t>Zvjezdana Kovačić</w:t>
      </w:r>
      <w:r w:rsidR="0040522B">
        <w:t xml:space="preserve">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</w:t>
      </w:r>
      <w:r w:rsidR="00B023BF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08059A">
        <w:t>15/8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8059A"/>
    <w:rsid w:val="00095675"/>
    <w:rsid w:val="000A0A90"/>
    <w:rsid w:val="000C0CEA"/>
    <w:rsid w:val="000C3D21"/>
    <w:rsid w:val="000D49F9"/>
    <w:rsid w:val="000E5197"/>
    <w:rsid w:val="001465F1"/>
    <w:rsid w:val="00162746"/>
    <w:rsid w:val="00196E1F"/>
    <w:rsid w:val="001E5A25"/>
    <w:rsid w:val="001F6454"/>
    <w:rsid w:val="001F7F31"/>
    <w:rsid w:val="00231648"/>
    <w:rsid w:val="00235111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2C7A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3261D"/>
    <w:rsid w:val="00A571AD"/>
    <w:rsid w:val="00A62A15"/>
    <w:rsid w:val="00A82E41"/>
    <w:rsid w:val="00A868A7"/>
    <w:rsid w:val="00A95C37"/>
    <w:rsid w:val="00AA2908"/>
    <w:rsid w:val="00B023BF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E107B"/>
    <w:rsid w:val="00CE7516"/>
    <w:rsid w:val="00D21A2C"/>
    <w:rsid w:val="00DB5F30"/>
    <w:rsid w:val="00DE0702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F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F7F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7F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F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F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7F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F7F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7F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F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F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GAGI jednostavno društvo s ograničenom odgovornošću za ugostiteljstvo i usluge</izvorni_sadrzaj>
    <derivirana_varijabla naziv="DomainObject.Predmet.ProtustrankaFormated_1">  GAGI jednostavno društvo s ograničenom odgovornošću za ugostiteljstvo i usluge</derivirana_varijabla>
  </DomainObject.Predmet.ProtustrankaFormated>
  <DomainObject.Predmet.ProtustrankaFormatedOIB>
    <izvorni_sadrzaj>  GAGI jednostavno društvo s ograničenom odgovornošću za ugostiteljstvo i usluge, OIB 63683184833</izvorni_sadrzaj>
    <derivirana_varijabla naziv="DomainObject.Predmet.ProtustrankaFormatedOIB_1">  GAGI jednostavno društvo s ograničenom odgovornošću za ugostiteljstvo i usluge, OIB 63683184833</derivirana_varijabla>
  </DomainObject.Predmet.ProtustrankaFormatedOIB>
  <DomainObject.Predmet.ProtustrankaFormatedWithAdress>
    <izvorni_sadrzaj> GAGI jednostavno društvo s ograničenom odgovornošću za ugostiteljstvo i usluge, Jablanička 2, 31000 Osijek</izvorni_sadrzaj>
    <derivirana_varijabla naziv="DomainObject.Predmet.ProtustrankaFormatedWithAdress_1"> GAGI jednostavno društvo s ograničenom odgovornošću za ugostiteljstvo i usluge, Jablanička 2, 31000 Osijek</derivirana_varijabla>
  </DomainObject.Predmet.ProtustrankaFormatedWithAdress>
  <DomainObject.Predmet.ProtustrankaFormatedWithAdressOIB>
    <izvorni_sadrzaj> GAGI jednostavno društvo s ograničenom odgovornošću za ugostiteljstvo i usluge, OIB 63683184833, Jablanička 2, 31000 Osijek</izvorni_sadrzaj>
    <derivirana_varijabla naziv="DomainObject.Predmet.ProtustrankaFormatedWithAdressOIB_1"> GAGI jednostavno društvo s ograničenom odgovornošću za ugostiteljstvo i usluge, OIB 63683184833, Jablanička 2, 31000 Osijek</derivirana_varijabla>
  </DomainObject.Predmet.ProtustrankaFormatedWithAdressOIB>
  <DomainObject.Predmet.ProtustrankaWithAdress>
    <izvorni_sadrzaj>GAGI jednostavno društvo s ograničenom odgovornošću za ugostiteljstvo i usluge Jablanička 2, 31000 Osijek</izvorni_sadrzaj>
    <derivirana_varijabla naziv="DomainObject.Predmet.ProtustrankaWithAdress_1">GAGI jednostavno društvo s ograničenom odgovornošću za ugostiteljstvo i usluge Jablanička 2, 31000 Osijek</derivirana_varijabla>
  </DomainObject.Predmet.ProtustrankaWithAdress>
  <DomainObject.Predmet.ProtustrankaWithAdressOIB>
    <izvorni_sadrzaj>GAGI jednostavno društvo s ograničenom odgovornošću za ugostiteljstvo i usluge, OIB 63683184833, Jablanička 2, 31000 Osijek</izvorni_sadrzaj>
    <derivirana_varijabla naziv="DomainObject.Predmet.ProtustrankaWithAdressOIB_1">GAGI jednostavno društvo s ograničenom odgovornošću za ugostiteljstvo i usluge, OIB 63683184833, Jablanička 2, 31000 Osijek</derivirana_varijabla>
  </DomainObject.Predmet.ProtustrankaWithAdressOIB>
  <DomainObject.Predmet.ProtustrankaNazivFormated>
    <izvorni_sadrzaj>GAGI jednostavno društvo s ograničenom odgovornošću za ugostiteljstvo i usluge</izvorni_sadrzaj>
    <derivirana_varijabla naziv="DomainObject.Predmet.ProtustrankaNazivFormated_1">GAGI jednostavno društvo s ograničenom odgovornošću za ugostiteljstvo i usluge</derivirana_varijabla>
  </DomainObject.Predmet.ProtustrankaNazivFormated>
  <DomainObject.Predmet.ProtustrankaNazivFormatedOIB>
    <izvorni_sadrzaj>GAGI jednostavno društvo s ograničenom odgovornošću za ugostiteljstvo i usluge, OIB 63683184833</izvorni_sadrzaj>
    <derivirana_varijabla naziv="DomainObject.Predmet.ProtustrankaNazivFormatedOIB_1">GAGI jednostavno društvo s ograničenom odgovornošću za ugostiteljstvo i usluge, OIB 63683184833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GAGI jednostavno društvo s ograničenom odgovornošću za ugostiteljstvo i usluge</item>
    </izvorni_sadrzaj>
    <derivirana_varijabla naziv="DomainObject.Predmet.ProtuStrankaListFormated_1">
      <item>GAGI jednostavno društvo s ograničenom odgovornošću za ugostiteljstvo i usluge</item>
    </derivirana_varijabla>
  </DomainObject.Predmet.ProtuStrankaListFormated>
  <DomainObject.Predmet.ProtuStrankaListFormatedOIB>
    <izvorni_sadrzaj>
      <item>GAGI jednostavno društvo s ograničenom odgovornošću za ugostiteljstvo i usluge, OIB 63683184833</item>
    </izvorni_sadrzaj>
    <derivirana_varijabla naziv="DomainObject.Predmet.ProtuStrankaListFormatedOIB_1">
      <item>GAGI jednostavno društvo s ograničenom odgovornošću za ugostiteljstvo i usluge, OIB 63683184833</item>
    </derivirana_varijabla>
  </DomainObject.Predmet.ProtuStrankaListFormatedOIB>
  <DomainObject.Predmet.ProtuStrankaListFormatedWithAdress>
    <izvorni_sadrzaj>
      <item>GAGI jednostavno društvo s ograničenom odgovornošću za ugostiteljstvo i usluge, Jablanička 2, 31000 Osijek</item>
    </izvorni_sadrzaj>
    <derivirana_varijabla naziv="DomainObject.Predmet.ProtuStrankaListFormatedWithAdress_1">
      <item>GAGI jednostavno društvo s ograničenom odgovornošću za ugostiteljstvo i usluge, Jablanička 2, 31000 Osijek</item>
    </derivirana_varijabla>
  </DomainObject.Predmet.ProtuStrankaListFormatedWithAdress>
  <DomainObject.Predmet.ProtuStrankaListFormatedWithAdressOIB>
    <izvorni_sadrzaj>
      <item>GAGI jednostavno društvo s ograničenom odgovornošću za ugostiteljstvo i usluge, OIB 63683184833, Jablanička 2, 31000 Osijek</item>
    </izvorni_sadrzaj>
    <derivirana_varijabla naziv="DomainObject.Predmet.ProtuStrankaListFormatedWithAdressOIB_1">
      <item>GAGI jednostavno društvo s ograničenom odgovornošću za ugostiteljstvo i usluge, OIB 63683184833, Jablanička 2, 31000 Osijek</item>
    </derivirana_varijabla>
  </DomainObject.Predmet.ProtuStrankaListFormatedWithAdressOIB>
  <DomainObject.Predmet.ProtuStrankaListNazivFormated>
    <izvorni_sadrzaj>
      <item>GAGI jednostavno društvo s ograničenom odgovornošću za ugostiteljstvo i usluge</item>
    </izvorni_sadrzaj>
    <derivirana_varijabla naziv="DomainObject.Predmet.ProtuStrankaListNazivFormated_1">
      <item>GAGI jednostavno društvo s ograničenom odgovornošću za ugostiteljstvo i usluge</item>
    </derivirana_varijabla>
  </DomainObject.Predmet.ProtuStrankaListNazivFormated>
  <DomainObject.Predmet.ProtuStrankaListNazivFormatedOIB>
    <izvorni_sadrzaj>
      <item>GAGI jednostavno društvo s ograničenom odgovornošću za ugostiteljstvo i usluge, OIB 63683184833</item>
    </izvorni_sadrzaj>
    <derivirana_varijabla naziv="DomainObject.Predmet.ProtuStrankaListNazivFormatedOIB_1">
      <item>GAGI jednostavno društvo s ograničenom odgovornošću za ugostiteljstvo i usluge, OIB 63683184833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GAGI jednostavno društvo s ograničenom odgovornošću za ugostiteljstvo i usluge</izvorni_sadrzaj>
    <derivirana_varijabla naziv="DomainObject.Predmet.ProtustrankaIDrugi_1">GAGI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GAGI jednostavno društvo s ograničenom odgovornošću za ugostiteljstvo i usluge, OIB 63683184833, Jablanička 2, 31000 Osijek</izvorni_sadrzaj>
    <derivirana_varijabla naziv="DomainObject.Predmet.ProtustrankaIDrugiAdressOIB_1">GAGI jednostavno društvo s ograničenom odgovornošću za ugostiteljstvo i usluge, OIB 63683184833, Jablanička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GAGI jednostavno društvo s ograničenom odgovornošću za ugostiteljstvo i usluge</item>
    </izvorni_sadrzaj>
    <derivirana_varijabla naziv="DomainObject.Predmet.SudioniciListNaziv_1">
      <item>FINA RC OSIJEK</item>
      <item>GAGI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GAGI jednostavno društvo s ograničenom odgovornošću za ugostiteljstvo i usluge, OIB 63683184833, Jablanička 2,31000 Osijek</item>
    </izvorni_sadrzaj>
    <derivirana_varijabla naziv="DomainObject.Predmet.SudioniciListAdressOIB_1">
      <item>FINA RC OSIJEK, OIB 85821130368</item>
      <item>GAGI jednostavno društvo s ograničenom odgovornošću za ugostiteljstvo i usluge, OIB 63683184833, Jablanička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63683184833</item>
    </izvorni_sadrzaj>
    <derivirana_varijabla naziv="DomainObject.Predmet.SudioniciListNazivOIB_1">
      <item>, OIB 85821130368</item>
      <item>, OIB 63683184833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41CDA-20C6-458C-82B4-12B68CD55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2390</properties:Characters>
  <properties:Lines>87</properties:Lines>
  <properties:Paragraphs>30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2017-06-30T05:51:00Z</dcterms:created>
  <dc:creator>korisnik</dc:creator>
  <cp:lastModifiedBy>Zvjezdana Kovačić</cp:lastModifiedBy>
  <cp:lastPrinted>2016-12-21T10:41:00Z</cp:lastPrinted>
  <dcterms:modified xmlns:xsi="http://www.w3.org/2001/XMLSchema-instance" xsi:type="dcterms:W3CDTF">2017-06-30T06:20:00Z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