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944101" w14:paraId="4944101" w:rsidRDefault="002B5E41" w:rsidR="002B5E41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23900" cx="581025"/>
            <wp:effectExtent b="0" r="9525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900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236B9" w:rsidP="009236B9" w:rsidR="009236B9" w:rsidRPr="00C72DDB">
      <w:r w:rsidRPr="00C72DDB">
        <w:t xml:space="preserve">  REPUBLIKA HRVATSKA</w:t>
      </w:r>
    </w:p>
    <w:p w:rsidRDefault="009236B9" w:rsidP="009236B9" w:rsidR="009236B9" w:rsidRPr="00C72DDB">
      <w:r w:rsidRPr="00C72DDB">
        <w:t xml:space="preserve">   Trgovački sud u Zagrebu</w:t>
      </w:r>
    </w:p>
    <w:p w:rsidRDefault="009236B9" w:rsidP="009236B9" w:rsidR="009236B9" w:rsidRPr="00C72DDB">
      <w:r w:rsidRPr="00C72DDB">
        <w:t xml:space="preserve">     Zagreb, Amruševa 2/II                                                     </w:t>
      </w:r>
      <w:r w:rsidR="002B5E41">
        <w:t xml:space="preserve">                            </w:t>
      </w:r>
      <w:r w:rsidRPr="00C72DDB">
        <w:t>72 St-</w:t>
      </w:r>
      <w:r w:rsidR="00C72DDB">
        <w:t>977/2011</w:t>
      </w:r>
      <w:r w:rsidR="002B5E41">
        <w:t>-155</w:t>
      </w:r>
    </w:p>
    <w:p w:rsidRDefault="009236B9" w:rsidP="009236B9" w:rsidR="009236B9" w:rsidRPr="00C72DDB">
      <w:pPr>
        <w:jc w:val="center"/>
        <w:rPr>
          <w:b/>
        </w:rPr>
      </w:pPr>
    </w:p>
    <w:p w:rsidRDefault="00087853" w:rsidP="009236B9" w:rsidR="009236B9" w:rsidRPr="00C72DDB">
      <w:pPr>
        <w:jc w:val="center"/>
        <w:rPr>
          <w:b/>
        </w:rPr>
      </w:pPr>
      <w:r w:rsidRPr="00C72DDB">
        <w:t>REPUBLIKA HRVATSKA</w:t>
      </w:r>
    </w:p>
    <w:p w:rsidRDefault="009236B9" w:rsidP="009236B9" w:rsidR="009236B9" w:rsidRPr="002B5E41">
      <w:pPr>
        <w:jc w:val="center"/>
      </w:pPr>
      <w:r w:rsidRPr="002B5E41">
        <w:t xml:space="preserve">Z A K LJ U Č A K </w:t>
      </w:r>
    </w:p>
    <w:p w:rsidRDefault="009236B9" w:rsidP="009236B9" w:rsidR="009236B9" w:rsidRPr="00C72DDB">
      <w:pPr>
        <w:jc w:val="center"/>
      </w:pPr>
    </w:p>
    <w:p w:rsidRDefault="00087853" w:rsidP="00087853" w:rsidR="00087853" w:rsidRPr="00C72DDB">
      <w:pPr>
        <w:jc w:val="center"/>
        <w:rPr>
          <w:b/>
        </w:rPr>
      </w:pPr>
    </w:p>
    <w:p w:rsidRDefault="00087853" w:rsidP="00087853" w:rsidR="00087853" w:rsidRPr="00C72DDB">
      <w:pPr>
        <w:ind w:firstLine="720"/>
        <w:jc w:val="both"/>
      </w:pPr>
      <w:r w:rsidRPr="00C72DDB">
        <w:t>Trgovački sud u Zagrebu, po stečajnom sucu Nikoli Ribariću, u stečajnom postupku nad dužnikom WALTA METAL d.o.o. - u stečaju, Zlatar Bistrica, Stjepana Radića 5, OIB: 5728</w:t>
      </w:r>
      <w:r w:rsidR="00E62889">
        <w:t>2201514, MBS: 080049819, dana 31. siječnja</w:t>
      </w:r>
      <w:r w:rsidRPr="00C72DDB">
        <w:t xml:space="preserve"> 201</w:t>
      </w:r>
      <w:r w:rsidR="00E62889">
        <w:t>7</w:t>
      </w:r>
      <w:r w:rsidRPr="00C72DDB">
        <w:t>. godine</w:t>
      </w:r>
    </w:p>
    <w:p w:rsidRDefault="00C636CE" w:rsidP="00C636CE" w:rsidR="00C636CE" w:rsidRPr="00C72DDB">
      <w:pPr>
        <w:jc w:val="both"/>
      </w:pPr>
    </w:p>
    <w:p w:rsidRDefault="009236B9" w:rsidP="009236B9" w:rsidR="009236B9" w:rsidRPr="002B5E41">
      <w:pPr>
        <w:jc w:val="both"/>
      </w:pP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2B5E41">
        <w:t xml:space="preserve">z a k  l j u č i o  j e </w:t>
      </w:r>
      <w:r w:rsidRPr="002B5E41">
        <w:tab/>
      </w:r>
    </w:p>
    <w:p w:rsidRDefault="009236B9" w:rsidP="009236B9" w:rsidR="009236B9" w:rsidRPr="00C72DDB">
      <w:pPr>
        <w:jc w:val="both"/>
        <w:rPr>
          <w:b/>
        </w:rPr>
      </w:pPr>
      <w:r w:rsidRPr="00C72DDB">
        <w:rPr>
          <w:b/>
        </w:rPr>
        <w:tab/>
      </w:r>
      <w:r w:rsidRPr="00C72DDB">
        <w:rPr>
          <w:b/>
        </w:rPr>
        <w:tab/>
      </w:r>
      <w:r w:rsidRPr="00C72DDB">
        <w:rPr>
          <w:b/>
        </w:rPr>
        <w:tab/>
      </w:r>
      <w:r w:rsidRPr="00C72DDB">
        <w:rPr>
          <w:b/>
        </w:rPr>
        <w:tab/>
      </w:r>
    </w:p>
    <w:p w:rsidRDefault="009236B9" w:rsidP="00734A2F" w:rsidR="00734A2F">
      <w:pPr>
        <w:jc w:val="both"/>
      </w:pPr>
      <w:r w:rsidRPr="00C72DDB">
        <w:rPr>
          <w:b/>
        </w:rPr>
        <w:t>I</w:t>
      </w:r>
      <w:r w:rsidRPr="00C72DDB">
        <w:t xml:space="preserve"> </w:t>
      </w:r>
      <w:r w:rsidRPr="00C72DDB">
        <w:tab/>
      </w:r>
      <w:r w:rsidRPr="00C72DDB">
        <w:rPr>
          <w:b/>
        </w:rPr>
        <w:t xml:space="preserve">Određuje se ročište </w:t>
      </w:r>
      <w:r w:rsidR="003C7C8B" w:rsidRPr="00C72DDB">
        <w:rPr>
          <w:b/>
        </w:rPr>
        <w:t>za diobu kupovnine</w:t>
      </w:r>
      <w:r w:rsidR="003C7C8B" w:rsidRPr="00C72DDB">
        <w:t xml:space="preserve"> za</w:t>
      </w:r>
      <w:r w:rsidR="00C636CE" w:rsidRPr="00C72DDB">
        <w:t xml:space="preserve"> </w:t>
      </w:r>
      <w:r w:rsidR="00734A2F">
        <w:t xml:space="preserve">nekretninu upisanu u </w:t>
      </w:r>
      <w:r w:rsidR="00734A2F" w:rsidRPr="00792C58">
        <w:t xml:space="preserve">zemljišnim knjigama Općinskog </w:t>
      </w:r>
      <w:r w:rsidR="00734A2F">
        <w:t>suda u Zlataru, Z</w:t>
      </w:r>
      <w:r w:rsidR="00734A2F" w:rsidRPr="00792C58">
        <w:t>emljišnoknj</w:t>
      </w:r>
      <w:r w:rsidR="00734A2F">
        <w:t>ižni</w:t>
      </w:r>
      <w:r w:rsidR="00734A2F" w:rsidRPr="00792C58">
        <w:t xml:space="preserve"> odjel</w:t>
      </w:r>
      <w:r w:rsidR="00734A2F">
        <w:t xml:space="preserve"> Zlatar  i to: </w:t>
      </w:r>
    </w:p>
    <w:p w:rsidRDefault="00734A2F" w:rsidP="00734A2F" w:rsidR="00734A2F" w:rsidRPr="00F655DD"/>
    <w:p w:rsidRDefault="00734A2F" w:rsidP="00734A2F" w:rsidR="00734A2F" w:rsidRPr="0000069E">
      <w:pPr>
        <w:pStyle w:val="Odlomakpopisa"/>
        <w:numPr>
          <w:ilvl w:val="0"/>
          <w:numId w:val="3"/>
        </w:numPr>
      </w:pPr>
      <w:r w:rsidRPr="0000069E">
        <w:t xml:space="preserve">k.č.br. 599/4; POSLOVNI OBJEKT-NEPLODNO-POSLOVNI PROSTOR, ukupne površine 446 čhv, odnosno 1604 m2, </w:t>
      </w:r>
      <w:r>
        <w:t>sve upisno u z.k.ul. 2146 k.o. Lovrečan</w:t>
      </w:r>
    </w:p>
    <w:p w:rsidRDefault="00734A2F" w:rsidP="00734A2F" w:rsidR="00734A2F" w:rsidRPr="00776680">
      <w:pPr>
        <w:jc w:val="both"/>
      </w:pPr>
    </w:p>
    <w:p w:rsidRDefault="00734A2F" w:rsidP="00734A2F" w:rsidR="00734A2F" w:rsidRPr="000D372D">
      <w:r w:rsidRPr="00776680">
        <w:t>dosuđ</w:t>
      </w:r>
      <w:r>
        <w:t>enu</w:t>
      </w:r>
      <w:r w:rsidRPr="00776680">
        <w:t xml:space="preserve"> </w:t>
      </w:r>
      <w:r>
        <w:t xml:space="preserve">kupcu </w:t>
      </w:r>
      <w:r w:rsidRPr="00506DB2">
        <w:t>MIKOM d.o.o., Zlatar Bistrica, Ulica Stjepana Radića 1/A, OIB:23959017603</w:t>
      </w:r>
      <w:r>
        <w:t>,</w:t>
      </w:r>
    </w:p>
    <w:p w:rsidRDefault="00C636CE" w:rsidP="00734A2F" w:rsidR="00C636CE" w:rsidRPr="00C72DDB">
      <w:pPr>
        <w:jc w:val="both"/>
      </w:pPr>
    </w:p>
    <w:p w:rsidRDefault="00C636CE" w:rsidP="00F83CB6" w:rsidR="00751F93" w:rsidRPr="00C72DDB">
      <w:pPr>
        <w:tabs>
          <w:tab w:pos="360" w:val="left"/>
        </w:tabs>
        <w:jc w:val="both"/>
      </w:pPr>
      <w:r w:rsidRPr="00C72DDB">
        <w:t>z</w:t>
      </w:r>
      <w:r w:rsidR="009236B9" w:rsidRPr="00C72DDB">
        <w:t xml:space="preserve">a dan </w:t>
      </w:r>
    </w:p>
    <w:p w:rsidRDefault="00751F93" w:rsidP="009236B9" w:rsidR="009236B9" w:rsidRPr="00C72DDB">
      <w:pPr>
        <w:tabs>
          <w:tab w:pos="360" w:val="left"/>
        </w:tabs>
        <w:ind w:left="360"/>
        <w:jc w:val="both"/>
        <w:rPr>
          <w:b/>
        </w:rPr>
      </w:pPr>
      <w:r w:rsidRPr="00C72DDB">
        <w:tab/>
      </w:r>
      <w:r w:rsidRPr="00C72DDB">
        <w:tab/>
      </w:r>
      <w:r w:rsidRPr="00C72DDB">
        <w:tab/>
      </w:r>
      <w:r w:rsidR="00C010FD">
        <w:rPr>
          <w:b/>
        </w:rPr>
        <w:t>23. veljače</w:t>
      </w:r>
      <w:r w:rsidR="00E741B0" w:rsidRPr="00C72DDB">
        <w:rPr>
          <w:b/>
        </w:rPr>
        <w:t xml:space="preserve"> 201</w:t>
      </w:r>
      <w:r w:rsidR="00C010FD">
        <w:rPr>
          <w:b/>
        </w:rPr>
        <w:t>7</w:t>
      </w:r>
      <w:r w:rsidR="00E741B0" w:rsidRPr="00C72DDB">
        <w:rPr>
          <w:b/>
        </w:rPr>
        <w:t xml:space="preserve">. </w:t>
      </w:r>
      <w:r w:rsidR="009236B9" w:rsidRPr="00C72DDB">
        <w:rPr>
          <w:b/>
        </w:rPr>
        <w:t xml:space="preserve">u </w:t>
      </w:r>
      <w:r w:rsidR="00C010FD">
        <w:rPr>
          <w:b/>
        </w:rPr>
        <w:t>11</w:t>
      </w:r>
      <w:r w:rsidR="00734A2F">
        <w:rPr>
          <w:b/>
        </w:rPr>
        <w:t>,3</w:t>
      </w:r>
      <w:r w:rsidR="00334EBF" w:rsidRPr="00C72DDB">
        <w:rPr>
          <w:b/>
        </w:rPr>
        <w:t>0</w:t>
      </w:r>
      <w:r w:rsidR="006701A5" w:rsidRPr="00C72DDB">
        <w:rPr>
          <w:b/>
        </w:rPr>
        <w:t xml:space="preserve"> </w:t>
      </w:r>
      <w:r w:rsidR="009236B9" w:rsidRPr="00C72DDB">
        <w:rPr>
          <w:b/>
        </w:rPr>
        <w:t>sati, soba 82/II, ovog suda</w:t>
      </w:r>
    </w:p>
    <w:p w:rsidRDefault="009236B9" w:rsidP="009236B9" w:rsidR="009236B9" w:rsidRPr="00C72DDB">
      <w:pPr>
        <w:tabs>
          <w:tab w:pos="360" w:val="left"/>
        </w:tabs>
        <w:ind w:left="360"/>
        <w:jc w:val="both"/>
      </w:pPr>
    </w:p>
    <w:p w:rsidRDefault="009236B9" w:rsidP="009236B9" w:rsidR="009236B9" w:rsidRPr="00C72DDB">
      <w:pPr>
        <w:tabs>
          <w:tab w:pos="360" w:val="left"/>
        </w:tabs>
        <w:ind w:left="360"/>
        <w:jc w:val="both"/>
      </w:pPr>
      <w:r w:rsidRPr="00C72DDB">
        <w:t>Na ročište se dostavom ovog zaključka pozivaju:</w:t>
      </w:r>
    </w:p>
    <w:p w:rsidRDefault="009236B9" w:rsidP="009236B9" w:rsidR="009236B9" w:rsidRPr="00C72DDB">
      <w:pPr>
        <w:tabs>
          <w:tab w:pos="360" w:val="left"/>
        </w:tabs>
        <w:ind w:left="360"/>
        <w:jc w:val="both"/>
      </w:pPr>
      <w:r w:rsidRPr="00C72DDB">
        <w:t xml:space="preserve">-Stečajni upravitelj </w:t>
      </w:r>
    </w:p>
    <w:p w:rsidRDefault="0059553B" w:rsidP="00D41E36" w:rsidR="00D41E36" w:rsidRPr="008E1A9C">
      <w:pPr>
        <w:jc w:val="both"/>
      </w:pPr>
      <w:r w:rsidRPr="00C72DDB">
        <w:rPr>
          <w:color w:val="000000"/>
        </w:rPr>
        <w:t>-</w:t>
      </w:r>
      <w:r w:rsidR="00D41E36" w:rsidRPr="00D41E36">
        <w:t xml:space="preserve"> </w:t>
      </w:r>
      <w:r w:rsidR="00D41E36" w:rsidRPr="008E1A9C">
        <w:t>Razlučni vjerovnik:</w:t>
      </w:r>
    </w:p>
    <w:p w:rsidRDefault="00D41E36" w:rsidP="00D41E36" w:rsidR="00D41E36" w:rsidRPr="004323EB">
      <w:pPr>
        <w:numPr>
          <w:ilvl w:val="0"/>
          <w:numId w:val="4"/>
        </w:numPr>
      </w:pPr>
      <w:r w:rsidRPr="00D41E36">
        <w:rPr>
          <w:bCs/>
        </w:rPr>
        <w:t>REPUBLIKA HRVATSKA, MINISTARSTVO FINANCIJA - POREZNA UPRAVA, CENTAR BANKA D.D. u stečaju, Zagreb, Heinzelova 47/a</w:t>
      </w:r>
    </w:p>
    <w:p w:rsidRDefault="0059553B" w:rsidP="00C636CE" w:rsidR="0059553B" w:rsidRPr="00C72DDB">
      <w:pPr>
        <w:pStyle w:val="Odlomakpopisa1"/>
        <w:ind w:left="36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3C7C8B" w:rsidP="00F83CB6" w:rsidR="009236B9" w:rsidRPr="00C72DDB">
      <w:pPr>
        <w:ind w:left="360"/>
        <w:jc w:val="both"/>
      </w:pPr>
      <w:r w:rsidRPr="00C72DDB">
        <w:t>II Tražbina vjerovnika koji ne dođe na ročište utvrditi će se prema stanju spisa i zemljišnih knjiga. Na ročištu se raspravlja o namirenju vjerovnika i drugih osoba koje postavljaju zahtjev za namirenje.</w:t>
      </w:r>
    </w:p>
    <w:p w:rsidRDefault="009236B9" w:rsidP="009236B9" w:rsidR="009236B9" w:rsidRPr="00C72DDB">
      <w:pPr>
        <w:jc w:val="center"/>
      </w:pPr>
      <w:r w:rsidRPr="00C72DDB">
        <w:t>Obrazloženje</w:t>
      </w:r>
    </w:p>
    <w:p w:rsidRDefault="009236B9" w:rsidP="009236B9" w:rsidR="009236B9" w:rsidRPr="00C72DDB">
      <w:pPr>
        <w:jc w:val="center"/>
      </w:pPr>
    </w:p>
    <w:p w:rsidRDefault="009236B9" w:rsidP="002D547E" w:rsidR="002D547E">
      <w:pPr>
        <w:jc w:val="both"/>
      </w:pPr>
      <w:r w:rsidRPr="00C72DDB">
        <w:tab/>
        <w:t xml:space="preserve">Prije donošenja rješenja o namirenju razlučnog vjerovnika sud mora provesti ročište </w:t>
      </w:r>
      <w:r w:rsidR="003C7C8B" w:rsidRPr="00C72DDB">
        <w:t xml:space="preserve">za diobu kupovnine na kojem se raspravlja o </w:t>
      </w:r>
      <w:r w:rsidR="00E741B0" w:rsidRPr="00C72DDB">
        <w:t>n</w:t>
      </w:r>
      <w:r w:rsidR="003C7C8B" w:rsidRPr="00C72DDB">
        <w:t>a</w:t>
      </w:r>
      <w:r w:rsidR="00E741B0" w:rsidRPr="00C72DDB">
        <w:t>m</w:t>
      </w:r>
      <w:r w:rsidR="003C7C8B" w:rsidRPr="00C72DDB">
        <w:t xml:space="preserve">irenju vjerovnika </w:t>
      </w:r>
      <w:r w:rsidR="005956F3" w:rsidRPr="00C72DDB">
        <w:t>i</w:t>
      </w:r>
      <w:r w:rsidR="003C7C8B" w:rsidRPr="00C72DDB">
        <w:t xml:space="preserve"> drugih osoba koje postavljaju zahtjev za namirenje.</w:t>
      </w:r>
      <w:r w:rsidR="00751F93" w:rsidRPr="00C72DDB">
        <w:t xml:space="preserve"> Sukladno članku 7. Stečajnog zakona i članku 117. ovršnog zakona odlučeno je kao u izreci ovog zaključka. Razlučni vjerovnici se do ročišta pozivaju dostaviti </w:t>
      </w:r>
      <w:r w:rsidR="00751F93" w:rsidRPr="00C72DDB">
        <w:lastRenderedPageBreak/>
        <w:t>sudu izračunate tražbine, s obzirom na očekivani iznos namirenja.</w:t>
      </w:r>
      <w:r w:rsidR="00E62889">
        <w:t xml:space="preserve"> Ročište je sazvano obzirom su vjerovnicu na ročištu održanom dana 15.12.2016. predložili održavanje ročišta, a sve kako bi se utvrdio točan iznos potraživanja razlučnog vjerovnika RH koji je namirivan u ovom postupku Rješenjem od 15.12.2016. nakon prodaje nekretnine u vlasništvu stečajnog dužnika </w:t>
      </w:r>
      <w:r w:rsidR="002D547E" w:rsidRPr="00C43418">
        <w:t>upisan</w:t>
      </w:r>
      <w:r w:rsidR="002D547E">
        <w:t>a</w:t>
      </w:r>
      <w:r w:rsidR="002D547E" w:rsidRPr="00C43418">
        <w:t xml:space="preserve"> u </w:t>
      </w:r>
      <w:r w:rsidR="002D547E" w:rsidRPr="00792C58">
        <w:t xml:space="preserve">zemljišnim knjigama Općinskog </w:t>
      </w:r>
      <w:r w:rsidR="002D547E">
        <w:t>suda u Zlataru, Z</w:t>
      </w:r>
      <w:r w:rsidR="002D547E" w:rsidRPr="00792C58">
        <w:t>emljišnoknj</w:t>
      </w:r>
      <w:r w:rsidR="002D547E">
        <w:t>ižni</w:t>
      </w:r>
      <w:r w:rsidR="002D547E" w:rsidRPr="00792C58">
        <w:t xml:space="preserve"> odjel</w:t>
      </w:r>
      <w:r w:rsidR="002D547E">
        <w:t xml:space="preserve"> Zlatar  i to: </w:t>
      </w:r>
    </w:p>
    <w:p w:rsidRDefault="002D547E" w:rsidP="002D547E" w:rsidR="002D547E">
      <w:pPr>
        <w:jc w:val="both"/>
      </w:pPr>
    </w:p>
    <w:p w:rsidRDefault="002D547E" w:rsidP="002D547E" w:rsidR="002D547E">
      <w:pPr>
        <w:pStyle w:val="Odlomakpopisa"/>
        <w:numPr>
          <w:ilvl w:val="0"/>
          <w:numId w:val="3"/>
        </w:numPr>
      </w:pPr>
      <w:r w:rsidRPr="0000069E">
        <w:t xml:space="preserve">k.č.br. </w:t>
      </w:r>
      <w:r>
        <w:t>605/1, Put Vokošenica, površine 100 čhv, odnosno 361 m2, k.č.br. 605/3, Put Vokošenica, površine 52 čhv, odnosno 185 m2, k.č.br. 606/2; Livada Vokošenica, površine 3 jutra , 86 čhv odnosno 17574 m2,  odnosno sveukupne površine  3 jutra, 238 čhv odnosno 18120 m2, sve upisano u z.k.ul. br. 2309 k.o. Lovrečan</w:t>
      </w:r>
      <w:r w:rsidRPr="0000069E">
        <w:t xml:space="preserve"> </w:t>
      </w:r>
    </w:p>
    <w:p w:rsidRDefault="002D547E" w:rsidP="002D547E" w:rsidR="002D547E" w:rsidRPr="0000069E">
      <w:pPr>
        <w:pStyle w:val="Odlomakpopisa"/>
        <w:ind w:left="1440"/>
      </w:pPr>
    </w:p>
    <w:p w:rsidRDefault="002D547E" w:rsidP="002D547E" w:rsidR="002D547E">
      <w:r w:rsidRPr="00776680">
        <w:t>dosuđ</w:t>
      </w:r>
      <w:r>
        <w:t>ena</w:t>
      </w:r>
      <w:r w:rsidRPr="00776680">
        <w:t xml:space="preserve"> </w:t>
      </w:r>
      <w:r>
        <w:t xml:space="preserve">kupcu </w:t>
      </w:r>
      <w:r w:rsidRPr="00506DB2">
        <w:t>MIKOM d.o.o., Zlatar Bistrica, Ulica Stjepana Radića 1/A, OIB:23959017603</w:t>
      </w:r>
      <w:r>
        <w:t>,</w:t>
      </w:r>
      <w:r w:rsidRPr="00506DB2">
        <w:t xml:space="preserve"> za </w:t>
      </w:r>
      <w:r>
        <w:t>iznos od 70.000,00 kuna</w:t>
      </w:r>
      <w:r w:rsidRPr="000D372D">
        <w:t>.</w:t>
      </w:r>
    </w:p>
    <w:p w:rsidRDefault="002D547E" w:rsidP="002D547E" w:rsidR="002D547E" w:rsidRPr="000D372D">
      <w:r>
        <w:t>S obzirom na prijedlog razlučnih vjerovnika kao i s obzirom na činjenicu da je razlučni vjerovnik RH već namiriva, a radi se o istoj pravnoj osnovi stjecanja založnog prava, to je odlučeno kao u izreci.</w:t>
      </w:r>
    </w:p>
    <w:p w:rsidRDefault="00E62889" w:rsidP="009236B9" w:rsidR="00E62889" w:rsidRPr="00C72DDB">
      <w:pPr>
        <w:jc w:val="both"/>
      </w:pPr>
    </w:p>
    <w:p w:rsidRDefault="009236B9" w:rsidP="00C72DDB" w:rsidR="00C72DDB" w:rsidRPr="00C72DDB">
      <w:pPr>
        <w:pStyle w:val="Tijeloteksta"/>
        <w:jc w:val="center"/>
      </w:pPr>
      <w:r w:rsidRPr="00C72DDB">
        <w:t xml:space="preserve">U Zagrebu, </w:t>
      </w:r>
      <w:r w:rsidR="00C72DDB" w:rsidRPr="00C72DDB">
        <w:t>3</w:t>
      </w:r>
      <w:r w:rsidR="002D547E">
        <w:t>1</w:t>
      </w:r>
      <w:r w:rsidRPr="00C72DDB">
        <w:t xml:space="preserve">. </w:t>
      </w:r>
      <w:r w:rsidR="00C72DDB" w:rsidRPr="00C72DDB">
        <w:t>s</w:t>
      </w:r>
      <w:r w:rsidR="002D547E">
        <w:t>iječnja</w:t>
      </w:r>
      <w:r w:rsidRPr="00C72DDB">
        <w:t xml:space="preserve"> 201</w:t>
      </w:r>
      <w:r w:rsidR="002D547E">
        <w:t>7</w:t>
      </w:r>
      <w:r w:rsidR="00C010FD">
        <w:t>. godine</w:t>
      </w:r>
    </w:p>
    <w:p w:rsidRDefault="00C72DDB" w:rsidP="00C72DDB" w:rsidR="00C72DDB" w:rsidRPr="00C72DDB">
      <w:pPr>
        <w:pStyle w:val="Tijeloteksta"/>
        <w:jc w:val="center"/>
      </w:pPr>
    </w:p>
    <w:p w:rsidRDefault="009236B9" w:rsidP="00C72DDB" w:rsidR="00C72DDB" w:rsidRPr="00C72DDB">
      <w:pPr>
        <w:pStyle w:val="Tijeloteksta"/>
        <w:jc w:val="center"/>
      </w:pPr>
      <w:r w:rsidRPr="00C72DDB">
        <w:t>.</w:t>
      </w:r>
    </w:p>
    <w:p w:rsidRDefault="002B5E41" w:rsidP="00E91121" w:rsidR="002B5E4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2B5E41" w:rsidP="00E91121" w:rsidR="002B5E41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Nikola Ribarić v.r.</w:t>
      </w:r>
    </w:p>
    <w:p w:rsidRDefault="002B5E41" w:rsidP="00E91121" w:rsidR="002B5E41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2B5E41" w:rsidP="00E91121" w:rsidR="002B5E41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>Za točnost otpravka – ovlašteni službenik:</w:t>
      </w:r>
    </w:p>
    <w:p w:rsidRDefault="002B5E41" w:rsidP="00E91121" w:rsidR="002B5E41" w:rsidRPr="00FC1355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Jadranka Zelić</w:t>
      </w:r>
    </w:p>
    <w:p w:rsidRDefault="002B5E41" w:rsidP="00597BE1" w:rsidR="002B5E41" w:rsidRPr="00FC1355">
      <w:pPr>
        <w:pStyle w:val="Podnaslov"/>
        <w:ind w:firstLine="708" w:left="4956"/>
        <w:rPr>
          <w:rFonts w:hAnsi="Times New Roman" w:ascii="Times New Roman"/>
          <w:b w:val="false"/>
          <w:color w:val="auto"/>
          <w:szCs w:val="24"/>
        </w:rPr>
      </w:pPr>
    </w:p>
    <w:p w:rsidRDefault="00F83CB6" w:rsidR="00F83CB6" w:rsidRPr="00C72DDB">
      <w:pPr>
        <w:pStyle w:val="Tijeloteksta"/>
        <w:ind w:left="5760"/>
      </w:pPr>
    </w:p>
    <w:p w:rsidRDefault="00F83CB6" w:rsidP="00C72DDB" w:rsidR="00F83CB6" w:rsidRPr="00C72DDB">
      <w:pPr>
        <w:pStyle w:val="Tijeloteksta"/>
        <w:ind w:left="5760"/>
      </w:pPr>
      <w:r w:rsidRPr="00C72DDB">
        <w:t xml:space="preserve"> </w:t>
      </w:r>
    </w:p>
    <w:p w:rsidRDefault="009236B9" w:rsidP="009236B9" w:rsidR="009236B9" w:rsidRPr="00C72DDB">
      <w:pPr>
        <w:jc w:val="both"/>
      </w:pPr>
      <w:r w:rsidRPr="00C72DDB">
        <w:rPr>
          <w:b/>
        </w:rPr>
        <w:t>UPUTA O PRAVNOM LIJEKU:</w:t>
      </w:r>
    </w:p>
    <w:p w:rsidRDefault="009236B9" w:rsidP="009236B9" w:rsidR="007417C1" w:rsidRPr="00C72DDB">
      <w:pPr>
        <w:jc w:val="both"/>
      </w:pPr>
      <w:r w:rsidRPr="00C72DDB">
        <w:t>Protiv ovog zaključka nije dopuštena žalba (čl.11.st.9. SZ).</w:t>
      </w:r>
    </w:p>
    <w:p w:rsidRDefault="00F83CB6" w:rsidP="009236B9" w:rsidR="00F83CB6" w:rsidRPr="00C72DDB">
      <w:pPr>
        <w:jc w:val="both"/>
      </w:pPr>
    </w:p>
    <w:p w:rsidRDefault="00F83CB6" w:rsidP="009236B9" w:rsidR="00F83CB6" w:rsidRPr="00C72DDB">
      <w:pPr>
        <w:jc w:val="both"/>
      </w:pPr>
    </w:p>
    <w:p w:rsidRDefault="00F83CB6" w:rsidP="009236B9" w:rsidR="00F83CB6" w:rsidRPr="00C72DDB">
      <w:pPr>
        <w:jc w:val="both"/>
      </w:pPr>
    </w:p>
    <w:p w:rsidRDefault="002B5E41" w:rsidP="009236B9" w:rsidR="002B5E41">
      <w:pPr>
        <w:jc w:val="both"/>
      </w:pPr>
    </w:p>
    <w:p w:rsidRDefault="002B5E41" w:rsidP="009236B9" w:rsidR="002B5E41">
      <w:pPr>
        <w:jc w:val="both"/>
      </w:pPr>
    </w:p>
    <w:p w:rsidRDefault="002B5E41" w:rsidP="009236B9" w:rsidR="002B5E41">
      <w:pPr>
        <w:jc w:val="both"/>
      </w:pPr>
    </w:p>
    <w:p w:rsidRDefault="002B5E41" w:rsidP="009236B9" w:rsidR="002B5E41">
      <w:pPr>
        <w:jc w:val="both"/>
      </w:pPr>
    </w:p>
    <w:p w:rsidRDefault="002B5E41" w:rsidP="009236B9" w:rsidR="002B5E41">
      <w:pPr>
        <w:jc w:val="both"/>
      </w:pPr>
    </w:p>
    <w:p w:rsidRDefault="002B5E41" w:rsidP="009236B9" w:rsidR="002B5E41">
      <w:pPr>
        <w:jc w:val="both"/>
      </w:pPr>
    </w:p>
    <w:p w:rsidRDefault="002B5E41" w:rsidP="009236B9" w:rsidR="002B5E41">
      <w:pPr>
        <w:jc w:val="both"/>
      </w:pPr>
    </w:p>
    <w:p w:rsidRDefault="002B5E41" w:rsidP="009236B9" w:rsidR="002B5E41">
      <w:pPr>
        <w:jc w:val="both"/>
      </w:pPr>
    </w:p>
    <w:p w:rsidRDefault="002B5E41" w:rsidP="009236B9" w:rsidR="002B5E41">
      <w:pPr>
        <w:jc w:val="both"/>
      </w:pPr>
    </w:p>
    <w:p w:rsidRDefault="002B5E41" w:rsidP="009236B9" w:rsidR="002B5E41">
      <w:pPr>
        <w:jc w:val="both"/>
      </w:pPr>
    </w:p>
    <w:p w:rsidRDefault="002B5E41" w:rsidP="009236B9" w:rsidR="002B5E41">
      <w:pPr>
        <w:jc w:val="both"/>
      </w:pPr>
    </w:p>
    <w:p w:rsidRDefault="002B5E41" w:rsidP="009236B9" w:rsidR="002B5E41">
      <w:pPr>
        <w:jc w:val="both"/>
      </w:pPr>
    </w:p>
    <w:p w:rsidRDefault="002B5E41" w:rsidP="009236B9" w:rsidR="002B5E41">
      <w:pPr>
        <w:jc w:val="both"/>
      </w:pPr>
    </w:p>
    <w:p w:rsidRDefault="002B5E41" w:rsidP="009236B9" w:rsidR="002B5E41">
      <w:pPr>
        <w:jc w:val="both"/>
      </w:pPr>
    </w:p>
    <w:p w:rsidRDefault="002B5E41" w:rsidP="009236B9" w:rsidR="002B5E41">
      <w:pPr>
        <w:jc w:val="both"/>
      </w:pPr>
    </w:p>
    <w:p w:rsidRDefault="00C636CE" w:rsidP="00C636CE" w:rsidR="00C636CE" w:rsidRPr="00C72DDB">
      <w:pPr>
        <w:pStyle w:val="Odlomakpopisa1"/>
        <w:ind w:left="360"/>
        <w:jc w:val="both"/>
        <w:rPr>
          <w:rFonts w:cs="Times New Roman" w:hAnsi="Times New Roman" w:ascii="Times New Roman"/>
          <w:color w:val="000000"/>
          <w:sz w:val="24"/>
          <w:szCs w:val="24"/>
        </w:rPr>
      </w:pPr>
    </w:p>
    <w:p w:rsidRDefault="00C636CE" w:rsidP="009236B9" w:rsidR="00C636CE" w:rsidRPr="00C72DDB">
      <w:pPr>
        <w:jc w:val="both"/>
      </w:pPr>
    </w:p>
    <w:p w:rsidRDefault="009236B9" w:rsidP="009236B9" w:rsidR="009236B9" w:rsidRPr="00C72DDB">
      <w:pPr>
        <w:jc w:val="both"/>
      </w:pP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  <w:r w:rsidRPr="00C72DDB">
        <w:tab/>
      </w:r>
    </w:p>
    <w:p w:rsidRDefault="00A1673F" w:rsidP="009236B9" w:rsidR="00A1673F" w:rsidRPr="00C72DDB">
      <w:pPr>
        <w:jc w:val="both"/>
      </w:pPr>
    </w:p>
    <w:p w:rsidRDefault="009236B9" w:rsidP="009236B9" w:rsidR="009236B9" w:rsidRPr="00C72DDB"/>
    <w:p w:rsidRDefault="009236B9" w:rsidR="009236B9" w:rsidRPr="00C72DDB"/>
    <w:sectPr w:rsidSect="00A1673F" w:rsidR="009236B9" w:rsidRPr="00C72DDB">
      <w:headerReference w:type="even" r:id="rId10"/>
      <w:headerReference w:type="default" r:id="rId11"/>
      <w:pgSz w:h="15840" w:w="12240"/>
      <w:pgMar w:gutter="0" w:footer="708" w:header="708" w:left="1260" w:bottom="1797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020D8" w:rsidR="00A020D8">
      <w:r>
        <w:separator/>
      </w:r>
    </w:p>
  </w:endnote>
  <w:endnote w:id="0" w:type="continuationSeparator">
    <w:p w:rsidRDefault="00A020D8" w:rsidR="00A020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font241">
    <w:altName w:val="Times New Roman"/>
    <w:charset w:val="EE"/>
    <w:family w:val="auto"/>
    <w:pitch w:val="variable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020D8" w:rsidR="00A020D8">
      <w:r>
        <w:separator/>
      </w:r>
    </w:p>
  </w:footnote>
  <w:footnote w:id="0" w:type="continuationSeparator">
    <w:p w:rsidRDefault="00A020D8" w:rsidR="00A020D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53B" w:rsidP="00A1673F" w:rsidR="005955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9553B" w:rsidR="0059553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9553B" w:rsidP="00A1673F" w:rsidR="0059553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A2F2E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59553B" w:rsidP="00A1673F" w:rsidR="0059553B" w:rsidRPr="00832E83">
    <w:pPr>
      <w:jc w:val="right"/>
    </w:pPr>
    <w:r>
      <w:t>72</w:t>
    </w:r>
    <w:r w:rsidRPr="00832E83">
      <w:t xml:space="preserve"> St-</w:t>
    </w:r>
    <w:r w:rsidR="00C72DDB">
      <w:t>977/2011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701DF3"/>
    <w:multiLevelType w:val="hybridMultilevel"/>
    <w:tmpl w:val="6BC4B5E6"/>
    <w:lvl w:tplc="2A881F3A" w:ilvl="0">
      <w:start w:val="11"/>
      <w:numFmt w:val="bullet"/>
      <w:lvlText w:val="-"/>
      <w:lvlJc w:val="left"/>
      <w:pPr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1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8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6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3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0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7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4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200"/>
      </w:pPr>
      <w:rPr>
        <w:rFonts w:hAnsi="Wingdings" w:ascii="Wingdings" w:hint="default"/>
      </w:rPr>
    </w:lvl>
  </w:abstractNum>
  <w:abstractNum w:abstractNumId="1">
    <w:nsid w:val="177C3586"/>
    <w:multiLevelType w:val="hybridMultilevel"/>
    <w:tmpl w:val="2FD0AD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6475102"/>
    <w:multiLevelType w:val="hybridMultilevel"/>
    <w:tmpl w:val="13EA3914"/>
    <w:lvl w:tplc="041A0017" w:ilvl="0">
      <w:start w:val="1"/>
      <w:numFmt w:val="lowerLetter"/>
      <w:lvlText w:val="%1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8E7030E"/>
    <w:multiLevelType w:val="hybridMultilevel"/>
    <w:tmpl w:val="482ACC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236B9"/>
    <w:rsid w:val="00070A34"/>
    <w:rsid w:val="00087853"/>
    <w:rsid w:val="002B5E41"/>
    <w:rsid w:val="002D547E"/>
    <w:rsid w:val="003235EC"/>
    <w:rsid w:val="00334EBF"/>
    <w:rsid w:val="003C7C8B"/>
    <w:rsid w:val="00445A52"/>
    <w:rsid w:val="0059553B"/>
    <w:rsid w:val="005956F3"/>
    <w:rsid w:val="006701A5"/>
    <w:rsid w:val="006F6573"/>
    <w:rsid w:val="00734A2F"/>
    <w:rsid w:val="007417C1"/>
    <w:rsid w:val="00751F93"/>
    <w:rsid w:val="007C4C36"/>
    <w:rsid w:val="00842928"/>
    <w:rsid w:val="008553C8"/>
    <w:rsid w:val="00883225"/>
    <w:rsid w:val="009236B9"/>
    <w:rsid w:val="00A020D8"/>
    <w:rsid w:val="00A1673F"/>
    <w:rsid w:val="00A23DC5"/>
    <w:rsid w:val="00B94DFE"/>
    <w:rsid w:val="00C010FD"/>
    <w:rsid w:val="00C636CE"/>
    <w:rsid w:val="00C72DDB"/>
    <w:rsid w:val="00CD52AC"/>
    <w:rsid w:val="00D41E36"/>
    <w:rsid w:val="00D75C10"/>
    <w:rsid w:val="00E62889"/>
    <w:rsid w:val="00E741B0"/>
    <w:rsid w:val="00EC1A1B"/>
    <w:rsid w:val="00F530BF"/>
    <w:rsid w:val="00F5652A"/>
    <w:rsid w:val="00F83CB6"/>
    <w:rsid w:val="00FA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9236B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true" w:styleId="Odlomakpopisa1" w:type="paragraph">
    <w:name w:val="Odlomak popisa1"/>
    <w:basedOn w:val="Normal"/>
    <w:qFormat/>
    <w:rsid w:val="00C636CE"/>
    <w:pPr>
      <w:suppressAutoHyphens/>
      <w:ind w:left="720"/>
    </w:pPr>
    <w:rPr>
      <w:rFonts w:cs="font241" w:eastAsia="Arial Unicode MS" w:hAnsi="Calibri" w:asci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34EBF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2B5E41"/>
    <w:pPr>
      <w:jc w:val="both"/>
    </w:pPr>
    <w:rPr>
      <w:rFonts w:hAnsi="Tahoma" w:ascii="Tahoma"/>
      <w:b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2B5E41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A2F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2F2E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2F2E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2F2E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2F2E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236B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9236B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236B9"/>
  </w:style>
  <w:style w:styleId="Podnoje" w:type="paragraph">
    <w:name w:val="footer"/>
    <w:basedOn w:val="Normal"/>
    <w:rsid w:val="00751F9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F5652A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F5652A"/>
    <w:pPr>
      <w:jc w:val="both"/>
    </w:pPr>
  </w:style>
  <w:style w:customStyle="1" w:styleId="Odlomakpopisa1" w:type="paragraph">
    <w:name w:val="Odlomak popisa1"/>
    <w:basedOn w:val="Normal"/>
    <w:qFormat/>
    <w:rsid w:val="00C636CE"/>
    <w:pPr>
      <w:suppressAutoHyphens/>
      <w:ind w:left="720"/>
    </w:pPr>
    <w:rPr>
      <w:rFonts w:ascii="Calibri" w:cs="font241" w:eastAsia="Arial Unicode MS" w:hAnsi="Calibri"/>
      <w:kern w:val="1"/>
      <w:sz w:val="22"/>
      <w:szCs w:val="22"/>
      <w:lang w:eastAsia="ar-SA"/>
    </w:rPr>
  </w:style>
  <w:style w:styleId="Odlomakpopisa" w:type="paragraph">
    <w:name w:val="List Paragraph"/>
    <w:basedOn w:val="Normal"/>
    <w:uiPriority w:val="34"/>
    <w:qFormat/>
    <w:rsid w:val="00334EBF"/>
    <w:pPr>
      <w:ind w:left="720"/>
      <w:contextualSpacing/>
    </w:pPr>
  </w:style>
  <w:style w:styleId="Podnaslov" w:type="paragraph">
    <w:name w:val="Subtitle"/>
    <w:basedOn w:val="Normal"/>
    <w:link w:val="PodnaslovChar"/>
    <w:qFormat/>
    <w:rsid w:val="002B5E41"/>
    <w:pPr>
      <w:jc w:val="both"/>
    </w:pPr>
    <w:rPr>
      <w:rFonts w:ascii="Tahoma" w:hAnsi="Tahoma"/>
      <w:b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2B5E41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FA2F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2F2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2F2E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2F2E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2F2E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31. siječnja 2017.</izvorni_sadrzaj>
    <derivirana_varijabla naziv="DomainObject.DatumDonosenjaOdluke_1">31.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977</izvorni_sadrzaj>
    <derivirana_varijabla naziv="DomainObject.Predmet.Broj_1">977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srpnja 2011.</izvorni_sadrzaj>
    <derivirana_varijabla naziv="DomainObject.Predmet.DatumOsnivanja_1">19. srpnja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St-977/2011</izvorni_sadrzaj>
    <derivirana_varijabla naziv="DomainObject.Predmet.OznakaBroj_1">St-977/2011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WALTA METAL d.o.o.</izvorni_sadrzaj>
    <derivirana_varijabla naziv="DomainObject.Predmet.ProtustrankaFormated_1">  WALTA METAL d.o.o.</derivirana_varijabla>
  </DomainObject.Predmet.ProtustrankaFormated>
  <DomainObject.Predmet.ProtustrankaFormatedOIB>
    <izvorni_sadrzaj>  WALTA METAL d.o.o., OIB 57282201514</izvorni_sadrzaj>
    <derivirana_varijabla naziv="DomainObject.Predmet.ProtustrankaFormatedOIB_1">  WALTA METAL d.o.o., OIB 57282201514</derivirana_varijabla>
  </DomainObject.Predmet.ProtustrankaFormatedOIB>
  <DomainObject.Predmet.ProtustrankaFormatedWithAdress>
    <izvorni_sadrzaj> WALTA METAL d.o.o., STJEPANA RADIĆA 5, 49247 ZLATAR BISTRICA</izvorni_sadrzaj>
    <derivirana_varijabla naziv="DomainObject.Predmet.ProtustrankaFormatedWithAdress_1"> WALTA METAL d.o.o., STJEPANA RADIĆA 5, 49247 ZLATAR BISTRICA</derivirana_varijabla>
  </DomainObject.Predmet.ProtustrankaFormatedWithAdress>
  <DomainObject.Predmet.ProtustrankaFormatedWithAdressOIB>
    <izvorni_sadrzaj> WALTA METAL d.o.o., OIB 57282201514, STJEPANA RADIĆA 5, 49247 ZLATAR BISTRICA</izvorni_sadrzaj>
    <derivirana_varijabla naziv="DomainObject.Predmet.ProtustrankaFormatedWithAdressOIB_1"> WALTA METAL d.o.o., OIB 57282201514, STJEPANA RADIĆA 5, 49247 ZLATAR BISTRICA</derivirana_varijabla>
  </DomainObject.Predmet.ProtustrankaFormatedWithAdressOIB>
  <DomainObject.Predmet.ProtustrankaWithAdress>
    <izvorni_sadrzaj>WALTA METAL d.o.o. STJEPANA RADIĆA 5, 49247 ZLATAR BISTRICA</izvorni_sadrzaj>
    <derivirana_varijabla naziv="DomainObject.Predmet.ProtustrankaWithAdress_1">WALTA METAL d.o.o. STJEPANA RADIĆA 5, 49247 ZLATAR BISTRICA</derivirana_varijabla>
  </DomainObject.Predmet.ProtustrankaWithAdress>
  <DomainObject.Predmet.ProtustrankaWithAdressOIB>
    <izvorni_sadrzaj>WALTA METAL d.o.o., OIB 57282201514, STJEPANA RADIĆA 5, 49247 ZLATAR BISTRICA</izvorni_sadrzaj>
    <derivirana_varijabla naziv="DomainObject.Predmet.ProtustrankaWithAdressOIB_1">WALTA METAL d.o.o., OIB 57282201514, STJEPANA RADIĆA 5, 49247 ZLATAR BISTRICA</derivirana_varijabla>
  </DomainObject.Predmet.ProtustrankaWithAdressOIB>
  <DomainObject.Predmet.ProtustrankaNazivFormated>
    <izvorni_sadrzaj>WALTA METAL d.o.o.</izvorni_sadrzaj>
    <derivirana_varijabla naziv="DomainObject.Predmet.ProtustrankaNazivFormated_1">WALTA METAL d.o.o.</derivirana_varijabla>
  </DomainObject.Predmet.ProtustrankaNazivFormated>
  <DomainObject.Predmet.ProtustrankaNazivFormatedOIB>
    <izvorni_sadrzaj>WALTA METAL d.o.o., OIB 57282201514</izvorni_sadrzaj>
    <derivirana_varijabla naziv="DomainObject.Predmet.ProtustrankaNazivFormatedOIB_1">WALTA METAL d.o.o., OIB 57282201514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72.St - N. Ribarić </izvorni_sadrzaj>
    <derivirana_varijabla naziv="DomainObject.Predmet.Referada.Naziv_1">72.St - N. Ribarić </derivirana_varijabla>
  </DomainObject.Predmet.Referada.Naziv>
  <DomainObject.Predmet.Referada.Oznaka>
    <izvorni_sadrzaj>72. St</izvorni_sadrzaj>
    <derivirana_varijabla naziv="DomainObject.Predmet.Referada.Oznaka_1">72. St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 MINISTARSTVO FINANCIJA, POREZNA UPRAVA, PODRUČNI URED KRAPINA zastupanog po punomoćniku ŽUPANIJSKO DRŽAVNO ODVJETNIŠTVO U ZAGREBU, STALNA SLUŽBA U ZLATARU; MIKOM društvo s ograničenom odgovornošću za proizvodnju, trgovinu i usluge</izvorni_sadrzaj>
    <derivirana_varijabla naziv="DomainObject.Predmet.StrankaFormated_1">  REPUBLIKA HRVATSKA MINISTARSTVO FINANCIJA, POREZNA UPRAVA, PODRUČNI URED KRAPINA zastupanog po punomoćniku ŽUPANIJSKO DRŽAVNO ODVJETNIŠTVO U ZAGREBU, STALNA SLUŽBA U ZLATARU; MIKOM društvo s ograničenom odgovornošću za proizvodnju, trgovinu i usluge</derivirana_varijabla>
  </DomainObject.Predmet.StrankaFormated>
  <DomainObject.Predmet.StrankaFormatedOIB>
    <izvorni_sadrzaj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izvorni_sadrzaj>
    <derivirana_varijabla naziv="DomainObject.Predmet.StrankaFormatedOIB_1"> 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</derivirana_varijabla>
  </DomainObject.Predmet.StrankaFormatedOIB>
  <DomainObject.Predmet.StrankaFormatedWithAdress>
    <izvorni_sadrzaj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izvorni_sadrzaj>
    <derivirana_varijabla naziv="DomainObject.Predmet.StrankaFormatedWithAdress_1"> REPUBLIKA HRVATSKA MINISTARSTVO FINANCIJA, POREZNA UPRAVA, PODRUČNI URED KRAPINA zastupanog po punomoćniku ŽUPANIJSKO DRŽAVNO ODVJETNIŠTVO U ZAGREBU, STALNA SLUŽBA U ZLATARU; MIKOM društvo s ograničenom odgovornošću za proizvodnju, trgovinu i usluge, Ulica Stjepana Radića 1/A, 49247 Zlatar-Bistrica</derivirana_varijabla>
  </DomainObject.Predmet.StrankaFormatedWithAdress>
  <DomainObject.Predmet.StrankaFormatedWithAdressOIB>
    <izvorni_sadrzaj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izvorni_sadrzaj>
    <derivirana_varijabla naziv="DomainObject.Predmet.StrankaFormatedWithAdressOIB_1"> REPUBLIKA HRVATSKA MINISTARSTVO FINANCIJA, POREZNA UPRAVA, PODRUČNI URED KRAPINA, OIB 18683136487 zastupanog po punomoćniku ŽUPANIJSKO DRŽAVNO ODVJETNIŠTVO U ZAGREBU, STALNA SLUŽBA U ZLATARU; MIKOM društvo s ograničenom odgovornošću za proizvodnju, trgovinu i usluge, OIB 23959017603, Ulica Stjepana Radića 1/A, 49247 Zlatar-Bistrica</derivirana_varijabla>
  </DomainObject.Predmet.StrankaFormatedWithAdressOIB>
  <DomainObject.Predmet.StrankaWithAdress>
    <izvorni_sadrzaj>REPUBLIKA HRVATSKA MINISTARSTVO FINANCIJA, POREZNA UPRAVA, PODRUČNI URED KRAPINA ,MIKOM društvo s ograničenom odgovornošću za proizvodnju, trgovinu i usluge Ulica Stjepana Radića 1/A,49247 Zlatar-Bistrica</izvorni_sadrzaj>
    <derivirana_varijabla naziv="DomainObject.Predmet.StrankaWithAdress_1">REPUBLIKA HRVATSKA MINISTARSTVO FINANCIJA, POREZNA UPRAVA, PODRUČNI URED KRAPINA ,MIKOM društvo s ograničenom odgovornošću za proizvodnju, trgovinu i usluge Ulica Stjepana Radića 1/A,49247 Zlatar-Bistrica</derivirana_varijabla>
  </DomainObject.Predmet.StrankaWithAdress>
  <DomainObject.Predmet.StrankaWithAdressOIB>
    <izvorni_sadrzaj>REPUBLIKA HRVATSKA MINISTARSTVO FINANCIJA, POREZNA UPRAVA, PODRUČNI URED KRAPINA, OIB 18683136487,MIKOM društvo s ograničenom odgovornošću za proizvodnju, trgovinu i usluge, OIB 23959017603, Ulica Stjepana Radića 1/A,49247 Zlatar-Bistrica</izvorni_sadrzaj>
    <derivirana_varijabla naziv="DomainObject.Predmet.StrankaWithAdressOIB_1">REPUBLIKA HRVATSKA MINISTARSTVO FINANCIJA, POREZNA UPRAVA, PODRUČNI URED KRAPINA, OIB 18683136487,MIKOM društvo s ograničenom odgovornošću za proizvodnju, trgovinu i usluge, OIB 23959017603, Ulica Stjepana Radića 1/A,49247 Zlatar-Bistrica</derivirana_varijabla>
  </DomainObject.Predmet.StrankaWithAdressOIB>
  <DomainObject.Predmet.StrankaNazivFormated>
    <izvorni_sadrzaj>REPUBLIKA HRVATSKA MINISTARSTVO FINANCIJA, POREZNA UPRAVA, PODRUČNI URED KRAPINA,MIKOM društvo s ograničenom odgovornošću za proizvodnju, trgovinu i usluge</izvorni_sadrzaj>
    <derivirana_varijabla naziv="DomainObject.Predmet.StrankaNazivFormated_1">REPUBLIKA HRVATSKA MINISTARSTVO FINANCIJA, POREZNA UPRAVA, PODRUČNI URED KRAPINA,MIKOM društvo s ograničenom odgovornošću za proizvodnju, trgovinu i usluge</derivirana_varijabla>
  </DomainObject.Predmet.StrankaNazivFormated>
  <DomainObject.Predmet.StrankaNazivFormatedOIB>
    <izvorni_sadrzaj>REPUBLIKA HRVATSKA MINISTARSTVO FINANCIJA, POREZNA UPRAVA, PODRUČNI URED KRAPINA, OIB 18683136487,MIKOM društvo s ograničenom odgovornošću za proizvodnju, trgovinu i usluge, OIB 23959017603</izvorni_sadrzaj>
    <derivirana_varijabla naziv="DomainObject.Predmet.StrankaNazivFormatedOIB_1">REPUBLIKA HRVATSKA MINISTARSTVO FINANCIJA, POREZNA UPRAVA, PODRUČNI URED KRAPINA, OIB 18683136487,MIKOM društvo s ograničenom odgovornošću za proizvodnju, trgovinu i usluge, OIB 23959017603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72.St - N. Ribarić </izvorni_sadrzaj>
    <derivirana_varijabla naziv="DomainObject.Predmet.TrenutnaLokacijaSpisa.Naziv_1">72.St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Jadranka Zelić</izvorni_sadrzaj>
    <derivirana_varijabla naziv="DomainObject.Predmet.Zapisnicar_1">Jadranka Zelić</derivirana_varijabla>
  </DomainObject.Predmet.Zapisnicar>
  <DomainObject.Predmet.StrankaListFormated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izvorni_sadrzaj>
    <derivirana_varijabla naziv="DomainObject.Predmet.StrankaListFormated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</item>
    </derivirana_varijabla>
  </DomainObject.Predmet.StrankaListFormated>
  <DomainObject.Predmet.StrankaListFormated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izvorni_sadrzaj>
    <derivirana_varijabla naziv="DomainObject.Predmet.StrankaListFormated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</item>
    </derivirana_varijabla>
  </DomainObject.Predmet.StrankaListFormatedOIB>
  <DomainObject.Predmet.StrankaListFormatedWithAdress>
    <izvorni_sadrzaj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izvorni_sadrzaj>
    <derivirana_varijabla naziv="DomainObject.Predmet.StrankaListFormatedWithAdress_1">
      <item>REPUBLIKA HRVATSKA MINISTARSTVO FINANCIJA, POREZNA UPRAVA, PODRUČNI URED KRAPINA zastupanog po punomoćniku ŽUPANIJSKO DRŽAVNO ODVJETNIŠTVO U ZAGREBU, STALNA SLUŽBA U ZLATARU</item>
      <item>MIKOM društvo s ograničenom odgovornošću za proizvodnju, trgovinu i usluge, Ulica Stjepana Radića 1/A, 49247 Zlatar-Bistrica</item>
    </derivirana_varijabla>
  </DomainObject.Predmet.StrankaListFormatedWithAdress>
  <DomainObject.Predmet.StrankaListFormatedWithAdressOIB>
    <izvorni_sadrzaj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izvorni_sadrzaj>
    <derivirana_varijabla naziv="DomainObject.Predmet.StrankaListFormatedWithAdressOIB_1">
      <item>REPUBLIKA HRVATSKA MINISTARSTVO FINANCIJA, POREZNA UPRAVA, PODRUČNI URED KRAPINA, OIB 18683136487 zastupanog po punomoćniku ŽUPANIJSKO DRŽAVNO ODVJETNIŠTVO U ZAGREBU, STALNA SLUŽBA U ZLATARU</item>
      <item>MIKOM društvo s ograničenom odgovornošću za proizvodnju, trgovinu i usluge, OIB 23959017603, Ulica Stjepana Radića 1/A, 49247 Zlatar-Bistrica</item>
    </derivirana_varijabla>
  </DomainObject.Predmet.StrankaListFormatedWithAdressOIB>
  <DomainObject.Predmet.StrankaListNazivFormated>
    <izvorni_sadrzaj>
      <item>REPUBLIKA HRVATSKA MINISTARSTVO FINANCIJA, POREZNA UPRAVA, PODRUČNI URED KRAPINA</item>
      <item>MIKOM društvo s ograničenom odgovornošću za proizvodnju, trgovinu i usluge</item>
    </izvorni_sadrzaj>
    <derivirana_varijabla naziv="DomainObject.Predmet.StrankaListNazivFormated_1">
      <item>REPUBLIKA HRVATSKA MINISTARSTVO FINANCIJA, POREZNA UPRAVA, PODRUČNI URED KRAPINA</item>
      <item>MIKOM društvo s ograničenom odgovornošću za proizvodnju, trgovinu i usluge</item>
    </derivirana_varijabla>
  </DomainObject.Predmet.StrankaListNazivFormated>
  <DomainObject.Predmet.StrankaListNazivFormatedOIB>
    <izvorni_sadrzaj>
      <item>REPUBLIKA HRVATSKA MINISTARSTVO FINANCIJA, POREZNA UPRAVA, PODRUČNI URED KRAPINA, OIB 18683136487</item>
      <item>MIKOM društvo s ograničenom odgovornošću za proizvodnju, trgovinu i usluge, OIB 23959017603</item>
    </izvorni_sadrzaj>
    <derivirana_varijabla naziv="DomainObject.Predmet.StrankaListNazivFormatedOIB_1">
      <item>REPUBLIKA HRVATSKA MINISTARSTVO FINANCIJA, POREZNA UPRAVA, PODRUČNI URED KRAPINA, OIB 18683136487</item>
      <item>MIKOM društvo s ograničenom odgovornošću za proizvodnju, trgovinu i usluge, OIB 23959017603</item>
    </derivirana_varijabla>
  </DomainObject.Predmet.StrankaListNazivFormatedOIB>
  <DomainObject.Predmet.ProtuStrankaListFormated>
    <izvorni_sadrzaj>
      <item>WALTA METAL d.o.o.</item>
    </izvorni_sadrzaj>
    <derivirana_varijabla naziv="DomainObject.Predmet.ProtuStrankaListFormated_1">
      <item>WALTA METAL d.o.o.</item>
    </derivirana_varijabla>
  </DomainObject.Predmet.ProtuStrankaListFormated>
  <DomainObject.Predmet.ProtuStrankaListFormatedOIB>
    <izvorni_sadrzaj>
      <item>WALTA METAL d.o.o., OIB 57282201514</item>
    </izvorni_sadrzaj>
    <derivirana_varijabla naziv="DomainObject.Predmet.ProtuStrankaListFormatedOIB_1">
      <item>WALTA METAL d.o.o., OIB 57282201514</item>
    </derivirana_varijabla>
  </DomainObject.Predmet.ProtuStrankaListFormatedOIB>
  <DomainObject.Predmet.ProtuStrankaListFormatedWithAdress>
    <izvorni_sadrzaj>
      <item>WALTA METAL d.o.o., STJEPANA RADIĆA 5, 49247 ZLATAR BISTRICA</item>
    </izvorni_sadrzaj>
    <derivirana_varijabla naziv="DomainObject.Predmet.ProtuStrankaListFormatedWithAdress_1">
      <item>WALTA METAL d.o.o., STJEPANA RADIĆA 5, 49247 ZLATAR BISTRICA</item>
    </derivirana_varijabla>
  </DomainObject.Predmet.ProtuStrankaListFormatedWithAdress>
  <DomainObject.Predmet.ProtuStrankaListFormatedWithAdressOIB>
    <izvorni_sadrzaj>
      <item>WALTA METAL d.o.o., OIB 57282201514, STJEPANA RADIĆA 5, 49247 ZLATAR BISTRICA</item>
    </izvorni_sadrzaj>
    <derivirana_varijabla naziv="DomainObject.Predmet.ProtuStrankaListFormatedWithAdressOIB_1">
      <item>WALTA METAL d.o.o., OIB 57282201514, STJEPANA RADIĆA 5, 49247 ZLATAR BISTRICA</item>
    </derivirana_varijabla>
  </DomainObject.Predmet.ProtuStrankaListFormatedWithAdressOIB>
  <DomainObject.Predmet.ProtuStrankaListNazivFormated>
    <izvorni_sadrzaj>
      <item>WALTA METAL d.o.o.</item>
    </izvorni_sadrzaj>
    <derivirana_varijabla naziv="DomainObject.Predmet.ProtuStrankaListNazivFormated_1">
      <item>WALTA METAL d.o.o.</item>
    </derivirana_varijabla>
  </DomainObject.Predmet.ProtuStrankaListNazivFormated>
  <DomainObject.Predmet.ProtuStrankaListNazivFormatedOIB>
    <izvorni_sadrzaj>
      <item>WALTA METAL d.o.o., OIB 57282201514</item>
    </izvorni_sadrzaj>
    <derivirana_varijabla naziv="DomainObject.Predmet.ProtuStrankaListNazivFormatedOIB_1">
      <item>WALTA METAL d.o.o., OIB 57282201514</item>
    </derivirana_varijabla>
  </DomainObject.Predmet.ProtuStrankaListNazivFormatedOIB>
  <DomainObject.Predmet.OstaliListFormated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Formated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Formated>
  <DomainObject.Predmet.OstaliListFormatedOIB>
    <izvorni_sadrzaj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FormatedOIB_1">
      <item>ŽUPANIJSKO DRŽAVNO ODVJETNIŠTVO U ZAGREBU, STALNA SLUŽBA U ZLATARU punomoćnik sudionika u postupku REPUBLIKA HRVATSKA MINISTARSTVO FINANCIJA, POREZNA UPRAVA, PODRUČNI URED KRAPINA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FormatedOIB>
  <DomainObject.Predmet.OstaliListFormatedWithAdress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izvorni_sadrzaj>
    <derivirana_varijabla naziv="DomainObject.Predmet.OstaliListFormatedWithAdress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Pročiteljska 5, 10000 Zagreb</item>
      <item>OD Hačić, Kallay &amp; Partneri d.o.o., Ilica 1/A, 10000 Zagreb</item>
    </derivirana_varijabla>
  </DomainObject.Predmet.OstaliListFormatedWithAdress>
  <DomainObject.Predmet.OstaliListFormatedWithAdressOIB>
    <izvorni_sadrzaj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izvorni_sadrzaj>
    <derivirana_varijabla naziv="DomainObject.Predmet.OstaliListFormatedWithAdressOIB_1">
      <item>ŽUPANIJSKO DRŽAVNO ODVJETNIŠTVO U ZAGREBU, STALNA SLUŽBA U ZLATARU punomoćnik sudionika u postupku REPUBLIKA HRVATSKA MINISTARSTVO FINANCIJA, POREZNA UPRAVA, PODRUČNI URED KRAPINA</item>
      <item>Vesna Bajić, odvj., Trg kralja Tomislava 10/I, 44320 Kutina</item>
      <item>RH, MF, Porezna uprava, Ivana Rendića 5, 49000 Krapina</item>
      <item>CENTAR BANKA dioničko društvo u stečaju, OIB 89296739230, Heinzelova 47/a, 10000 Zagreb</item>
      <item>Damir Mikić, Trnjanska c. 23, 10000 Zagreb</item>
      <item>RH, MF, Porezna uprava, Av. Dubrovnik 32, 10000 Zagreb</item>
      <item>Županijsko državno odvjetništvo u Zagrebu</item>
      <item>Općinski sud u Zlataru, zemljišno-knjižni odjel, x, 49250 Zlatar</item>
      <item>javnost</item>
      <item>Goran Jedličko, OIB 03491070415, Pročiteljska 5, 10000 Zagreb</item>
      <item>OD Hačić, Kallay &amp; Partneri d.o.o., Ilica 1/A, 10000 Zagreb</item>
    </derivirana_varijabla>
  </DomainObject.Predmet.OstaliListFormatedWithAdressOIB>
  <DomainObject.Predmet.OstaliListNazivFormated>
    <izvorni_sadrzaj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izvorni_sadrzaj>
    <derivirana_varijabla naziv="DomainObject.Predmet.OstaliListNazivFormated_1">
      <item>ŽUPANIJSKO DRŽAVNO ODVJETNIŠTVO U ZAGREBU, STALNA SLUŽBA U ZLATARU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</derivirana_varijabla>
  </DomainObject.Predmet.OstaliListNazivFormated>
  <DomainObject.Predmet.OstaliListNazivFormatedOIB>
    <izvorni_sadrzaj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izvorni_sadrzaj>
    <derivirana_varijabla naziv="DomainObject.Predmet.OstaliListNazivFormatedOIB_1">
      <item>ŽUPANIJSKO DRŽAVNO ODVJETNIŠTVO U ZAGREBU, STALNA SLUŽBA U ZLATARU</item>
      <item>Vesna Bajić, odvj.</item>
      <item>RH, MF, Porezna uprava</item>
      <item>CENTAR BANKA dioničko društvo u stečaju, OIB 89296739230</item>
      <item>Damir Mikić</item>
      <item>RH, MF, Porezna uprava</item>
      <item>Županijsko državno odvjetništvo u Zagrebu</item>
      <item>Općinski sud u Zlataru, zemljišno-knjižni odjel</item>
      <item>javnost</item>
      <item>Goran Jedličko, OIB 03491070415</item>
      <item>OD Hačić, Kallay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veljače 2017.</izvorni_sadrzaj>
    <derivirana_varijabla naziv="DomainObject.Datum_1">1.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 MINISTARSTVO FINANCIJA, POREZNA UPRAVA, PODRUČNI URED KRAPINA i dr.</izvorni_sadrzaj>
    <derivirana_varijabla naziv="DomainObject.Predmet.StrankaIDrugi_1">REPUBLIKA HRVATSKA MINISTARSTVO FINANCIJA, POREZNA UPRAVA, PODRUČNI URED KRAPINA i dr.</derivirana_varijabla>
  </DomainObject.Predmet.StrankaIDrugi>
  <DomainObject.Predmet.ProtustrankaIDrugi>
    <izvorni_sadrzaj>WALTA METAL d.o.o.</izvorni_sadrzaj>
    <derivirana_varijabla naziv="DomainObject.Predmet.ProtustrankaIDrugi_1">WALTA METAL d.o.o.</derivirana_varijabla>
  </DomainObject.Predmet.ProtustrankaIDrugi>
  <DomainObject.Predmet.StrankaIDrugiAdressOIB>
    <izvorni_sadrzaj>REPUBLIKA HRVATSKA MINISTARSTVO FINANCIJA, POREZNA UPRAVA, PODRUČNI URED KRAPINA, OIB 18683136487 i dr.</izvorni_sadrzaj>
    <derivirana_varijabla naziv="DomainObject.Predmet.StrankaIDrugiAdressOIB_1">REPUBLIKA HRVATSKA MINISTARSTVO FINANCIJA, POREZNA UPRAVA, PODRUČNI URED KRAPINA, OIB 18683136487 i dr.</derivirana_varijabla>
  </DomainObject.Predmet.StrankaIDrugiAdressOIB>
  <DomainObject.Predmet.ProtustrankaIDrugiAdressOIB>
    <izvorni_sadrzaj>WALTA METAL d.o.o., OIB 57282201514, STJEPANA RADIĆA 5, 49247 ZLATAR BISTRICA</izvorni_sadrzaj>
    <derivirana_varijabla naziv="DomainObject.Predmet.ProtustrankaIDrugiAdressOIB_1">WALTA METAL d.o.o., OIB 57282201514, STJEPANA RADIĆA 5, 49247 ZLATAR BISTRICA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izvorni_sadrzaj>
    <derivirana_varijabla naziv="DomainObject.Predmet.SudioniciListNaziv_1">
      <item>WALTA METAL d.o.o.</item>
      <item>ŽUPANIJSKO DRŽAVNO ODVJETNIŠTVO U ZAGREBU, STALNA SLUŽBA U ZLATARU</item>
      <item>REPUBLIKA HRVATSKA MINISTARSTVO FINANCIJA, POREZNA UPRAVA, PODRUČNI URED KRAPINA</item>
      <item>Vesna Bajić, odvj.</item>
      <item>RH, MF, Porezna uprava</item>
      <item>CENTAR BANKA dioničko društvo u stečaju</item>
      <item>Damir Mikić</item>
      <item>RH, MF, Porezna uprava</item>
      <item>Županijsko državno odvjetništvo u Zagrebu</item>
      <item>Općinski sud u Zlataru, zemljišno-knjižni odjel</item>
      <item>javnost</item>
      <item>Goran Jedličko</item>
      <item>OD Hačić, Kallay &amp; Partneri d.o.o.</item>
      <item>MIKOM društvo s ograničenom odgovornošću za proizvodnju, trgovinu i usluge</item>
    </derivirana_varijabla>
  </DomainObject.Predmet.SudioniciListNaziv>
  <DomainObject.Predmet.SudioniciListAdressOIB>
    <izvorni_sadrzaj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izvorni_sadrzaj>
    <derivirana_varijabla naziv="DomainObject.Predmet.SudioniciListAdressOIB_1">
      <item>WALTA METAL d.o.o., OIB 57282201514, STJEPANA RADIĆA 5,49247 ZLATAR BISTRICA</item>
      <item>ŽUPANIJSKO DRŽAVNO ODVJETNIŠTVO U ZAGREBU, STALNA SLUŽBA U ZLATARU</item>
      <item>REPUBLIKA HRVATSKA MINISTARSTVO FINANCIJA, POREZNA UPRAVA, PODRUČNI URED KRAPINA, OIB 18683136487</item>
      <item>Vesna Bajić, odvj., Trg kralja Tomislava 10/I,44320 Kutina</item>
      <item>RH, MF, Porezna uprava, Ivana Rendića 5,49000 Krapina</item>
      <item>CENTAR BANKA dioničko društvo u stečaju, OIB 89296739230, Heinzelova 47/a,10000 Zagreb</item>
      <item>Damir Mikić, Trnjanska c. 23,10000 Zagreb</item>
      <item>RH, MF, Porezna uprava, Av. Dubrovnik 32,10000 Zagreb</item>
      <item>Županijsko državno odvjetništvo u Zagrebu</item>
      <item>Općinski sud u Zlataru, zemljišno-knjižni odjel, x,49250 Zlatar</item>
      <item>javnost</item>
      <item>Goran Jedličko, OIB 03491070415, Pročiteljska 5,10000 Zagreb</item>
      <item>OD Hačić, Kallay &amp; Partneri d.o.o., Ilica 1/A,10000 Zagreb</item>
      <item>MIKOM društvo s ograničenom odgovornošću za proizvodnju, trgovinu i usluge, OIB 23959017603, Ulica Stjepana Radića 1/A,49247 Zlatar-Bistrica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izvorni_sadrzaj>
    <derivirana_varijabla naziv="DomainObject.Predmet.SudioniciListNazivOIB_1">
      <item>, OIB 57282201514</item>
      <item>, OIB null</item>
      <item>, OIB 18683136487</item>
      <item>, OIB null</item>
      <item>, OIB null</item>
      <item>, OIB 89296739230</item>
      <item>, OIB null</item>
      <item>, OIB null</item>
      <item>, OIB null</item>
      <item>, OIB null</item>
      <item>, OIB null</item>
      <item>, OIB 03491070415</item>
      <item>, OIB null</item>
      <item>, OIB 23959017603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Goran Jedličko, OIB 03491070415, Maksimirska 18 Zagreb</item>
    </izvorni_sadrzaj>
    <derivirana_varijabla naziv="DomainObject.Predmet.StecajniUpraviteljiListAddressOIB_1">
      <item>Goran Jedličko, OIB 03491070415, Maksimirska 18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443</properties:Words>
  <properties:Characters>2463</properties:Characters>
  <properties:Lines>96</properties:Lines>
  <properties:Paragraphs>30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                                                                                                                                         </vt:lpstr>
    </vt:vector>
  </properties:TitlesOfParts>
  <properties:LinksUpToDate>false</properties:LinksUpToDate>
  <properties:CharactersWithSpaces>3018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2017-02-01T13:39:00Z</dcterms:created>
  <dc:creator>nribaric</dc:creator>
  <cp:lastModifiedBy>Jadranka Zelić</cp:lastModifiedBy>
  <cp:lastPrinted>2017-02-01T13:39:00Z</cp:lastPrinted>
  <dcterms:modified xmlns:xsi="http://www.w3.org/2001/XMLSchema-instance" xsi:type="dcterms:W3CDTF">2017-02-01T13:41:00Z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