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f5a5" w14:paraId="3d8f5a5" w:rsidRDefault="00703B5C" w:rsidP="00B5253B" w:rsidR="00AE649C" w:rsidRPr="00B76F3C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693420</wp:posOffset>
            </wp:positionV>
            <wp:extent cy="699131" cx="523909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9131" cx="523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253B" w:rsidR="00AE649C" w:rsidRPr="00B76F3C">
      <w:pPr>
        <w:pStyle w:val="NormaleSPIS"/>
        <w:spacing w:after="0"/>
      </w:pPr>
    </w:p>
    <w:p w:rsidRDefault="00703B5C" w:rsidP="00B5253B" w:rsidR="00B525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B5253B" w:rsidP="00B5253B" w:rsidR="00703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  <w:r w:rsidR="00703B5C">
        <w:rPr>
          <w:rFonts w:cs="Times New Roman" w:eastAsia="Times New Roman"/>
          <w:szCs w:val="20"/>
          <w:lang w:eastAsia="hr-HR"/>
        </w:rPr>
        <w:t xml:space="preserve">   Republika Hrvatska</w:t>
      </w:r>
    </w:p>
    <w:p w:rsidRDefault="00703B5C" w:rsidP="00B5253B" w:rsidR="00703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Trgovački sud u Bjelovaru</w:t>
      </w:r>
    </w:p>
    <w:p w:rsidRDefault="00703B5C" w:rsidP="00B5253B" w:rsidR="00703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Šetalište dr. I.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</w:t>
      </w:r>
    </w:p>
    <w:p w:rsidRDefault="00B5253B" w:rsidP="00B5253B" w:rsidR="00B5253B">
      <w:pPr>
        <w:spacing w:after="0"/>
        <w:ind w:firstLine="3969"/>
        <w:jc w:val="right"/>
      </w:pPr>
    </w:p>
    <w:p w:rsidRDefault="00B5253B" w:rsidP="00B5253B" w:rsidR="00B5253B">
      <w:pPr>
        <w:spacing w:after="0"/>
        <w:ind w:firstLine="3969"/>
        <w:jc w:val="right"/>
      </w:pPr>
      <w:r>
        <w:t>Poslovni broj: 5. St-400/2017-2</w:t>
      </w:r>
    </w:p>
    <w:p w:rsidRDefault="00B5253B" w:rsidP="00B5253B" w:rsidR="00B5253B">
      <w:pPr>
        <w:spacing w:after="0"/>
      </w:pPr>
      <w:r>
        <w:t xml:space="preserve"> </w:t>
      </w:r>
    </w:p>
    <w:p w:rsidRDefault="00B5253B" w:rsidP="00B5253B" w:rsidR="00B5253B">
      <w:pPr>
        <w:spacing w:after="0"/>
      </w:pPr>
      <w:bookmarkStart w:name="_GoBack" w:id="0"/>
      <w:bookmarkEnd w:id="0"/>
    </w:p>
    <w:p w:rsidRDefault="00B5253B" w:rsidP="00B5253B" w:rsidR="00B5253B">
      <w:pPr>
        <w:spacing w:after="0"/>
        <w:jc w:val="center"/>
      </w:pPr>
      <w:r>
        <w:t>R E P U B L I K A  H R V A T S K A</w:t>
      </w:r>
    </w:p>
    <w:p w:rsidRDefault="00B5253B" w:rsidP="00B5253B" w:rsidR="00B5253B">
      <w:pPr>
        <w:spacing w:after="0"/>
        <w:jc w:val="center"/>
      </w:pPr>
    </w:p>
    <w:p w:rsidRDefault="00B5253B" w:rsidP="00B5253B" w:rsidR="00B5253B">
      <w:pPr>
        <w:spacing w:after="0"/>
        <w:jc w:val="center"/>
      </w:pPr>
      <w:r>
        <w:t>R J E Š E N J E</w:t>
      </w:r>
    </w:p>
    <w:p w:rsidRDefault="00B5253B" w:rsidP="00B5253B" w:rsidR="00B5253B">
      <w:pPr>
        <w:spacing w:after="0"/>
        <w:jc w:val="center"/>
      </w:pPr>
    </w:p>
    <w:p w:rsidRDefault="00B5253B" w:rsidP="00B5253B" w:rsidR="00B5253B">
      <w:pPr>
        <w:spacing w:after="0"/>
        <w:ind w:firstLine="851"/>
        <w:jc w:val="both"/>
      </w:pPr>
      <w:r>
        <w:t>Trgovački sud u Bjelovaru, po stečajnoj sutkinji Mariji Petrina Kubica, povodom prijedloga Financijske agencije, OIB: 85821130368, RC Zagreb, Podružnica Bjelovar, Bjelovar, F. Supila 4, za otvaranje stečajnog postupka nad dužnikom MIŠ&amp;MAŠ COMPANY društvo s ograničenom odgovornošću za trgovinu i usluge, Pitomača, Braće Radića 21/A, OIB: 94257443968, MBS: 010097087, 5. veljače 2018.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jc w:val="center"/>
      </w:pPr>
      <w:r>
        <w:t>r i j e š i o   j e</w:t>
      </w:r>
    </w:p>
    <w:p w:rsidRDefault="00B5253B" w:rsidP="00B5253B" w:rsidR="00B5253B">
      <w:pPr>
        <w:spacing w:after="0"/>
        <w:jc w:val="center"/>
      </w:pPr>
    </w:p>
    <w:p w:rsidRDefault="00B5253B" w:rsidP="00B5253B" w:rsidR="00B5253B">
      <w:pPr>
        <w:spacing w:after="0"/>
        <w:ind w:firstLine="851"/>
        <w:jc w:val="both"/>
      </w:pPr>
      <w:r>
        <w:t>1. Pokreće se postupak radi utvrđivanja uvjeta za otvaranje stečajnog postupka nad dužnikom MIŠ&amp;MAŠ COMPANY društvo s ograničenom odgovornošću za trgovinu i usluge, Pitomača, Braće Radića 21/A.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ind w:firstLine="851"/>
        <w:jc w:val="both"/>
      </w:pPr>
      <w:r>
        <w:t>2. Dužniku MIŠ&amp;MAŠ COMPANY društvo s ograničenom odgovornošću za trgovinu i usluge, Pitomača, Braće Radića 21/A, OIB: 94257443968, MBS: 010097087, postavlja se privremeni stečajni upravitelj.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ind w:firstLine="851"/>
        <w:jc w:val="both"/>
      </w:pPr>
      <w:r>
        <w:t xml:space="preserve">3. Za privremenog stečajnog upravitelja imenuje se Stanko Makar, dipl. ekonomist iz Ludbrega, </w:t>
      </w:r>
      <w:proofErr w:type="spellStart"/>
      <w:r>
        <w:t>Sigetec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>, A. Šenoe 6, OIB: 49218337993.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ind w:firstLine="851"/>
        <w:jc w:val="both"/>
      </w:pPr>
      <w: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B5253B" w:rsidP="00B5253B" w:rsidR="00B5253B">
      <w:pPr>
        <w:spacing w:after="0"/>
        <w:ind w:firstLine="851"/>
        <w:jc w:val="both"/>
      </w:pPr>
      <w:r>
        <w:t>Zakonski zastupnik dužnika je dužan privremenom stečajnom upravitelju dopustiti uvid u knjige i poslovnu dokumentaciju društva.</w:t>
      </w:r>
    </w:p>
    <w:p w:rsidRDefault="00B5253B" w:rsidP="00B5253B" w:rsidR="00B5253B">
      <w:pPr>
        <w:spacing w:after="0"/>
        <w:ind w:firstLine="851"/>
        <w:jc w:val="both"/>
      </w:pPr>
      <w:r>
        <w:t xml:space="preserve">Privremeni stečajni upravitelj je dužan sastaviti pisano izvješće i dostaviti ga sudu u roku od 15 dana od objave ovog rješenja na e-oglasnoj ploči suda, u tri primjerka. 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ind w:firstLine="851"/>
        <w:jc w:val="both"/>
      </w:pPr>
      <w:r>
        <w:t xml:space="preserve">5. Saziva se ročište radi rasprave o uvjetima za otvaranje stečajnog postupka za dan 2. ožujka 2018. u 9,30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1, na koje se pozivaju dostavom ovoga rješenja:</w:t>
      </w:r>
    </w:p>
    <w:p w:rsidRDefault="00B5253B" w:rsidP="00B5253B" w:rsidR="00B5253B">
      <w:pPr>
        <w:spacing w:after="0"/>
        <w:ind w:firstLine="851"/>
      </w:pPr>
      <w:r>
        <w:t xml:space="preserve">-Financijska agencija </w:t>
      </w:r>
    </w:p>
    <w:p w:rsidRDefault="00B5253B" w:rsidP="00B5253B" w:rsidR="00B5253B">
      <w:pPr>
        <w:spacing w:after="0"/>
        <w:ind w:firstLine="851"/>
      </w:pPr>
      <w:r>
        <w:t xml:space="preserve">-zakonski zastupnik dužnika Mišo </w:t>
      </w:r>
      <w:proofErr w:type="spellStart"/>
      <w:r>
        <w:t>Filjak</w:t>
      </w:r>
      <w:proofErr w:type="spellEnd"/>
    </w:p>
    <w:p w:rsidRDefault="00B5253B" w:rsidP="00B5253B" w:rsidR="00B5253B">
      <w:pPr>
        <w:spacing w:after="0"/>
        <w:ind w:firstLine="851"/>
      </w:pPr>
      <w:r>
        <w:t xml:space="preserve">-privremeni stečajni upravitelj. </w:t>
      </w:r>
    </w:p>
    <w:p w:rsidRDefault="00B5253B" w:rsidP="00B5253B" w:rsidR="00B5253B">
      <w:pPr>
        <w:spacing w:after="0"/>
        <w:ind w:firstLine="851"/>
      </w:pPr>
    </w:p>
    <w:p w:rsidRDefault="00B5253B" w:rsidP="00B5253B" w:rsidR="00B5253B">
      <w:pPr>
        <w:spacing w:after="0"/>
        <w:ind w:firstLine="851"/>
      </w:pPr>
      <w:r>
        <w:t>6. Rješenje se dostavlja sudskom registru Trgovačkog suda u Bjelovaru.</w:t>
      </w:r>
    </w:p>
    <w:p w:rsidRDefault="00B5253B" w:rsidP="00B5253B" w:rsidR="00B5253B">
      <w:pPr>
        <w:spacing w:after="0"/>
      </w:pPr>
    </w:p>
    <w:p w:rsidRDefault="00B5253B" w:rsidP="00B5253B" w:rsidR="00B5253B">
      <w:pPr>
        <w:spacing w:after="0"/>
        <w:jc w:val="center"/>
      </w:pPr>
      <w:r>
        <w:lastRenderedPageBreak/>
        <w:t>Obrazloženje</w:t>
      </w:r>
    </w:p>
    <w:p w:rsidRDefault="00B5253B" w:rsidP="00B5253B" w:rsidR="00B5253B">
      <w:pPr>
        <w:spacing w:after="0"/>
        <w:jc w:val="center"/>
      </w:pPr>
    </w:p>
    <w:p w:rsidRDefault="00B5253B" w:rsidP="00B5253B" w:rsidR="00B5253B">
      <w:pPr>
        <w:spacing w:after="0"/>
        <w:ind w:firstLine="851"/>
        <w:jc w:val="both"/>
      </w:pPr>
      <w:r>
        <w:rPr>
          <w:color w:val="000000"/>
        </w:rPr>
        <w:t xml:space="preserve">Financijska agencija je na temelju čl.110. st.1. Stečajnog zakona ("Narodne novine" broj 71/15, dalje: SZ) 4. srpnja 2017. podnijela prijedlog za otvaranje stečajnog postupka nad dužnikom </w:t>
      </w:r>
      <w:r>
        <w:t>MIŠ&amp;MAŠ COMPANY društvo s ograničenom odgovornošću za trgovinu i usluge, Pitomača, Braće Radića 21/A</w:t>
      </w:r>
      <w:r>
        <w:rPr>
          <w:color w:val="000000"/>
        </w:rPr>
        <w:t xml:space="preserve">. U prijedlogu je navela da na dan 28. lipnja 2017. dužnik u Očevidniku redoslijeda osnova za plaćanje ima evidentirane neizvršene osnove za plaćanje u neprekinutom razdoblju od 120 dana, u ukupnom iznosu od 5.637,91 kn. Iz prijedloga proizlazi da je Fina na temelju čl.112. st.5. SZ-a, 28. lipnja 2017., na ime predujma za namirenje troškova stečajnog postupka, zaplijenila novčana sredstva u iznosu od 5.000,00 kn. </w:t>
      </w:r>
    </w:p>
    <w:p w:rsidRDefault="00B5253B" w:rsidP="00B5253B" w:rsidR="00B5253B">
      <w:pPr>
        <w:spacing w:after="0"/>
        <w:ind w:firstLine="851"/>
        <w:jc w:val="both"/>
        <w:rPr>
          <w:color w:val="000000"/>
        </w:rPr>
      </w:pPr>
    </w:p>
    <w:p w:rsidRDefault="00B5253B" w:rsidP="00B5253B" w:rsidR="00B5253B">
      <w:pPr>
        <w:spacing w:after="0"/>
        <w:ind w:firstLine="851"/>
        <w:jc w:val="both"/>
      </w:pPr>
      <w:r>
        <w:rPr>
          <w:color w:val="000000"/>
        </w:rPr>
        <w:t>Iz prijedloga proizlazi vjerojatnost postojanja stečajnog razloga nesposobnosti za plaćanje</w:t>
      </w:r>
      <w:r>
        <w:t xml:space="preserve"> te je temeljem čl.115. st.1. SZ-a pokrenut postupak radi utvrđivanja uvjeta za otvaranje stečajnog postupka nad dužnikom.</w:t>
      </w:r>
    </w:p>
    <w:p w:rsidRDefault="00B5253B" w:rsidP="00B5253B" w:rsidR="00B5253B">
      <w:pPr>
        <w:spacing w:after="0"/>
        <w:ind w:firstLine="851"/>
        <w:jc w:val="both"/>
      </w:pPr>
      <w:r>
        <w:t xml:space="preserve">               </w:t>
      </w:r>
    </w:p>
    <w:p w:rsidRDefault="00B5253B" w:rsidP="00B5253B" w:rsidR="00B5253B">
      <w:pPr>
        <w:spacing w:after="0"/>
        <w:ind w:firstLine="851"/>
        <w:jc w:val="both"/>
      </w:pPr>
      <w: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B5253B" w:rsidP="00B5253B" w:rsidR="00B5253B">
      <w:pPr>
        <w:spacing w:after="0"/>
        <w:ind w:firstLine="851"/>
        <w:jc w:val="both"/>
      </w:pPr>
      <w: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B5253B" w:rsidP="00B5253B" w:rsidR="00B5253B">
      <w:pPr>
        <w:spacing w:after="0"/>
        <w:ind w:firstLine="851"/>
        <w:jc w:val="both"/>
      </w:pPr>
      <w:r>
        <w:t>Obveza zakonskog zastupnika dužnika na obavješćivanje i suradnju s privremenim stečajnom upraviteljem propisana je čl.117. u vezi sa čl.180. SZ-a.</w:t>
      </w:r>
    </w:p>
    <w:p w:rsidRDefault="00B5253B" w:rsidP="00B5253B" w:rsidR="00B5253B">
      <w:pPr>
        <w:spacing w:after="0"/>
        <w:ind w:firstLine="851"/>
        <w:jc w:val="both"/>
      </w:pPr>
    </w:p>
    <w:p w:rsidRDefault="00B5253B" w:rsidP="00B5253B" w:rsidR="00B5253B">
      <w:pPr>
        <w:spacing w:after="0"/>
        <w:ind w:firstLine="851"/>
        <w:jc w:val="both"/>
      </w:pPr>
      <w:r>
        <w:t xml:space="preserve">Ročište radi rasprave o uvjetima za otvaranje stečajnog postupka određeno je sukladno odredbi čl.128. st.1. SZ-a. </w:t>
      </w:r>
    </w:p>
    <w:p w:rsidRDefault="00B5253B" w:rsidP="00B5253B" w:rsidR="00B5253B">
      <w:pPr>
        <w:spacing w:after="0"/>
        <w:jc w:val="center"/>
      </w:pPr>
    </w:p>
    <w:p w:rsidRDefault="00B5253B" w:rsidP="00B5253B" w:rsidR="00B5253B">
      <w:pPr>
        <w:spacing w:after="0"/>
        <w:jc w:val="center"/>
      </w:pPr>
      <w:r>
        <w:t>U Bjelovaru 5. veljače 2018.</w:t>
      </w:r>
    </w:p>
    <w:p w:rsidRDefault="00B5253B" w:rsidP="00B5253B" w:rsidR="00B5253B">
      <w:pPr>
        <w:spacing w:after="0"/>
      </w:pPr>
    </w:p>
    <w:p w:rsidRDefault="00B5253B" w:rsidP="00B5253B" w:rsidR="00B5253B">
      <w:pPr>
        <w:spacing w:after="0"/>
      </w:pPr>
      <w:r>
        <w:t xml:space="preserve">                                                                                      Stečajna sutkinja    </w:t>
      </w:r>
    </w:p>
    <w:p w:rsidRDefault="00B5253B" w:rsidP="00B5253B" w:rsidR="00B5253B">
      <w:pPr>
        <w:spacing w:after="0"/>
      </w:pPr>
      <w:r>
        <w:t xml:space="preserve">                                                                                  Marija Petrina Kubica v.r.</w:t>
      </w:r>
    </w:p>
    <w:p w:rsidRDefault="00B5253B" w:rsidP="00B5253B" w:rsidR="00B5253B">
      <w:pPr>
        <w:spacing w:after="0"/>
      </w:pPr>
    </w:p>
    <w:p w:rsidRDefault="00B5253B" w:rsidP="00B5253B" w:rsidR="00B5253B">
      <w:pPr>
        <w:tabs>
          <w:tab w:pos="2676" w:val="left"/>
        </w:tabs>
        <w:spacing w:after="0"/>
        <w:ind w:left="4253"/>
        <w:rPr>
          <w:noProof/>
        </w:rPr>
      </w:pPr>
      <w:r>
        <w:rPr>
          <w:noProof/>
        </w:rPr>
        <w:t>Za točnost otpravka - ovlašteni službenik</w:t>
      </w:r>
    </w:p>
    <w:p w:rsidRDefault="00B5253B" w:rsidP="00B5253B" w:rsidR="00B5253B">
      <w:pPr>
        <w:tabs>
          <w:tab w:pos="2676" w:val="left"/>
        </w:tabs>
        <w:spacing w:after="0"/>
        <w:ind w:left="4253"/>
        <w:rPr>
          <w:noProof/>
        </w:rPr>
      </w:pPr>
      <w:r>
        <w:rPr>
          <w:noProof/>
        </w:rPr>
        <w:t xml:space="preserve">                  Željka Vitez</w:t>
      </w:r>
    </w:p>
    <w:p w:rsidRDefault="00B5253B" w:rsidP="00B5253B" w:rsidR="00B5253B">
      <w:pPr>
        <w:spacing w:after="0"/>
      </w:pPr>
    </w:p>
    <w:p w:rsidRDefault="00B5253B" w:rsidP="00B5253B" w:rsidR="00B5253B">
      <w:pPr>
        <w:spacing w:after="0"/>
      </w:pPr>
      <w:r>
        <w:t xml:space="preserve">                                                                                                   </w:t>
      </w:r>
    </w:p>
    <w:p w:rsidRDefault="00B5253B" w:rsidP="00B5253B" w:rsidR="00B5253B">
      <w:pPr>
        <w:spacing w:after="0"/>
      </w:pPr>
    </w:p>
    <w:p w:rsidRDefault="00B5253B" w:rsidP="00B5253B" w:rsidR="00B5253B">
      <w:pPr>
        <w:spacing w:after="0"/>
      </w:pPr>
      <w:r>
        <w:t xml:space="preserve">          </w:t>
      </w:r>
    </w:p>
    <w:p w:rsidRDefault="00B5253B" w:rsidP="00B5253B" w:rsidR="00B5253B">
      <w:pPr>
        <w:spacing w:after="0"/>
        <w:jc w:val="both"/>
      </w:pPr>
      <w:r>
        <w:t>POUKA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B5253B" w:rsidP="00B5253B" w:rsidR="00B5253B">
      <w:pPr>
        <w:spacing w:after="0"/>
        <w:jc w:val="both"/>
      </w:pPr>
    </w:p>
    <w:p w:rsidRDefault="00AE649C" w:rsidP="00B5253B" w:rsidR="00AE649C" w:rsidRPr="00B76F3C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</w:pPr>
    </w:p>
    <w:sectPr w:rsidSect="00703B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-646208523"/>
      <w:docPartObj>
        <w:docPartGallery w:val="Page Numbers (Top of Page)"/>
        <w:docPartUnique/>
      </w:docPartObj>
    </w:sdtPr>
    <w:sdtEndPr/>
    <w:sdtContent>
      <w:p w:rsidRDefault="00703B5C" w:rsidP="00703B5C" w:rsidR="00703B5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53B">
          <w:t>2</w:t>
        </w:r>
        <w:r>
          <w:fldChar w:fldCharType="end"/>
        </w:r>
      </w:p>
      <w:p w:rsidRDefault="00703B5C" w:rsidP="00703B5C" w:rsidR="00703B5C">
        <w:pPr>
          <w:overflowPunct w:val="false"/>
          <w:autoSpaceDE w:val="false"/>
          <w:autoSpaceDN w:val="false"/>
          <w:adjustRightInd w:val="false"/>
          <w:spacing w:after="0"/>
          <w:ind w:firstLine="3969"/>
          <w:jc w:val="right"/>
          <w:rPr>
            <w:rFonts w:cs="Times New Roman" w:eastAsia="Times New Roman"/>
            <w:szCs w:val="20"/>
            <w:lang w:eastAsia="hr-HR"/>
          </w:rPr>
        </w:pPr>
        <w:r w:rsidRPr="00703B5C">
          <w:rPr>
            <w:rFonts w:cs="Times New Roman" w:eastAsia="Times New Roman"/>
            <w:szCs w:val="20"/>
            <w:lang w:eastAsia="hr-HR"/>
          </w:rPr>
          <w:t>Poslovni broj: 5. St-400/2017-2</w:t>
        </w:r>
      </w:p>
      <w:p w:rsidRDefault="00B5253B" w:rsidP="00703B5C" w:rsidR="008333A9" w:rsidRPr="00703B5C">
        <w:pPr>
          <w:overflowPunct w:val="false"/>
          <w:autoSpaceDE w:val="false"/>
          <w:autoSpaceDN w:val="false"/>
          <w:adjustRightInd w:val="false"/>
          <w:spacing w:after="0"/>
          <w:ind w:firstLine="3969"/>
          <w:jc w:val="right"/>
          <w:rPr>
            <w:rFonts w:cs="Times New Roman" w:eastAsia="Times New Roman"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B5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53B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0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St-400/2017-2</izvorni_sadrzaj>
    <derivirana_varijabla naziv="DomainObject.Oznaka_1">St-400/2017-2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MIŠ&amp;MAŠ COMPANY društvo s ograničenom odgovornošću za trgovinu i usluge zastupanog po punomoćniku Mišo Filjak</izvorni_sadrzaj>
    <derivirana_varijabla naziv="DomainObject.Predmet.ProtustrankaFormated_1">  MIŠ&amp;MAŠ COMPANY društvo s ograničenom odgovornošću za trgovinu i usluge zastupanog po punomoćniku Mišo Filjak</derivirana_varijabla>
  </DomainObject.Predmet.ProtustrankaFormated>
  <DomainObject.Predmet.ProtustrankaFormatedOIB>
    <izvorni_sadrzaj>  MIŠ&amp;MAŠ COMPANY društvo s ograničenom odgovornošću za trgovinu i usluge, OIB 94257443968 zastupanog po punomoćniku Mišo Filjak</izvorni_sadrzaj>
    <derivirana_varijabla naziv="DomainObject.Predmet.ProtustrankaFormatedOIB_1">  MIŠ&amp;MAŠ COMPANY društvo s ograničenom odgovornošću za trgovinu i usluge, OIB 94257443968 zastupanog po punomoćniku Mišo Filjak</derivirana_varijabla>
  </DomainObject.Predmet.ProtustrankaFormatedOIB>
  <DomainObject.Predmet.ProtustrankaFormatedWithAdress>
    <izvorni_sadrzaj> MIŠ&amp;MAŠ COMPANY društvo s ograničenom odgovornošću za trgovinu i usluge, Braće Radića 21/A, 33405 Pitomača zastupanog po punomoćniku Mišo Filjak</izvorni_sadrzaj>
    <derivirana_varijabla naziv="DomainObject.Predmet.ProtustrankaFormatedWithAdress_1"> MIŠ&amp;MAŠ COMPANY društvo s ograničenom odgovornošću za trgovinu i usluge, Braće Radića 21/A, 33405 Pitomača zastupanog po punomoćniku Mišo Filjak</derivirana_varijabla>
  </DomainObject.Predmet.ProtustrankaFormatedWithAdress>
  <DomainObject.Predmet.ProtustrankaFormatedWithAdressOIB>
    <izvorni_sadrzaj> MIŠ&amp;MAŠ COMPANY društvo s ograničenom odgovornošću za trgovinu i usluge, OIB 94257443968, Braće Radića 21/A, 33405 Pitomača zastupanog po punomoćniku Mišo Filjak</izvorni_sadrzaj>
    <derivirana_varijabla naziv="DomainObject.Predmet.ProtustrankaFormatedWithAdressOIB_1"> MIŠ&amp;MAŠ COMPANY društvo s ograničenom odgovornošću za trgovinu i usluge, OIB 94257443968, Braće Radića 21/A, 33405 Pitomača zastupanog po punomoćniku Mišo Filjak</derivirana_varijabla>
  </DomainObject.Predmet.ProtustrankaFormatedWithAdressOIB>
  <DomainObject.Predmet.ProtustrankaWithAdress>
    <izvorni_sadrzaj>MIŠ&amp;MAŠ COMPANY društvo s ograničenom odgovornošću za trgovinu i usluge Braće Radića 21/A, 33405 Pitomača</izvorni_sadrzaj>
    <derivirana_varijabla naziv="DomainObject.Predmet.ProtustrankaWithAdress_1">MIŠ&amp;MAŠ COMPANY društvo s ograničenom odgovornošću za trgovinu i usluge Braće Radića 21/A, 33405 Pitomača</derivirana_varijabla>
  </DomainObject.Predmet.ProtustrankaWithAdress>
  <DomainObject.Predmet.ProtustrankaWithAdressOIB>
    <izvorni_sadrzaj>MIŠ&amp;MAŠ COMPANY društvo s ograničenom odgovornošću za trgovinu i usluge, OIB 94257443968, Braće Radića 21/A, 33405 Pitomača</izvorni_sadrzaj>
    <derivirana_varijabla naziv="DomainObject.Predmet.ProtustrankaWithAdressOIB_1">MIŠ&amp;MAŠ COMPANY društvo s ograničenom odgovornošću za trgovinu i usluge, OIB 94257443968, Braće Radića 21/A, 33405 Pitomača</derivirana_varijabla>
  </DomainObject.Predmet.ProtustrankaWithAdressOIB>
  <DomainObject.Predmet.ProtustrankaNazivFormated>
    <izvorni_sadrzaj>MIŠ&amp;MAŠ COMPANY društvo s ograničenom odgovornošću za trgovinu i usluge</izvorni_sadrzaj>
    <derivirana_varijabla naziv="DomainObject.Predmet.ProtustrankaNazivFormated_1">MIŠ&amp;MAŠ COMPANY društvo s ograničenom odgovornošću za trgovinu i usluge</derivirana_varijabla>
  </DomainObject.Predmet.ProtustrankaNazivFormated>
  <DomainObject.Predmet.ProtustrankaNazivFormatedOIB>
    <izvorni_sadrzaj>MIŠ&amp;MAŠ COMPANY društvo s ograničenom odgovornošću za trgovinu i usluge, OIB 94257443968</izvorni_sadrzaj>
    <derivirana_varijabla naziv="DomainObject.Predmet.ProtustrankaNazivFormatedOIB_1">MIŠ&amp;MAŠ COMPANY društvo s ograničenom odgovornošću za trgovinu i usluge, OIB 94257443968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MIŠ&amp;MAŠ COMPANY društvo s ograničenom odgovornošću za trgovinu i usluge zastupanog po punomoćniku Mišo Filjak</item>
    </izvorni_sadrzaj>
    <derivirana_varijabla naziv="DomainObject.Predmet.ProtuStrankaListFormated_1">
      <item>MIŠ&amp;MAŠ COMPANY društvo s ograničenom odgovornošću za trgovinu i usluge zastupanog po punomoćniku Mišo Filjak</item>
    </derivirana_varijabla>
  </DomainObject.Predmet.ProtuStrankaListFormated>
  <DomainObject.Predmet.ProtuStrankaListFormatedOIB>
    <izvorni_sadrzaj>
      <item>MIŠ&amp;MAŠ COMPANY društvo s ograničenom odgovornošću za trgovinu i usluge, OIB 94257443968 zastupanog po punomoćniku Mišo Filjak</item>
    </izvorni_sadrzaj>
    <derivirana_varijabla naziv="DomainObject.Predmet.ProtuStrankaListFormatedOIB_1">
      <item>MIŠ&amp;MAŠ COMPANY društvo s ograničenom odgovornošću za trgovinu i usluge, OIB 94257443968 zastupanog po punomoćniku Mišo Filjak</item>
    </derivirana_varijabla>
  </DomainObject.Predmet.ProtuStrankaListFormatedOIB>
  <DomainObject.Predmet.ProtuStrankaListFormatedWithAdress>
    <izvorni_sadrzaj>
      <item>MIŠ&amp;MAŠ COMPANY društvo s ograničenom odgovornošću za trgovinu i usluge, Braće Radića 21/A, 33405 Pitomača zastupanog po punomoćniku Mišo Filjak</item>
    </izvorni_sadrzaj>
    <derivirana_varijabla naziv="DomainObject.Predmet.ProtuStrankaListFormatedWithAdress_1">
      <item>MIŠ&amp;MAŠ COMPANY društvo s ograničenom odgovornošću za trgovinu i usluge, Braće Radića 21/A, 33405 Pitomača zastupanog po punomoćniku Mišo Filjak</item>
    </derivirana_varijabla>
  </DomainObject.Predmet.ProtuStrankaListFormatedWithAdress>
  <DomainObject.Predmet.ProtuStrankaListFormatedWithAdressOIB>
    <izvorni_sadrzaj>
      <item>MIŠ&amp;MAŠ COMPANY društvo s ograničenom odgovornošću za trgovinu i usluge, OIB 94257443968, Braće Radića 21/A, 33405 Pitomača zastupanog po punomoćniku Mišo Filjak</item>
    </izvorni_sadrzaj>
    <derivirana_varijabla naziv="DomainObject.Predmet.ProtuStrankaListFormatedWithAdressOIB_1">
      <item>MIŠ&amp;MAŠ COMPANY društvo s ograničenom odgovornošću za trgovinu i usluge, OIB 94257443968, Braće Radića 21/A, 33405 Pitomača zastupanog po punomoćniku Mišo Filjak</item>
    </derivirana_varijabla>
  </DomainObject.Predmet.ProtuStrankaListFormatedWithAdressOIB>
  <DomainObject.Predmet.ProtuStrankaListNazivFormated>
    <izvorni_sadrzaj>
      <item>MIŠ&amp;MAŠ COMPANY društvo s ograničenom odgovornošću za trgovinu i usluge</item>
    </izvorni_sadrzaj>
    <derivirana_varijabla naziv="DomainObject.Predmet.ProtuStrankaListNazivFormated_1">
      <item>MIŠ&amp;MAŠ COMPANY društvo s ograničenom odgovornošću za trgovinu i usluge</item>
    </derivirana_varijabla>
  </DomainObject.Predmet.ProtuStrankaListNazivFormated>
  <DomainObject.Predmet.ProtuStrankaListNazivFormatedOIB>
    <izvorni_sadrzaj>
      <item>MIŠ&amp;MAŠ COMPANY društvo s ograničenom odgovornošću za trgovinu i usluge, OIB 94257443968</item>
    </izvorni_sadrzaj>
    <derivirana_varijabla naziv="DomainObject.Predmet.ProtuStrankaListNazivFormatedOIB_1">
      <item>MIŠ&amp;MAŠ COMPANY društvo s ograničenom odgovornošću za trgovinu i usluge, OIB 94257443968</item>
    </derivirana_varijabla>
  </DomainObject.Predmet.ProtuStrankaListNazivFormatedOIB>
  <DomainObject.Predmet.OstaliListFormated>
    <izvorni_sadrzaj>
      <item>Stanko Makar</item>
      <item>Mišo Filjak punomoćnik sudionika u postupku MIŠ&amp;MAŠ COMPANY društvo s ograničenom odgovornošću za trgovinu i usluge</item>
    </izvorni_sadrzaj>
    <derivirana_varijabla naziv="DomainObject.Predmet.OstaliListFormated_1">
      <item>Stanko Makar</item>
      <item>Mišo Filjak punomoćnik sudionika u postupku MIŠ&amp;MAŠ COMPANY društvo s ograničenom odgovornošću za trgovinu i usluge</item>
    </derivirana_varijabla>
  </DomainObject.Predmet.OstaliListFormated>
  <DomainObject.Predmet.OstaliListFormatedOIB>
    <izvorni_sadrzaj>
      <item>Stanko Makar, OIB 49218337993</item>
      <item>Mišo Filjak, OIB 19479129058 punomoćnik sudionika u postupku MIŠ&amp;MAŠ COMPANY društvo s ograničenom odgovornošću za trgovinu i usluge</item>
    </izvorni_sadrzaj>
    <derivirana_varijabla naziv="DomainObject.Predmet.OstaliListFormatedOIB_1">
      <item>Stanko Makar, OIB 49218337993</item>
      <item>Mišo Filjak, OIB 19479129058 punomoćnik sudionika u postupku MIŠ&amp;MAŠ COMPANY društvo s ograničenom odgovornošću za trgovinu i usluge</item>
    </derivirana_varijabla>
  </DomainObject.Predmet.OstaliListFormatedOIB>
  <DomainObject.Predmet.OstaliListFormatedWithAdress>
    <izvorni_sadrzaj>
      <item>Stanko Makar, A. Šenoe 6, 42230 Sigetec Ludbreški</item>
      <item>Mišo Filjak, Braće Radića 21/A, 33405 Pitomača punomoćnik sudionika u postupku MIŠ&amp;MAŠ COMPANY društvo s ograničenom odgovornošću za trgovinu i usluge</item>
    </izvorni_sadrzaj>
    <derivirana_varijabla naziv="DomainObject.Predmet.OstaliListFormatedWithAdress_1">
      <item>Stanko Makar, A. Šenoe 6, 42230 Sigetec Ludbreški</item>
      <item>Mišo Filjak, Braće Radića 21/A, 33405 Pitomača punomoćnik sudionika u postupku MIŠ&amp;MAŠ COMPANY društvo s ograničenom odgovornošću za trgovinu i usluge</item>
    </derivirana_varijabla>
  </DomainObject.Predmet.OstaliListFormatedWithAdress>
  <DomainObject.Predmet.OstaliListFormatedWithAdressOIB>
    <izvorni_sadrzaj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izvorni_sadrzaj>
    <derivirana_varijabla naziv="DomainObject.Predmet.OstaliListFormatedWithAdressOIB_1"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derivirana_varijabla>
  </DomainObject.Predmet.OstaliListFormatedWithAdressOIB>
  <DomainObject.Predmet.OstaliListNazivFormated>
    <izvorni_sadrzaj>
      <item>Stanko Makar</item>
      <item>Mišo Filjak</item>
    </izvorni_sadrzaj>
    <derivirana_varijabla naziv="DomainObject.Predmet.OstaliListNazivFormated_1">
      <item>Stanko Makar</item>
      <item>Mišo Filjak</item>
    </derivirana_varijabla>
  </DomainObject.Predmet.OstaliListNazivFormated>
  <DomainObject.Predmet.OstaliListNazivFormatedOIB>
    <izvorni_sadrzaj>
      <item>Stanko Makar, OIB 49218337993</item>
      <item>Mišo Filjak, OIB 19479129058</item>
    </izvorni_sadrzaj>
    <derivirana_varijabla naziv="DomainObject.Predmet.OstaliListNazivFormatedOIB_1">
      <item>Stanko Makar, OIB 49218337993</item>
      <item>Mišo Filjak, OIB 19479129058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St-400/2017-2</izvorni_sadrzaj>
    <derivirana_varijabla naziv="DomainObject.PoslovniBrojDokumenta_1">St-400/2017-2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MIŠ&amp;MAŠ COMPANY društvo s ograničenom odgovornošću za trgovinu i usluge</izvorni_sadrzaj>
    <derivirana_varijabla naziv="DomainObject.Predmet.ProtustrankaIDrugi_1">MIŠ&amp;MAŠ COMPANY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MIŠ&amp;MAŠ COMPANY društvo s ograničenom odgovornošću za trgovinu i usluge, OIB 94257443968, Braće Radića 21/A, 33405 Pitomača</izvorni_sadrzaj>
    <derivirana_varijabla naziv="DomainObject.Predmet.ProtustrankaIDrugiAdressOIB_1">MIŠ&amp;MAŠ COMPANY društvo s ograničenom odgovornošću za trgovinu i usluge, OIB 94257443968,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MIŠ&amp;MAŠ COMPANY društvo s ograničenom odgovornošću za trgovinu i usluge</item>
      <item>Stanko Makar</item>
      <item>Mišo Filjak</item>
    </izvorni_sadrzaj>
    <derivirana_varijabla naziv="DomainObject.Predmet.SudioniciListNaziv_1">
      <item>FINA, RC ZAGREB, Podružnica BJELOVAR</item>
      <item>MIŠ&amp;MAŠ COMPANY društvo s ograničenom odgovornošću za trgovinu i usluge</item>
      <item>Stanko Makar</item>
      <item>Mišo Filjak</item>
    </derivirana_varijabla>
  </DomainObject.Predmet.SudioniciListNaziv>
  <DomainObject.Predmet.SudioniciListAdressOIB>
    <izvorni_sadrzaj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izvorni_sadrzaj>
    <derivirana_varijabla naziv="DomainObject.Predmet.SudioniciListAdressOIB_1"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F381D-1C7D-4513-90C0-758EBD4EA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3659</properties:Characters>
  <properties:Lines>96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2018-02-05T11:53:00Z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