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3c00" w14:paraId="7af3c00" w:rsidRDefault="00B31116" w:rsidP="00B31116" w:rsidR="00B31116">
      <w:pPr>
        <w:spacing w:after="0"/>
        <w15:collapsed w:val="false"/>
      </w:pPr>
      <w:bookmarkStart w:name="_GoBack" w:id="0"/>
      <w:bookmarkEnd w:id="0"/>
      <w:r>
        <w:t xml:space="preserve">        REPUBLIKA HRVATSKA</w:t>
      </w:r>
    </w:p>
    <w:p w:rsidRDefault="00B31116" w:rsidP="00B31116" w:rsidR="00B31116">
      <w:pPr>
        <w:spacing w:after="0"/>
      </w:pPr>
      <w:r>
        <w:t>TRGOVAČKI SUD U VARAŽDINU</w:t>
      </w:r>
      <w:r>
        <w:tab/>
      </w:r>
      <w:r>
        <w:tab/>
      </w:r>
      <w:r>
        <w:tab/>
        <w:t xml:space="preserve">   </w:t>
      </w:r>
      <w:r>
        <w:tab/>
        <w:t xml:space="preserve">         Broj: 3 St-74/12-503</w:t>
      </w:r>
    </w:p>
    <w:p w:rsidRDefault="00B31116" w:rsidP="00B31116" w:rsidR="00B31116">
      <w:pPr>
        <w:spacing w:after="0"/>
      </w:pPr>
    </w:p>
    <w:p w:rsidRDefault="00B31116" w:rsidP="00B31116" w:rsidR="00B31116">
      <w:pPr>
        <w:spacing w:after="0"/>
        <w:jc w:val="center"/>
      </w:pPr>
      <w:r>
        <w:t xml:space="preserve">Z A P I S N I K </w:t>
      </w:r>
    </w:p>
    <w:p w:rsidRDefault="00B31116" w:rsidP="00B31116" w:rsidR="00B31116">
      <w:pPr>
        <w:spacing w:after="0"/>
        <w:jc w:val="center"/>
      </w:pPr>
      <w:r>
        <w:t>od  05. studenog 2015. godine</w:t>
      </w:r>
    </w:p>
    <w:p w:rsidRDefault="00B31116" w:rsidP="00B31116" w:rsidR="00B31116">
      <w:pPr>
        <w:spacing w:after="0"/>
        <w:jc w:val="center"/>
      </w:pPr>
      <w:r>
        <w:t xml:space="preserve">o održanom ročištu za diobu </w:t>
      </w:r>
      <w:proofErr w:type="spellStart"/>
      <w:r>
        <w:t>kupovnine</w:t>
      </w:r>
      <w:proofErr w:type="spellEnd"/>
      <w:r>
        <w:t xml:space="preserve"> u stečajnom postupku nad stečajnim dužnikom METEOR GRUPA d.o.o. „u stečaju“, Varaždin, </w:t>
      </w:r>
      <w:proofErr w:type="spellStart"/>
      <w:r>
        <w:t>Optujska</w:t>
      </w:r>
      <w:proofErr w:type="spellEnd"/>
      <w:r>
        <w:t xml:space="preserve"> 12</w:t>
      </w:r>
    </w:p>
    <w:p w:rsidRDefault="00B31116" w:rsidP="00B31116" w:rsidR="00B31116">
      <w:pPr>
        <w:spacing w:after="0"/>
      </w:pPr>
    </w:p>
    <w:p w:rsidRDefault="00B31116" w:rsidP="00B31116" w:rsidR="00B31116">
      <w:pPr>
        <w:spacing w:after="0"/>
        <w:jc w:val="both"/>
      </w:pPr>
      <w:r>
        <w:t>Nazočni od strane suda:</w:t>
      </w:r>
    </w:p>
    <w:p w:rsidRDefault="00B31116" w:rsidP="00B31116" w:rsidR="00B31116">
      <w:pPr>
        <w:spacing w:after="0"/>
        <w:jc w:val="both"/>
      </w:pPr>
      <w:r>
        <w:t>Stečajni sudac: Jasna Lekić</w:t>
      </w:r>
    </w:p>
    <w:p w:rsidRDefault="00B31116" w:rsidP="00B31116" w:rsidR="00B31116">
      <w:pPr>
        <w:spacing w:after="0"/>
        <w:jc w:val="both"/>
      </w:pPr>
      <w:r>
        <w:t>Zapisničar: Tatjana Rukelj</w:t>
      </w: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both"/>
      </w:pPr>
      <w:r>
        <w:tab/>
        <w:t>Početak u 09,30 sati.</w:t>
      </w: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both"/>
      </w:pPr>
      <w:r>
        <w:tab/>
        <w:t>Utvrđuje se da su pristupili:</w:t>
      </w:r>
    </w:p>
    <w:p w:rsidRDefault="00B31116" w:rsidP="00B31116" w:rsidR="00B31116">
      <w:pPr>
        <w:spacing w:after="0"/>
        <w:ind w:left="705"/>
        <w:jc w:val="both"/>
      </w:pP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 xml:space="preserve">stečajna upraviteljica Nevenka Golubić iz </w:t>
      </w:r>
      <w:proofErr w:type="spellStart"/>
      <w:r>
        <w:t>Štefanca</w:t>
      </w:r>
      <w:proofErr w:type="spellEnd"/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>za RH Ministarstvo financija, zastupnica ŽDO Tanja Purić Stamenković</w:t>
      </w: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>za vjerovnika H-</w:t>
      </w:r>
      <w:proofErr w:type="spellStart"/>
      <w:r>
        <w:t>abduco</w:t>
      </w:r>
      <w:proofErr w:type="spellEnd"/>
      <w:r>
        <w:t xml:space="preserve"> d.o.o. Zagreb – punomoćnica Mateja </w:t>
      </w:r>
      <w:proofErr w:type="spellStart"/>
      <w:r>
        <w:t>Turkman</w:t>
      </w:r>
      <w:proofErr w:type="spellEnd"/>
      <w:r>
        <w:t>, zaposlenica – po generalnoj punomoći deponiranoj kod Trgovačkog suda u Varaždinu broj Su-518/14</w:t>
      </w: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>za Korana d.o.o. Šibenik – pun. Željko Pilipović, odvjetnik iz Varaždina – punomoć u spisu</w:t>
      </w: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 xml:space="preserve">za Varaždinske vijesti – Martina </w:t>
      </w:r>
      <w:proofErr w:type="spellStart"/>
      <w:r>
        <w:t>Pižeta</w:t>
      </w:r>
      <w:proofErr w:type="spellEnd"/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ind w:firstLine="705"/>
        <w:jc w:val="both"/>
      </w:pPr>
      <w:r>
        <w:t xml:space="preserve">Konstatira se da je za danas zakazano ročište za diobu </w:t>
      </w:r>
      <w:proofErr w:type="spellStart"/>
      <w:r>
        <w:t>kupovnine</w:t>
      </w:r>
      <w:proofErr w:type="spellEnd"/>
      <w:r>
        <w:t xml:space="preserve"> iz prodaje nekretnine izvršene u ovršnom postupku Općinskog suda u Varaždinu </w:t>
      </w:r>
      <w:proofErr w:type="spellStart"/>
      <w:r>
        <w:t>Ovr</w:t>
      </w:r>
      <w:proofErr w:type="spellEnd"/>
      <w:r>
        <w:t xml:space="preserve">-3920/12, </w:t>
      </w:r>
      <w:proofErr w:type="spellStart"/>
      <w:r>
        <w:t>čkbr</w:t>
      </w:r>
      <w:proofErr w:type="spellEnd"/>
      <w:r>
        <w:t xml:space="preserve">. 886/2 dvorište </w:t>
      </w:r>
      <w:proofErr w:type="spellStart"/>
      <w:r>
        <w:t>Optujska</w:t>
      </w:r>
      <w:proofErr w:type="spellEnd"/>
      <w:r>
        <w:t xml:space="preserve"> ulica površine 2940 m2, zgrada površine 1139 m2, etaža I (52/100 dijela), upisane u z.k.ul. 13578 k.o. Varaždin (u osnivanju). </w:t>
      </w:r>
    </w:p>
    <w:p w:rsidRDefault="00B31116" w:rsidP="00B31116" w:rsidR="00B31116">
      <w:pPr>
        <w:spacing w:after="0"/>
        <w:ind w:firstLine="705"/>
        <w:jc w:val="both"/>
      </w:pPr>
      <w:r>
        <w:t xml:space="preserve">Konstatira se da je dana 20.08.2015.g. Općinski sud u Varaždinu doznačio 5.023.609,22 kn, te je stečajna upraviteljica podnijela prijedlog namirenja iz </w:t>
      </w:r>
      <w:proofErr w:type="spellStart"/>
      <w:r>
        <w:t>kupovnine</w:t>
      </w:r>
      <w:proofErr w:type="spellEnd"/>
      <w:r>
        <w:t xml:space="preserve"> 17.09.2015.g.</w:t>
      </w:r>
    </w:p>
    <w:p w:rsidRDefault="00B31116" w:rsidP="00B31116" w:rsidR="00B31116">
      <w:pPr>
        <w:spacing w:after="0"/>
        <w:ind w:firstLine="705"/>
        <w:jc w:val="both"/>
      </w:pPr>
      <w:r>
        <w:t xml:space="preserve">Stečajna upraviteljica izjavljuje da ostaje kod prijedloga da se iz </w:t>
      </w:r>
      <w:proofErr w:type="spellStart"/>
      <w:r>
        <w:t>kupovnine</w:t>
      </w:r>
      <w:proofErr w:type="spellEnd"/>
      <w:r>
        <w:t xml:space="preserve"> namiri 5% od iznosa postignute kupoprodajne cijene u iznosu od 251.180,46 kn (čl. 170. st. 1. SZ-a), da se na ime stvarnih troškova unovčenja isplati iznos od 187.473,44 kn – na žiro-račun stečajnog dužnika + razmjerni dio nagrade stečajne upraviteljice kako je obrazloženo u podnesku, također sukladno čl. 170. SZ-a bruto iznos od 56.338,38 kn, a s preostalim iznosom da se namiri </w:t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Zagreb u iznosu od 4.584.955,32 kn</w:t>
      </w:r>
    </w:p>
    <w:p w:rsidRDefault="00B31116" w:rsidP="00B31116" w:rsidR="00B31116">
      <w:pPr>
        <w:spacing w:after="0"/>
        <w:ind w:firstLine="705"/>
        <w:jc w:val="both"/>
      </w:pPr>
      <w:r>
        <w:t xml:space="preserve">Vrši se uvid u </w:t>
      </w:r>
      <w:proofErr w:type="spellStart"/>
      <w:r>
        <w:t>z.k</w:t>
      </w:r>
      <w:proofErr w:type="spellEnd"/>
      <w:r>
        <w:t>. izvadak za predmetnu nekretninu od 10.06.2015.g., te se utvrđuje da je u teretovnici listu C upisan pod RZ-257/05 od 15.02.2005.g. Hypo Alpe-</w:t>
      </w:r>
      <w:proofErr w:type="spellStart"/>
      <w:r>
        <w:t>Adria</w:t>
      </w:r>
      <w:proofErr w:type="spellEnd"/>
      <w:r>
        <w:t>-Bank za iznos tražbine 700.000,00 EUR-a, pod RZ-814/05 od 04.05.2005.g., pod Z-2088/05 od 03.11.2005.g., pod Z-575/06 od 27.01.2006.g. Hypo Alpe-</w:t>
      </w:r>
      <w:proofErr w:type="spellStart"/>
      <w:r>
        <w:t>Adria</w:t>
      </w:r>
      <w:proofErr w:type="spellEnd"/>
      <w:r>
        <w:t>-Bank za iznos od 1.800.000,00 kn, pod RZ-2439/06 od 11.04.2006.g. Hypo Alpe-</w:t>
      </w:r>
      <w:proofErr w:type="spellStart"/>
      <w:r>
        <w:t>Adria</w:t>
      </w:r>
      <w:proofErr w:type="spellEnd"/>
      <w:r>
        <w:t>-Bank za iznos od 220.000,00 EUR-a, pod Z-6736/2007 od 05.10.2007.g. Hypo Alpe-</w:t>
      </w:r>
      <w:proofErr w:type="spellStart"/>
      <w:r>
        <w:t>Adria</w:t>
      </w:r>
      <w:proofErr w:type="spellEnd"/>
      <w:r>
        <w:t>-Bank za iznos od 580.000,00 EUR-a, pod Z-7242/09 od 07.12.2009.g. Hypo Alpe-</w:t>
      </w:r>
      <w:proofErr w:type="spellStart"/>
      <w:r>
        <w:t>Adria</w:t>
      </w:r>
      <w:proofErr w:type="spellEnd"/>
      <w:r>
        <w:t>-Bank za iznos od 1.600.000,00 EUR-a, pod Z-2232/11 od 27.04.2011.g. Hypo Alpe-</w:t>
      </w:r>
      <w:proofErr w:type="spellStart"/>
      <w:r>
        <w:t>Adria</w:t>
      </w:r>
      <w:proofErr w:type="spellEnd"/>
      <w:r>
        <w:t>-Bank za iznos od 5.000.000,00 kn, pod Z-2615/11 od 16.05.2011.g. Hypo Alpe-</w:t>
      </w:r>
      <w:proofErr w:type="spellStart"/>
      <w:r>
        <w:t>Adria</w:t>
      </w:r>
      <w:proofErr w:type="spellEnd"/>
      <w:r>
        <w:t>-Bank za iznos od 7.000.000,00 kn, pod Z-2616/11 od 16.05.2011.g. Hypo Alpe-</w:t>
      </w:r>
      <w:proofErr w:type="spellStart"/>
      <w:r>
        <w:t>Adria</w:t>
      </w:r>
      <w:proofErr w:type="spellEnd"/>
      <w:r>
        <w:t xml:space="preserve">-Bank za iznos od </w:t>
      </w:r>
      <w:r>
        <w:lastRenderedPageBreak/>
        <w:t>4.000.000,00 kn, te je pod Z-3523/14 od 03.09.2014.g. uknjižuje se prijenos založnih prava uknjiženih za korist Hypo Alpe-</w:t>
      </w:r>
      <w:proofErr w:type="spellStart"/>
      <w:r>
        <w:t>Adria</w:t>
      </w:r>
      <w:proofErr w:type="spellEnd"/>
      <w:r>
        <w:t>-Bank.</w:t>
      </w:r>
    </w:p>
    <w:p w:rsidRDefault="00B31116" w:rsidP="00B31116" w:rsidR="00B31116">
      <w:pPr>
        <w:spacing w:after="0"/>
        <w:ind w:firstLine="705"/>
        <w:jc w:val="both"/>
      </w:pPr>
      <w:r>
        <w:t>Zastupnica H-</w:t>
      </w:r>
      <w:proofErr w:type="spellStart"/>
      <w:r>
        <w:t>abduco</w:t>
      </w:r>
      <w:proofErr w:type="spellEnd"/>
      <w:r>
        <w:t xml:space="preserve"> izjavljuje da je suglasna s prijedlogom stečajne upraviteljice da nema primjedbi, zastupnica ŽDO i punomoćnik vjerovnika Korana d.o.o. također izjavljuju da nemaju primjedbi.</w:t>
      </w:r>
    </w:p>
    <w:p w:rsidRDefault="00B31116" w:rsidP="00B31116" w:rsidR="00B31116">
      <w:pPr>
        <w:spacing w:after="0"/>
        <w:ind w:firstLine="705"/>
        <w:jc w:val="both"/>
      </w:pPr>
    </w:p>
    <w:p w:rsidRDefault="00B31116" w:rsidP="00B31116" w:rsidR="00B31116">
      <w:pPr>
        <w:spacing w:after="0"/>
      </w:pPr>
      <w:r>
        <w:t xml:space="preserve">                                                                                                               </w:t>
      </w:r>
    </w:p>
    <w:p w:rsidRDefault="00B31116" w:rsidP="00B31116" w:rsidR="00B31116">
      <w:pPr>
        <w:spacing w:after="0"/>
        <w:jc w:val="both"/>
      </w:pPr>
      <w:r>
        <w:tab/>
        <w:t>Nakon toga sud donosi i objavljuje slijedeće</w:t>
      </w:r>
    </w:p>
    <w:p w:rsidRDefault="00B31116" w:rsidP="00B31116" w:rsidR="00B31116">
      <w:pPr>
        <w:spacing w:after="0"/>
      </w:pPr>
      <w:r>
        <w:t xml:space="preserve">                                                                                                                   </w:t>
      </w: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center"/>
      </w:pPr>
      <w:r>
        <w:t>R J E Š E N J E   O   N A M I R E NJ U</w:t>
      </w:r>
    </w:p>
    <w:p w:rsidRDefault="00B31116" w:rsidP="00B31116" w:rsidR="00B31116">
      <w:pPr>
        <w:spacing w:after="0"/>
        <w:jc w:val="center"/>
      </w:pPr>
      <w:r>
        <w:t>R A Z L U Č N O G   V J E R O V N I K A</w:t>
      </w:r>
    </w:p>
    <w:p w:rsidRDefault="00B31116" w:rsidP="00B31116" w:rsidR="00B31116">
      <w:pPr>
        <w:spacing w:after="0"/>
        <w:jc w:val="center"/>
      </w:pP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ind w:firstLine="705"/>
        <w:jc w:val="both"/>
      </w:pPr>
      <w:r>
        <w:t xml:space="preserve">I/ Iz ukupno polučene </w:t>
      </w:r>
      <w:proofErr w:type="spellStart"/>
      <w:r>
        <w:t>kupovnine</w:t>
      </w:r>
      <w:proofErr w:type="spellEnd"/>
      <w:r>
        <w:t xml:space="preserve"> u iznosu od   kn namiruje se:</w:t>
      </w:r>
    </w:p>
    <w:p w:rsidRDefault="00B31116" w:rsidP="00B31116" w:rsidR="00B31116">
      <w:pPr>
        <w:spacing w:after="0"/>
        <w:ind w:firstLine="705"/>
        <w:jc w:val="both"/>
      </w:pP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>PDV u iznosu od 5.023.609,22 kn</w:t>
      </w: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>troškovi utvrđivanja tražbine u paušalnom iznosu od 5% - 251.180,46 kn</w:t>
      </w: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>troškovi unovčenja nekretnine – 187.473,44 kn</w:t>
      </w:r>
    </w:p>
    <w:p w:rsidRDefault="00B31116" w:rsidP="00B31116" w:rsidR="00B31116">
      <w:pPr>
        <w:numPr>
          <w:ilvl w:val="0"/>
          <w:numId w:val="47"/>
        </w:numPr>
        <w:spacing w:after="0"/>
        <w:jc w:val="both"/>
      </w:pPr>
      <w:r>
        <w:t xml:space="preserve">s preostalim iznosom od 4.584.955,32 kn namiruje se </w:t>
      </w:r>
      <w:proofErr w:type="spellStart"/>
      <w:r>
        <w:t>razlučni</w:t>
      </w:r>
      <w:proofErr w:type="spellEnd"/>
      <w:r>
        <w:t xml:space="preserve"> vjerovnik H-ABDUCO d.o.o. Zagreb.</w:t>
      </w: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ind w:firstLine="705"/>
        <w:jc w:val="both"/>
      </w:pPr>
      <w:r>
        <w:t xml:space="preserve">II/ Nakon pravomoćnosti ovog rješenja o namirenju, nalaže se računovodstvu ovoga suda da iznos od </w:t>
      </w:r>
      <w:r>
        <w:rPr>
          <w:b/>
        </w:rPr>
        <w:t>438.653,90 kn</w:t>
      </w:r>
      <w:r>
        <w:t xml:space="preserve"> uplati na žiro-račun stečajnog dužnika broj: </w:t>
      </w:r>
      <w:r>
        <w:rPr>
          <w:b/>
        </w:rPr>
        <w:t>HR3623400091116044139, model 02, poziv na broj 7412</w:t>
      </w:r>
      <w:r>
        <w:t xml:space="preserve">, </w:t>
      </w:r>
    </w:p>
    <w:p w:rsidRDefault="00B31116" w:rsidP="00B31116" w:rsidR="00B31116">
      <w:pPr>
        <w:spacing w:after="0"/>
        <w:ind w:firstLine="705"/>
        <w:jc w:val="both"/>
      </w:pPr>
      <w:r>
        <w:t xml:space="preserve">iznos od </w:t>
      </w:r>
      <w:r>
        <w:rPr>
          <w:b/>
        </w:rPr>
        <w:t>4.584.955,32 kn</w:t>
      </w:r>
      <w:r>
        <w:t xml:space="preserve"> uplaćuje se na žiro-račun </w:t>
      </w:r>
      <w:proofErr w:type="spellStart"/>
      <w:r>
        <w:t>razlučnog</w:t>
      </w:r>
      <w:proofErr w:type="spellEnd"/>
      <w:r>
        <w:t xml:space="preserve"> vjerovnika H-</w:t>
      </w:r>
      <w:proofErr w:type="spellStart"/>
      <w:r>
        <w:t>abduco</w:t>
      </w:r>
      <w:proofErr w:type="spellEnd"/>
      <w:r>
        <w:t xml:space="preserve"> d.o.o., broj: </w:t>
      </w:r>
      <w:r>
        <w:rPr>
          <w:b/>
        </w:rPr>
        <w:t>HR9125000091101386086 model HR05 poziv na broj 101310617-610022918</w:t>
      </w:r>
      <w:r>
        <w:t>.</w:t>
      </w:r>
    </w:p>
    <w:p w:rsidRDefault="00B31116" w:rsidP="00B31116" w:rsidR="00B31116">
      <w:pPr>
        <w:spacing w:after="0"/>
        <w:ind w:firstLine="705"/>
        <w:jc w:val="both"/>
      </w:pPr>
    </w:p>
    <w:p w:rsidRDefault="00B31116" w:rsidP="00B31116" w:rsidR="00B31116">
      <w:pPr>
        <w:spacing w:after="0"/>
        <w:ind w:firstLine="705"/>
        <w:jc w:val="both"/>
      </w:pPr>
      <w:r>
        <w:t xml:space="preserve">III/ Nakon proglašenja ovog rješenja prisutna stečajna upraviteljica i </w:t>
      </w:r>
      <w:proofErr w:type="spellStart"/>
      <w:r>
        <w:t>razlučni</w:t>
      </w:r>
      <w:proofErr w:type="spellEnd"/>
      <w:r>
        <w:t xml:space="preserve"> vjerovnik izjavljuju da primaju na znanje ovo rješenje, ne traže drugi pismeni </w:t>
      </w:r>
      <w:proofErr w:type="spellStart"/>
      <w:r>
        <w:t>otpravak</w:t>
      </w:r>
      <w:proofErr w:type="spellEnd"/>
      <w:r>
        <w:t>, te se odriču prava na žalbu.</w:t>
      </w:r>
    </w:p>
    <w:p w:rsidRDefault="00B31116" w:rsidP="00B31116" w:rsidR="00B31116">
      <w:pPr>
        <w:spacing w:after="0"/>
        <w:ind w:firstLine="705"/>
        <w:jc w:val="both"/>
      </w:pPr>
    </w:p>
    <w:p w:rsidRDefault="00B31116" w:rsidP="00B31116" w:rsidR="00B31116">
      <w:pPr>
        <w:spacing w:after="0"/>
        <w:ind w:firstLine="705"/>
        <w:jc w:val="both"/>
      </w:pPr>
      <w:r>
        <w:t>Ovo rješenje objavljuje se na e-Oglasnoj ploči ovoga suda sa danom 05.11.2015.g.</w:t>
      </w: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both"/>
      </w:pPr>
    </w:p>
    <w:p w:rsidRDefault="00B31116" w:rsidP="00B31116" w:rsidR="00B31116">
      <w:pPr>
        <w:spacing w:after="0"/>
        <w:jc w:val="center"/>
      </w:pPr>
      <w:r>
        <w:t>Dovršeno u  09,55 sati.</w:t>
      </w:r>
    </w:p>
    <w:p w:rsidRDefault="00AE649C" w:rsidP="00B31116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B31116" w:rsidP="00B3111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31116" w:rsidR="00AE649C" w:rsidRPr="00B76F3C">
      <w:pPr>
        <w:pStyle w:val="SudSjedite"/>
      </w:pPr>
      <w:r>
        <w:tab/>
      </w:r>
    </w:p>
    <w:p w:rsidRDefault="00DA0242" w:rsidP="00B31116" w:rsidR="00DA0242">
      <w:pPr>
        <w:pStyle w:val="ZapisniarPotpis"/>
        <w:spacing w:after="0"/>
        <w:ind w:left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C200DA"/>
    <w:multiLevelType w:val="hybridMultilevel"/>
    <w:tmpl w:val="F09C1628"/>
    <w:lvl w:tplc="78AE4240" w:ilvl="0">
      <w:start w:val="1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116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St-74/2012-504</izvorni_sadrzaj>
    <derivirana_varijabla naziv="DomainObject.Oznaka_1">St-74/2012-504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roč.15.7.2015
=================================</izvorni_sadrzaj>
    <derivirana_varijabla naziv="DomainObject.Predmet.PrimjedbaSuca_1">napomena: javna dražba 27.5.2015.
odbor vjerovnika 15.07.2015.- spis u roč.15.7.2015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St-74/2012-504</izvorni_sadrzaj>
    <derivirana_varijabla naziv="DomainObject.PoslovniBrojDokumenta_1">St-74/2012-504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59CA1-6C33-4D22-8842-FEDBF594A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3459</properties:Characters>
  <properties:Lines>89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2015-11-05T09:00:00Z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St-74/2012-504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