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e1a8" w14:paraId="7fee1a8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A32962">
        <w:t>579/</w:t>
      </w:r>
      <w:r w:rsidR="00B65D1E">
        <w:t>17-5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32962">
        <w:t>Financijska agencija, RC Osijek, Osijek, L. Jagera 3, za otvaranje stečajnog  postupka nad dužnikom M.A.S. PURPLE j.d.o.o. za trgovinu i ugostiteljstvo, Ivankovo, K. P. Krešimira IV 6, MBS: 030166102, OIB: 06931116519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A32962">
        <w:t>6. srpnja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32962">
        <w:t>M.A.S. PURPLE j.d.o.o. za trgovinu i ugostiteljstvo, Ivankovo, K. P. Krešimira IV 6, MBS: 030166102, OIB: 06931116519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32962">
        <w:rPr>
          <w:b/>
        </w:rPr>
        <w:t>21. rujna</w:t>
      </w:r>
      <w:r w:rsidR="0037616B">
        <w:rPr>
          <w:b/>
        </w:rPr>
        <w:t xml:space="preserve"> 2017. u 10</w:t>
      </w:r>
      <w:r w:rsidR="0037616B">
        <w:t>:</w:t>
      </w:r>
      <w:r w:rsidR="00B65D1E">
        <w:rPr>
          <w:b/>
        </w:rPr>
        <w:t>00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A32962">
        <w:t>Ivo Mijoč, Osijek, A, Hebranga 73, OIB: 15425129018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A32962">
        <w:t>22. svibnja</w:t>
      </w:r>
      <w:r w:rsidR="005868BA">
        <w:t xml:space="preserve"> 201</w:t>
      </w:r>
      <w:r w:rsidR="00B65D1E">
        <w:t>7</w:t>
      </w:r>
      <w:r w:rsidR="005868BA">
        <w:t>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A32962">
        <w:t>M.A.S. PURPLE j.d.o.o. za trgovinu i ugostiteljstvo, Ivankovo, K. P. Krešimira IV 6, MBS: 030166102, OIB: 06931116519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A32962">
        <w:t>579</w:t>
      </w:r>
      <w:r w:rsidR="00B65D1E">
        <w:t>/17-5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FINA navodi da dužnik na dan </w:t>
      </w:r>
      <w:r w:rsidR="00A32962">
        <w:t>18.5</w:t>
      </w:r>
      <w:r w:rsidR="00B65D1E">
        <w:t>.2017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B65D1E">
        <w:t>120</w:t>
      </w:r>
      <w:r>
        <w:t xml:space="preserve"> dana u ukupnom iznosu od </w:t>
      </w:r>
      <w:r w:rsidR="00A32962">
        <w:t>10.922,50</w:t>
      </w:r>
      <w:r>
        <w:t xml:space="preserve"> kn u koji iznos je uračunata kamata i naknada FINE za provedbu ovrhe na novčanim sredstvima te da dužnik ima </w:t>
      </w:r>
      <w:r w:rsidR="00A32962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32962">
        <w:t xml:space="preserve">Ivo Mijoč, Osijek, A, Hebranga 73, OIB: 15425129018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A32962">
        <w:t>6. srpnja</w:t>
      </w:r>
      <w:r w:rsidR="005868BA">
        <w:t xml:space="preserve">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A32962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A32962">
        <w:t>21/9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3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63A4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32962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65D1E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6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6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M.A.S. PURPLE j.d.o.o. za trgovinu i ugostiteljstvo</izvorni_sadrzaj>
    <derivirana_varijabla naziv="DomainObject.Predmet.ProtustrankaFormated_1">  M.A.S. PURPLE j.d.o.o. za trgovinu i ugostiteljstvo</derivirana_varijabla>
  </DomainObject.Predmet.ProtustrankaFormated>
  <DomainObject.Predmet.ProtustrankaFormatedOIB>
    <izvorni_sadrzaj>  M.A.S. PURPLE j.d.o.o. za trgovinu i ugostiteljstvo, OIB 06931116519</izvorni_sadrzaj>
    <derivirana_varijabla naziv="DomainObject.Predmet.ProtustrankaFormatedOIB_1">  M.A.S. PURPLE j.d.o.o. za trgovinu i ugostiteljstvo, OIB 06931116519</derivirana_varijabla>
  </DomainObject.Predmet.ProtustrankaFormatedOIB>
  <DomainObject.Predmet.ProtustrankaFormatedWithAdress>
    <izvorni_sadrzaj> M.A.S. PURPLE j.d.o.o. za trgovinu i ugostiteljstvo, Kralja Petra Krešimira IV/ 6, 32281 Ivankovo</izvorni_sadrzaj>
    <derivirana_varijabla naziv="DomainObject.Predmet.ProtustrankaFormatedWithAdress_1"> M.A.S. PURPLE j.d.o.o. za trgovinu i ugostiteljstvo, Kralja Petra Krešimira IV/ 6, 32281 Ivankovo</derivirana_varijabla>
  </DomainObject.Predmet.ProtustrankaFormatedWithAdress>
  <DomainObject.Predmet.ProtustrankaFormatedWithAdressOIB>
    <izvorni_sadrzaj> M.A.S. PURPLE j.d.o.o. za trgovinu i ugostiteljstvo, OIB 06931116519, Kralja Petra Krešimira IV/ 6, 32281 Ivankovo</izvorni_sadrzaj>
    <derivirana_varijabla naziv="DomainObject.Predmet.ProtustrankaFormatedWithAdressOIB_1"> M.A.S. PURPLE j.d.o.o. za trgovinu i ugostiteljstvo, OIB 06931116519, Kralja Petra Krešimira IV/ 6, 32281 Ivankovo</derivirana_varijabla>
  </DomainObject.Predmet.ProtustrankaFormatedWithAdressOIB>
  <DomainObject.Predmet.ProtustrankaWithAdress>
    <izvorni_sadrzaj>M.A.S. PURPLE j.d.o.o. za trgovinu i ugostiteljstvo Kralja Petra Krešimira IV/ 6, 32281 Ivankovo</izvorni_sadrzaj>
    <derivirana_varijabla naziv="DomainObject.Predmet.ProtustrankaWithAdress_1">M.A.S. PURPLE j.d.o.o. za trgovinu i ugostiteljstvo Kralja Petra Krešimira IV/ 6, 32281 Ivankovo</derivirana_varijabla>
  </DomainObject.Predmet.ProtustrankaWithAdress>
  <DomainObject.Predmet.ProtustrankaWithAdressOIB>
    <izvorni_sadrzaj>M.A.S. PURPLE j.d.o.o. za trgovinu i ugostiteljstvo, OIB 06931116519, Kralja Petra Krešimira IV/ 6, 32281 Ivankovo</izvorni_sadrzaj>
    <derivirana_varijabla naziv="DomainObject.Predmet.ProtustrankaWithAdressOIB_1">M.A.S. PURPLE j.d.o.o. za trgovinu i ugostiteljstvo, OIB 06931116519, Kralja Petra Krešimira IV/ 6, 32281 Ivankovo</derivirana_varijabla>
  </DomainObject.Predmet.ProtustrankaWithAdressOIB>
  <DomainObject.Predmet.ProtustrankaNazivFormated>
    <izvorni_sadrzaj>M.A.S. PURPLE j.d.o.o. za trgovinu i ugostiteljstvo</izvorni_sadrzaj>
    <derivirana_varijabla naziv="DomainObject.Predmet.ProtustrankaNazivFormated_1">M.A.S. PURPLE j.d.o.o. za trgovinu i ugostiteljstvo</derivirana_varijabla>
  </DomainObject.Predmet.ProtustrankaNazivFormated>
  <DomainObject.Predmet.ProtustrankaNazivFormatedOIB>
    <izvorni_sadrzaj>M.A.S. PURPLE j.d.o.o. za trgovinu i ugostiteljstvo, OIB 06931116519</izvorni_sadrzaj>
    <derivirana_varijabla naziv="DomainObject.Predmet.ProtustrankaNazivFormatedOIB_1">M.A.S. PURPLE j.d.o.o. za trgovinu i ugostiteljstvo, OIB 06931116519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M.A.S. PURPLE j.d.o.o. za trgovinu i ugostiteljstvo</item>
    </izvorni_sadrzaj>
    <derivirana_varijabla naziv="DomainObject.Predmet.ProtuStrankaListFormated_1">
      <item>M.A.S. PURPLE j.d.o.o. za trgovinu i ugostiteljstvo</item>
    </derivirana_varijabla>
  </DomainObject.Predmet.ProtuStrankaListFormated>
  <DomainObject.Predmet.ProtuStrankaListFormatedOIB>
    <izvorni_sadrzaj>
      <item>M.A.S. PURPLE j.d.o.o. za trgovinu i ugostiteljstvo, OIB 06931116519</item>
    </izvorni_sadrzaj>
    <derivirana_varijabla naziv="DomainObject.Predmet.ProtuStrankaListFormatedOIB_1">
      <item>M.A.S. PURPLE j.d.o.o. za trgovinu i ugostiteljstvo, OIB 06931116519</item>
    </derivirana_varijabla>
  </DomainObject.Predmet.ProtuStrankaListFormatedOIB>
  <DomainObject.Predmet.ProtuStrankaListFormatedWithAdress>
    <izvorni_sadrzaj>
      <item>M.A.S. PURPLE j.d.o.o. za trgovinu i ugostiteljstvo, Kralja Petra Krešimira IV/ 6, 32281 Ivankovo</item>
    </izvorni_sadrzaj>
    <derivirana_varijabla naziv="DomainObject.Predmet.ProtuStrankaListFormatedWithAdress_1">
      <item>M.A.S. PURPLE j.d.o.o. za trgovinu i ugostiteljstvo, Kralja Petra Krešimira IV/ 6, 32281 Ivankovo</item>
    </derivirana_varijabla>
  </DomainObject.Predmet.ProtuStrankaListFormatedWithAdress>
  <DomainObject.Predmet.ProtuStrankaListFormatedWithAdressOIB>
    <izvorni_sadrzaj>
      <item>M.A.S. PURPLE j.d.o.o. za trgovinu i ugostiteljstvo, OIB 06931116519, Kralja Petra Krešimira IV/ 6, 32281 Ivankovo</item>
    </izvorni_sadrzaj>
    <derivirana_varijabla naziv="DomainObject.Predmet.ProtuStrankaListFormatedWithAdressOIB_1">
      <item>M.A.S. PURPLE j.d.o.o. za trgovinu i ugostiteljstvo, OIB 06931116519, Kralja Petra Krešimira IV/ 6, 32281 Ivankovo</item>
    </derivirana_varijabla>
  </DomainObject.Predmet.ProtuStrankaListFormatedWithAdressOIB>
  <DomainObject.Predmet.ProtuStrankaListNazivFormated>
    <izvorni_sadrzaj>
      <item>M.A.S. PURPLE j.d.o.o. za trgovinu i ugostiteljstvo</item>
    </izvorni_sadrzaj>
    <derivirana_varijabla naziv="DomainObject.Predmet.ProtuStrankaListNazivFormated_1">
      <item>M.A.S. PURPLE j.d.o.o. za trgovinu i ugostiteljstvo</item>
    </derivirana_varijabla>
  </DomainObject.Predmet.ProtuStrankaListNazivFormated>
  <DomainObject.Predmet.ProtuStrankaListNazivFormatedOIB>
    <izvorni_sadrzaj>
      <item>M.A.S. PURPLE j.d.o.o. za trgovinu i ugostiteljstvo, OIB 06931116519</item>
    </izvorni_sadrzaj>
    <derivirana_varijabla naziv="DomainObject.Predmet.ProtuStrankaListNazivFormatedOIB_1">
      <item>M.A.S. PURPLE j.d.o.o. za trgovinu i ugostiteljstvo, OIB 06931116519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M.A.S. PURPLE j.d.o.o. za trgovinu i ugostiteljstvo</izvorni_sadrzaj>
    <derivirana_varijabla naziv="DomainObject.Predmet.ProtustrankaIDrugi_1">M.A.S. PURPLE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M.A.S. PURPLE j.d.o.o. za trgovinu i ugostiteljstvo, OIB 06931116519, Kralja Petra Krešimira IV/ 6, 32281 Ivankovo</izvorni_sadrzaj>
    <derivirana_varijabla naziv="DomainObject.Predmet.ProtustrankaIDrugiAdressOIB_1">M.A.S. PURPLE j.d.o.o. za trgovinu i ugostiteljstvo, OIB 06931116519, Kralja Petra Krešimira IV/ 6,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M.A.S. PURPLE j.d.o.o. za trgovinu i ugostiteljstvo</item>
    </izvorni_sadrzaj>
    <derivirana_varijabla naziv="DomainObject.Predmet.SudioniciListNaziv_1">
      <item>FINA RC OSIJEK</item>
      <item>M.A.S. PURPLE j.d.o.o. za trgovinu i ugostiteljstvo</item>
    </derivirana_varijabla>
  </DomainObject.Predmet.SudioniciListNaziv>
  <DomainObject.Predmet.SudioniciListAdressOIB>
    <izvorni_sadrzaj>
      <item>FINA RC OSIJEK, OIB 85821130368</item>
      <item>M.A.S. PURPLE j.d.o.o. za trgovinu i ugostiteljstvo, OIB 06931116519, Kralja Petra Krešimira IV/ 6,32281 Ivankovo</item>
    </izvorni_sadrzaj>
    <derivirana_varijabla naziv="DomainObject.Predmet.SudioniciListAdressOIB_1">
      <item>FINA RC OSIJEK, OIB 85821130368</item>
      <item>M.A.S. PURPLE j.d.o.o. za trgovinu i ugostiteljstvo, OIB 06931116519, Kralja Petra Krešimira IV/ 6,32281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06931116519</item>
    </izvorni_sadrzaj>
    <derivirana_varijabla naziv="DomainObject.Predmet.SudioniciListNazivOIB_1">
      <item>, OIB 85821130368</item>
      <item>, OIB 06931116519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7A158-01C8-4812-AB3E-941B9AA098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2557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2017-07-06T11:32:00Z</dcterms:created>
  <dc:creator>hermanj</dc:creator>
  <cp:lastModifiedBy>Žana Bem</cp:lastModifiedBy>
  <cp:lastPrinted>2016-09-28T10:13:00Z</cp:lastPrinted>
  <dcterms:modified xmlns:xsi="http://www.w3.org/2001/XMLSchema-instance" xsi:type="dcterms:W3CDTF">2017-07-06T11:34:00Z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