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b1bb" w14:paraId="fe2b1bb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AA4648">
        <w:rPr>
          <w:b/>
        </w:rPr>
        <w:t>37</w:t>
      </w:r>
      <w:r w:rsidR="0049601D">
        <w:rPr>
          <w:b/>
        </w:rPr>
        <w:t>3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E85BA1" w:rsidR="00E85BA1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F03748">
        <w:t xml:space="preserve"> </w:t>
      </w:r>
      <w:r w:rsidR="00B63291">
        <w:t xml:space="preserve">dužnikom </w:t>
      </w:r>
      <w:r w:rsidR="00110D14">
        <w:t xml:space="preserve">ŠUBIĆEVAC GRADNJA d.o.o, za graditeljstvo, trgovinu i usluge, iz Zagreba, Roberta Frangeša Mihanovića 9, OIB 37137668922, </w:t>
      </w:r>
      <w:r w:rsidR="00B63291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>Za dužnika</w:t>
      </w:r>
      <w:r w:rsidR="00110D14" w:rsidRPr="00110D14">
        <w:t xml:space="preserve"> </w:t>
      </w:r>
      <w:r w:rsidR="00110D14">
        <w:t xml:space="preserve">ŠUBIĆEVAC GRADNJA d.o.o, za graditeljstvo, trgovinu i usluge, iz Zagreba, Roberta Frangeša Mihanovića 9, OIB 37137668922.  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B63291">
        <w:t xml:space="preserve"> </w:t>
      </w:r>
      <w:r w:rsidR="00110D14">
        <w:t xml:space="preserve"> 26.654,74 </w:t>
      </w:r>
      <w:r w:rsidR="00DB354C">
        <w:t xml:space="preserve"> </w:t>
      </w:r>
      <w:r>
        <w:t>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>1. dužniku na adr.</w:t>
      </w:r>
    </w:p>
    <w:p w:rsidRDefault="00E85BA1" w:rsidP="00E85BA1" w:rsidR="00E85BA1">
      <w:r>
        <w:t xml:space="preserve">2. upravi na adr.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10D14"/>
    <w:rsid w:val="001467AA"/>
    <w:rsid w:val="001A1DB3"/>
    <w:rsid w:val="00206D4B"/>
    <w:rsid w:val="00286A9E"/>
    <w:rsid w:val="0049601D"/>
    <w:rsid w:val="004D2566"/>
    <w:rsid w:val="004F1768"/>
    <w:rsid w:val="00530B2C"/>
    <w:rsid w:val="0064031F"/>
    <w:rsid w:val="00685999"/>
    <w:rsid w:val="00755F1B"/>
    <w:rsid w:val="00AA4648"/>
    <w:rsid w:val="00AC4CBA"/>
    <w:rsid w:val="00B63291"/>
    <w:rsid w:val="00DB354C"/>
    <w:rsid w:val="00DF7159"/>
    <w:rsid w:val="00E674A2"/>
    <w:rsid w:val="00E85BA1"/>
    <w:rsid w:val="00ED566B"/>
    <w:rsid w:val="00EF6B24"/>
    <w:rsid w:val="00F03748"/>
    <w:rsid w:val="00F31569"/>
    <w:rsid w:val="00F64EE0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ŠUBIĆEVAC GRADNJA d.o.o.</izvorni_sadrzaj>
    <derivirana_varijabla naziv="DomainObject.Predmet.ProtustrankaFormated_1">  ŠUBIĆEVAC GRADNJA d.o.o.</derivirana_varijabla>
  </DomainObject.Predmet.ProtustrankaFormated>
  <DomainObject.Predmet.ProtustrankaFormatedOIB>
    <izvorni_sadrzaj>  ŠUBIĆEVAC GRADNJA d.o.o., OIB 37137568922</izvorni_sadrzaj>
    <derivirana_varijabla naziv="DomainObject.Predmet.ProtustrankaFormatedOIB_1">  ŠUBIĆEVAC GRADNJA d.o.o., OIB 37137568922</derivirana_varijabla>
  </DomainObject.Predmet.ProtustrankaFormatedOIB>
  <DomainObject.Predmet.ProtustrankaFormatedWithAdress>
    <izvorni_sadrzaj> ŠUBIĆEVAC GRADNJA d.o.o., Roberta Frangeša Mihanovića 9, 10000 Zagreb</izvorni_sadrzaj>
    <derivirana_varijabla naziv="DomainObject.Predmet.ProtustrankaFormatedWithAdress_1"> ŠUBIĆEVAC GRADNJA d.o.o., Roberta Frangeša Mihanovića 9, 10000 Zagreb</derivirana_varijabla>
  </DomainObject.Predmet.ProtustrankaFormatedWithAdress>
  <DomainObject.Predmet.ProtustrankaFormatedWithAdressOIB>
    <izvorni_sadrzaj> ŠUBIĆEVAC GRADNJA d.o.o., OIB 37137568922, Roberta Frangeša Mihanovića 9, 10000 Zagreb</izvorni_sadrzaj>
    <derivirana_varijabla naziv="DomainObject.Predmet.ProtustrankaFormatedWithAdressOIB_1"> ŠUBIĆEVAC GRADNJA d.o.o., OIB 37137568922, Roberta Frangeša Mihanovića 9, 10000 Zagreb</derivirana_varijabla>
  </DomainObject.Predmet.ProtustrankaFormatedWithAdressOIB>
  <DomainObject.Predmet.ProtustrankaWithAdress>
    <izvorni_sadrzaj>ŠUBIĆEVAC GRADNJA d.o.o. Roberta Frangeša Mihanovića 9, 10000 Zagreb</izvorni_sadrzaj>
    <derivirana_varijabla naziv="DomainObject.Predmet.ProtustrankaWithAdress_1">ŠUBIĆEVAC GRADNJA d.o.o. Roberta Frangeša Mihanovića 9, 10000 Zagreb</derivirana_varijabla>
  </DomainObject.Predmet.ProtustrankaWithAdress>
  <DomainObject.Predmet.ProtustrankaWithAdressOIB>
    <izvorni_sadrzaj>ŠUBIĆEVAC GRADNJA d.o.o., OIB 37137568922, Roberta Frangeša Mihanovića 9, 10000 Zagreb</izvorni_sadrzaj>
    <derivirana_varijabla naziv="DomainObject.Predmet.ProtustrankaWithAdressOIB_1">ŠUBIĆEVAC GRADNJA d.o.o., OIB 37137568922, Roberta Frangeša Mihanovića 9, 10000 Zagreb</derivirana_varijabla>
  </DomainObject.Predmet.ProtustrankaWithAdressOIB>
  <DomainObject.Predmet.ProtustrankaNazivFormated>
    <izvorni_sadrzaj>ŠUBIĆEVAC GRADNJA d.o.o.</izvorni_sadrzaj>
    <derivirana_varijabla naziv="DomainObject.Predmet.ProtustrankaNazivFormated_1">ŠUBIĆEVAC GRADNJA d.o.o.</derivirana_varijabla>
  </DomainObject.Predmet.ProtustrankaNazivFormated>
  <DomainObject.Predmet.ProtustrankaNazivFormatedOIB>
    <izvorni_sadrzaj>ŠUBIĆEVAC GRADNJA d.o.o., OIB 37137568922</izvorni_sadrzaj>
    <derivirana_varijabla naziv="DomainObject.Predmet.ProtustrankaNazivFormatedOIB_1">ŠUBIĆEVAC GRADNJA d.o.o., OIB 37137568922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ŠUBIĆEVAC GRADNJA d.o.o.</item>
    </izvorni_sadrzaj>
    <derivirana_varijabla naziv="DomainObject.Predmet.ProtuStrankaListFormated_1">
      <item>ŠUBIĆEVAC GRADNJA d.o.o.</item>
    </derivirana_varijabla>
  </DomainObject.Predmet.ProtuStrankaListFormated>
  <DomainObject.Predmet.ProtuStrankaListFormatedOIB>
    <izvorni_sadrzaj>
      <item>ŠUBIĆEVAC GRADNJA d.o.o., OIB 37137568922</item>
    </izvorni_sadrzaj>
    <derivirana_varijabla naziv="DomainObject.Predmet.ProtuStrankaListFormatedOIB_1">
      <item>ŠUBIĆEVAC GRADNJA d.o.o., OIB 37137568922</item>
    </derivirana_varijabla>
  </DomainObject.Predmet.ProtuStrankaListFormatedOIB>
  <DomainObject.Predmet.ProtuStrankaListFormatedWithAdress>
    <izvorni_sadrzaj>
      <item>ŠUBIĆEVAC GRADNJA d.o.o., Roberta Frangeša Mihanovića 9, 10000 Zagreb</item>
    </izvorni_sadrzaj>
    <derivirana_varijabla naziv="DomainObject.Predmet.ProtuStrankaListFormatedWithAdress_1">
      <item>ŠUBIĆEVAC GRADNJA d.o.o., Roberta Frangeša Mihanovića 9, 10000 Zagreb</item>
    </derivirana_varijabla>
  </DomainObject.Predmet.ProtuStrankaListFormatedWithAdress>
  <DomainObject.Predmet.ProtuStrankaListFormatedWithAdressOIB>
    <izvorni_sadrzaj>
      <item>ŠUBIĆEVAC GRADNJA d.o.o., OIB 37137568922, Roberta Frangeša Mihanovića 9, 10000 Zagreb</item>
    </izvorni_sadrzaj>
    <derivirana_varijabla naziv="DomainObject.Predmet.ProtuStrankaListFormatedWithAdressOIB_1">
      <item>ŠUBIĆEVAC GRADNJA d.o.o., OIB 37137568922, Roberta Frangeša Mihanovića 9, 10000 Zagreb</item>
    </derivirana_varijabla>
  </DomainObject.Predmet.ProtuStrankaListFormatedWithAdressOIB>
  <DomainObject.Predmet.ProtuStrankaListNazivFormated>
    <izvorni_sadrzaj>
      <item>ŠUBIĆEVAC GRADNJA d.o.o.</item>
    </izvorni_sadrzaj>
    <derivirana_varijabla naziv="DomainObject.Predmet.ProtuStrankaListNazivFormated_1">
      <item>ŠUBIĆEVAC GRADNJA d.o.o.</item>
    </derivirana_varijabla>
  </DomainObject.Predmet.ProtuStrankaListNazivFormated>
  <DomainObject.Predmet.ProtuStrankaListNazivFormatedOIB>
    <izvorni_sadrzaj>
      <item>ŠUBIĆEVAC GRADNJA d.o.o., OIB 37137568922</item>
    </izvorni_sadrzaj>
    <derivirana_varijabla naziv="DomainObject.Predmet.ProtuStrankaListNazivFormatedOIB_1">
      <item>ŠUBIĆEVAC GRADNJA d.o.o., OIB 37137568922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ŠUBIĆEVAC GRADNJA d.o.o.</izvorni_sadrzaj>
    <derivirana_varijabla naziv="DomainObject.Predmet.ProtustrankaIDrugi_1">ŠUBIĆEVAC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ŠUBIĆEVAC GRADNJA d.o.o., OIB 37137568922, Roberta Frangeša Mihanovića 9, 10000 Zagreb</izvorni_sadrzaj>
    <derivirana_varijabla naziv="DomainObject.Predmet.ProtustrankaIDrugiAdressOIB_1">ŠUBIĆEVAC GRADNJA d.o.o., OIB 37137568922, Roberta Frangeša Mihanovića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ŠUBIĆEVAC GRADNJA d.o.o.</item>
    </izvorni_sadrzaj>
    <derivirana_varijabla naziv="DomainObject.Predmet.SudioniciListNaziv_1">
      <item>FINA Regionalni centar Zagreb</item>
      <item>ŠUBIĆEVAC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ŠUBIĆEVAC GRADNJA d.o.o., OIB 37137568922, Roberta Frangeša Mihanovića 9,10000 Zagreb</item>
    </izvorni_sadrzaj>
    <derivirana_varijabla naziv="DomainObject.Predmet.SudioniciListAdressOIB_1">
      <item>FINA Regionalni centar Zagreb, OIB 85821130368, Trg svibanjskih žrtava 1995. br. 1,10000 Zagreb</item>
      <item>ŠUBIĆEVAC GRADNJA d.o.o., OIB 37137568922,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37137568922</item>
    </izvorni_sadrzaj>
    <derivirana_varijabla naziv="DomainObject.Predmet.SudioniciListNazivOIB_1">
      <item>, OIB 85821130368</item>
      <item>, OIB 37137568922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1494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2017-03-08T08:14:00Z</dcterms:created>
  <dc:creator>Nada Nekić Plevko</dc:creator>
  <cp:lastModifiedBy>Nada Nekić Plevko</cp:lastModifiedBy>
  <cp:lastPrinted>2017-03-03T11:35:00Z</cp:lastPrinted>
  <dcterms:modified xmlns:xsi="http://www.w3.org/2001/XMLSchema-instance" xsi:type="dcterms:W3CDTF">2017-03-08T08:17:00Z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