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406a" w14:paraId="bd9406a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85EF7" w:rsidRPr="00F85EF7">
        <w:rPr>
          <w:lang w:val="hr-HR"/>
        </w:rPr>
        <w:t>ELDORADO j.d.o.o., OIB: 23939453098, Split, Terzićeva 5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F85EF7">
        <w:rPr>
          <w:lang w:val="hr-HR"/>
        </w:rPr>
        <w:t>2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F85EF7" w:rsidRPr="00F85EF7">
        <w:rPr>
          <w:lang w:val="hr-HR"/>
        </w:rPr>
        <w:t>ELDORADO j.d.o.o., OIB: 23939453098, Split, Terzićeva 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85EF7">
        <w:rPr>
          <w:lang w:val="hr-HR"/>
        </w:rPr>
        <w:t>2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F85EF7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F85EF7" w:rsidRPr="00F85EF7">
        <w:rPr>
          <w:lang w:val="hr-HR"/>
        </w:rPr>
        <w:t>ELDORADO j.d.o.o., OIB: 23939453098, Split, Terzićeva 5</w:t>
      </w:r>
      <w:r w:rsidR="00F85EF7">
        <w:rPr>
          <w:lang w:val="hr-HR"/>
        </w:rPr>
        <w:t>.</w:t>
      </w:r>
    </w:p>
    <w:p w:rsidRDefault="00634348" w:rsidP="0094096C" w:rsidR="00634348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F85EF7">
        <w:rPr>
          <w:lang w:val="hr-HR"/>
        </w:rPr>
        <w:t>1. ožujka</w:t>
      </w:r>
      <w:r w:rsidR="00DC27EF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F85EF7" w:rsidRPr="00F85EF7">
        <w:rPr>
          <w:lang w:val="hr-HR"/>
        </w:rPr>
        <w:t>ELDORADO j.d.o.o., OIB: 23939453098, Split, Terzićeva 5</w:t>
      </w:r>
      <w:r w:rsidR="00F85EF7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F85EF7">
        <w:rPr>
          <w:lang w:val="hr-HR"/>
        </w:rPr>
        <w:t>26. veljače</w:t>
      </w:r>
      <w:r w:rsidR="00D73449">
        <w:rPr>
          <w:lang w:val="hr-HR"/>
        </w:rPr>
        <w:t xml:space="preserve">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D73449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F85EF7">
        <w:rPr>
          <w:lang w:val="hr-HR"/>
        </w:rPr>
        <w:t>32.386,46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>ka iz sudskog registra (list 2-</w:t>
      </w:r>
      <w:r w:rsidR="00F85EF7">
        <w:rPr>
          <w:lang w:val="hr-HR"/>
        </w:rPr>
        <w:t>6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31. listopada 2016. godine proizlazi da dužnik nema zaposlenih (list </w:t>
      </w:r>
      <w:r w:rsidR="00F85EF7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14. studenog 2016. godine proizlazi da dužnik u Očevidniku redoslijeda osnova za plaćanje ima evidentirane neizvršene osnove za plaćanje u neprekinu</w:t>
      </w:r>
      <w:r w:rsidR="003D73FA">
        <w:rPr>
          <w:lang w:val="hr-HR"/>
        </w:rPr>
        <w:t>tom razdoblju od 378</w:t>
      </w:r>
      <w:r>
        <w:rPr>
          <w:lang w:val="hr-HR"/>
        </w:rPr>
        <w:t xml:space="preserve"> dana (list </w:t>
      </w:r>
      <w:r w:rsidR="00D65F48">
        <w:rPr>
          <w:lang w:val="hr-HR"/>
        </w:rPr>
        <w:t>1</w:t>
      </w:r>
      <w:r w:rsidR="00F85EF7">
        <w:rPr>
          <w:lang w:val="hr-HR"/>
        </w:rPr>
        <w:t>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D73449">
        <w:rPr>
          <w:lang w:val="hr-HR"/>
        </w:rPr>
        <w:t>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3D73FA">
        <w:rPr>
          <w:lang w:val="hr-HR"/>
        </w:rPr>
        <w:t>2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036" w:rsidRPr="00C1403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F85EF7">
      <w:t>626</w:t>
    </w:r>
    <w: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F85EF7">
      <w:t>626</w:t>
    </w:r>
    <w:r w:rsidR="00DC27EF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D73FA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4036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85EF7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St-626/2016-9</izvorni_sadrzaj>
    <derivirana_varijabla naziv="DomainObject.Oznaka_1">St-626/2016-9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ELDORADO j.d.o.o. za turizam, ugostiteljstvo, trgovinu i usluge, turistička agencija</izvorni_sadrzaj>
    <derivirana_varijabla naziv="DomainObject.Predmet.ProtustrankaFormated_1">  ELDORADO j.d.o.o. za turizam, ugostiteljstvo, trgovinu i usluge, turistička agencija</derivirana_varijabla>
  </DomainObject.Predmet.ProtustrankaFormated>
  <DomainObject.Predmet.ProtustrankaFormatedOIB>
    <izvorni_sadrzaj>  ELDORADO j.d.o.o. za turizam, ugostiteljstvo, trgovinu i usluge, turistička agencija, OIB 23939453098</izvorni_sadrzaj>
    <derivirana_varijabla naziv="DomainObject.Predmet.ProtustrankaFormatedOIB_1">  ELDORADO j.d.o.o. za turizam, ugostiteljstvo, trgovinu i usluge, turistička agencija, OIB 23939453098</derivirana_varijabla>
  </DomainObject.Predmet.ProtustrankaFormatedOIB>
  <DomainObject.Predmet.ProtustrankaFormatedWithAdress>
    <izvorni_sadrzaj> ELDORADO j.d.o.o. za turizam, ugostiteljstvo, trgovinu i usluge, turistička agencija, Terzićeva 5, 21000 Split</izvorni_sadrzaj>
    <derivirana_varijabla naziv="DomainObject.Predmet.ProtustrankaFormatedWithAdress_1"> ELDORADO j.d.o.o. za turizam, ugostiteljstvo, trgovinu i usluge, turistička agencija, Terzićeva 5, 21000 Split</derivirana_varijabla>
  </DomainObject.Predmet.ProtustrankaFormatedWithAdress>
  <DomainObject.Predmet.ProtustrankaFormatedWithAdressOIB>
    <izvorni_sadrzaj> ELDORADO j.d.o.o. za turizam, ugostiteljstvo, trgovinu i usluge, turistička agencija, OIB 23939453098, Terzićeva 5, 21000 Split</izvorni_sadrzaj>
    <derivirana_varijabla naziv="DomainObject.Predmet.ProtustrankaFormatedWithAdressOIB_1"> ELDORADO j.d.o.o. za turizam, ugostiteljstvo, trgovinu i usluge, turistička agencija, OIB 23939453098, Terzićeva 5, 21000 Split</derivirana_varijabla>
  </DomainObject.Predmet.ProtustrankaFormatedWithAdressOIB>
  <DomainObject.Predmet.ProtustrankaWithAdress>
    <izvorni_sadrzaj>ELDORADO j.d.o.o. za turizam, ugostiteljstvo, trgovinu i usluge, turistička agencija Terzićeva 5, 21000 Split</izvorni_sadrzaj>
    <derivirana_varijabla naziv="DomainObject.Predmet.ProtustrankaWithAdress_1">ELDORADO j.d.o.o. za turizam, ugostiteljstvo, trgovinu i usluge, turistička agencija Terzićeva 5, 21000 Split</derivirana_varijabla>
  </DomainObject.Predmet.ProtustrankaWithAdress>
  <DomainObject.Predmet.ProtustrankaWithAdressOIB>
    <izvorni_sadrzaj>ELDORADO j.d.o.o. za turizam, ugostiteljstvo, trgovinu i usluge, turistička agencija, OIB 23939453098, Terzićeva 5, 21000 Split</izvorni_sadrzaj>
    <derivirana_varijabla naziv="DomainObject.Predmet.ProtustrankaWithAdressOIB_1">ELDORADO j.d.o.o. za turizam, ugostiteljstvo, trgovinu i usluge, turistička agencija, OIB 23939453098, Terzićeva 5, 21000 Split</derivirana_varijabla>
  </DomainObject.Predmet.ProtustrankaWithAdressOIB>
  <DomainObject.Predmet.ProtustrankaNazivFormated>
    <izvorni_sadrzaj>ELDORADO j.d.o.o. za turizam, ugostiteljstvo, trgovinu i usluge, turistička agencija</izvorni_sadrzaj>
    <derivirana_varijabla naziv="DomainObject.Predmet.ProtustrankaNazivFormated_1">ELDORADO j.d.o.o. za turizam, ugostiteljstvo, trgovinu i usluge, turistička agencija</derivirana_varijabla>
  </DomainObject.Predmet.ProtustrankaNazivFormated>
  <DomainObject.Predmet.ProtustrankaNazivFormatedOIB>
    <izvorni_sadrzaj>ELDORADO j.d.o.o. za turizam, ugostiteljstvo, trgovinu i usluge, turistička agencija, OIB 23939453098</izvorni_sadrzaj>
    <derivirana_varijabla naziv="DomainObject.Predmet.ProtustrankaNazivFormatedOIB_1">ELDORADO j.d.o.o. za turizam, ugostiteljstvo, trgovinu i usluge, turistička agencija, OIB 23939453098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32368.46</izvorni_sadrzaj>
    <derivirana_varijabla naziv="DomainObject.Predmet.TrenutnaVrijednost_1">32368.46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ELDORADO j.d.o.o. za turizam, ugostiteljstvo, trgovinu i usluge, turistička agencija</item>
    </izvorni_sadrzaj>
    <derivirana_varijabla naziv="DomainObject.Predmet.ProtuStrankaListFormated_1">
      <item>ELDORADO j.d.o.o. za turizam, ugostiteljstvo, trgovinu i usluge, turistička agencija</item>
    </derivirana_varijabla>
  </DomainObject.Predmet.ProtuStrankaListFormated>
  <DomainObject.Predmet.ProtuStrankaListFormatedOIB>
    <izvorni_sadrzaj>
      <item>ELDORADO j.d.o.o. za turizam, ugostiteljstvo, trgovinu i usluge, turistička agencija, OIB 23939453098</item>
    </izvorni_sadrzaj>
    <derivirana_varijabla naziv="DomainObject.Predmet.ProtuStrankaListFormatedOIB_1">
      <item>ELDORADO j.d.o.o. za turizam, ugostiteljstvo, trgovinu i usluge, turistička agencija, OIB 23939453098</item>
    </derivirana_varijabla>
  </DomainObject.Predmet.ProtuStrankaListFormatedOIB>
  <DomainObject.Predmet.ProtuStrankaListFormatedWithAdress>
    <izvorni_sadrzaj>
      <item>ELDORADO j.d.o.o. za turizam, ugostiteljstvo, trgovinu i usluge, turistička agencija, Terzićeva 5, 21000 Split</item>
    </izvorni_sadrzaj>
    <derivirana_varijabla naziv="DomainObject.Predmet.ProtuStrankaListFormatedWithAdress_1">
      <item>ELDORADO j.d.o.o. za turizam, ugostiteljstvo, trgovinu i usluge, turistička agencija, Terzićeva 5, 21000 Split</item>
    </derivirana_varijabla>
  </DomainObject.Predmet.ProtuStrankaListFormatedWithAdress>
  <DomainObject.Predmet.ProtuStrankaListFormatedWithAdressOIB>
    <izvorni_sadrzaj>
      <item>ELDORADO j.d.o.o. za turizam, ugostiteljstvo, trgovinu i usluge, turistička agencija, OIB 23939453098, Terzićeva 5, 21000 Split</item>
    </izvorni_sadrzaj>
    <derivirana_varijabla naziv="DomainObject.Predmet.ProtuStrankaListFormatedWithAdressOIB_1">
      <item>ELDORADO j.d.o.o. za turizam, ugostiteljstvo, trgovinu i usluge, turistička agencija, OIB 23939453098, Terzićeva 5, 21000 Split</item>
    </derivirana_varijabla>
  </DomainObject.Predmet.ProtuStrankaListFormatedWithAdressOIB>
  <DomainObject.Predmet.ProtuStrankaListNazivFormated>
    <izvorni_sadrzaj>
      <item>ELDORADO j.d.o.o. za turizam, ugostiteljstvo, trgovinu i usluge, turistička agencija</item>
    </izvorni_sadrzaj>
    <derivirana_varijabla naziv="DomainObject.Predmet.ProtuStrankaListNazivFormated_1">
      <item>ELDORADO j.d.o.o. za turizam, ugostiteljstvo, trgovinu i usluge, turistička agencija</item>
    </derivirana_varijabla>
  </DomainObject.Predmet.ProtuStrankaListNazivFormated>
  <DomainObject.Predmet.ProtuStrankaListNazivFormatedOIB>
    <izvorni_sadrzaj>
      <item>ELDORADO j.d.o.o. za turizam, ugostiteljstvo, trgovinu i usluge, turistička agencija, OIB 23939453098</item>
    </izvorni_sadrzaj>
    <derivirana_varijabla naziv="DomainObject.Predmet.ProtuStrankaListNazivFormatedOIB_1">
      <item>ELDORADO j.d.o.o. za turizam, ugostiteljstvo, trgovinu i usluge, turistička agencija, OIB 23939453098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St-626/2016-9</izvorni_sadrzaj>
    <derivirana_varijabla naziv="DomainObject.PoslovniBrojDokumenta_1">St-626/2016-9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ELDORADO j.d.o.o. za turizam, ugostiteljstvo, trgovinu i usluge, turistička agencija</izvorni_sadrzaj>
    <derivirana_varijabla naziv="DomainObject.Predmet.ProtustrankaIDrugi_1">ELDORADO j.d.o.o. za turizam, ugostiteljstvo,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ELDORADO j.d.o.o. za turizam, ugostiteljstvo, trgovinu i usluge, turistička agencija, OIB 23939453098, Terzićeva 5, 21000 Split</izvorni_sadrzaj>
    <derivirana_varijabla naziv="DomainObject.Predmet.ProtustrankaIDrugiAdressOIB_1">ELDORADO j.d.o.o. za turizam, ugostiteljstvo, trgovinu i usluge, turistička agencija, OIB 23939453098, Terzićeva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ELDORADO j.d.o.o. za turizam, ugostiteljstvo, trgovinu i usluge, turistička agencija</item>
      <item>FINANCIJSKA AGENCIJA, RC SPLIT</item>
    </izvorni_sadrzaj>
    <derivirana_varijabla naziv="DomainObject.Predmet.SudioniciListNaziv_1">
      <item>ELDORADO j.d.o.o. za turizam, ugostiteljstvo, trgovinu i usluge, turistička agencija</item>
      <item>FINANCIJSKA AGENCIJA, RC SPLIT</item>
    </derivirana_varijabla>
  </DomainObject.Predmet.SudioniciListNaziv>
  <DomainObject.Predmet.SudioniciListAdressOIB>
    <izvorni_sadrzaj>
      <item>ELDORADO j.d.o.o. za turizam, ugostiteljstvo, trgovinu i usluge, turistička agencija, OIB 23939453098, Terzićeva 5,21000 Split</item>
      <item>FINANCIJSKA AGENCIJA, RC SPLIT, OIB 85821130368, Mažuranićevo šetalište 24 b,21000 Split</item>
    </izvorni_sadrzaj>
    <derivirana_varijabla naziv="DomainObject.Predmet.SudioniciListAdressOIB_1">
      <item>ELDORADO j.d.o.o. za turizam, ugostiteljstvo, trgovinu i usluge, turistička agencija, OIB 23939453098, Terzićeva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23939453098</item>
      <item>, OIB 85821130368</item>
    </izvorni_sadrzaj>
    <derivirana_varijabla naziv="DomainObject.Predmet.SudioniciListNazivOIB_1">
      <item>, OIB 23939453098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5A953-2C70-48DE-ACB9-CA5806A19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820</properties:Words>
  <properties:Characters>4422</properties:Characters>
  <properties:Lines>89</properties:Lines>
  <properties:Paragraphs>37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2017-01-12T08:08:00Z</cp:lastPrinted>
  <dcterms:modified xmlns:xsi="http://www.w3.org/2001/XMLSchema-instance" xsi:type="dcterms:W3CDTF">2017-01-12T08:58:00Z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St-626/2016-9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