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63fd" w14:paraId="2ae63f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AE588A" w:rsidRPr="00AE588A">
        <w:t>FASADA STIPE j.d.o.o., OIB: 40</w:t>
      </w:r>
      <w:r w:rsidR="00AE588A">
        <w:t>682618290, Runović, Runović 207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E588A" w:rsidRPr="00AE588A">
        <w:t>FASADA STIPE j.d.o.o., OIB: 40</w:t>
      </w:r>
      <w:r w:rsidR="00AE588A">
        <w:t>682618290, Runović, Runović 207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AE588A">
        <w:t>9. svibnja</w:t>
      </w:r>
      <w:r w:rsidR="00204486">
        <w:t xml:space="preserve">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204486">
        <w:t>12</w:t>
      </w:r>
      <w:r w:rsidR="00D352DB">
        <w:t>0</w:t>
      </w:r>
      <w:r w:rsidR="008A558F" w:rsidRPr="008A558F">
        <w:t xml:space="preserve"> dana, u ukupnom iznosu </w:t>
      </w:r>
      <w:r w:rsidR="00865868">
        <w:t xml:space="preserve">od </w:t>
      </w:r>
      <w:r w:rsidR="00AE588A">
        <w:t>18.943,76</w:t>
      </w:r>
      <w:r w:rsidR="00204486"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204486">
      <w:t>1</w:t>
    </w:r>
    <w:r w:rsidR="00AE588A">
      <w:t>245</w:t>
    </w:r>
    <w:r w:rsidR="0046258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4486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B69EB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0722C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B4E10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588A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2DB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STIPE jednostavno društvo s ograničenom odgovornošću za građenje i usluge</izvorni_sadrzaj>
    <derivirana_varijabla naziv="DomainObject.Predmet.ProtustrankaFormated_1">  FASADA STIPE jednostavno društvo s ograničenom odgovornošću za građenje i usluge</derivirana_varijabla>
  </DomainObject.Predmet.ProtustrankaFormated>
  <DomainObject.Predmet.ProtustrankaFormatedOIB>
    <izvorni_sadrzaj>  FASADA STIPE jednostavno društvo s ograničenom odgovornošću za građenje i usluge, OIB 40682618290</izvorni_sadrzaj>
    <derivirana_varijabla naziv="DomainObject.Predmet.ProtustrankaFormatedOIB_1">  FASADA STIPE jednostavno društvo s ograničenom odgovornošću za građenje i usluge, OIB 40682618290</derivirana_varijabla>
  </DomainObject.Predmet.ProtustrankaFormatedOIB>
  <DomainObject.Predmet.ProtustrankaFormatedWithAdress>
    <izvorni_sadrzaj> FASADA STIPE jednostavno društvo s ograničenom odgovornošću za građenje i usluge, Runović 207, 21260 Runović</izvorni_sadrzaj>
    <derivirana_varijabla naziv="DomainObject.Predmet.ProtustrankaFormatedWithAdress_1"> FASADA STIPE jednostavno društvo s ograničenom odgovornošću za građenje i usluge, Runović 207, 21260 Runović</derivirana_varijabla>
  </DomainObject.Predmet.ProtustrankaFormatedWithAdress>
  <DomainObject.Predmet.ProtustrankaFormatedWithAdressOIB>
    <izvorni_sadrzaj> FASADA STIPE jednostavno društvo s ograničenom odgovornošću za građenje i usluge, OIB 40682618290, Runović 207, 21260 Runović</izvorni_sadrzaj>
    <derivirana_varijabla naziv="DomainObject.Predmet.ProtustrankaFormatedWithAdressOIB_1"> FASADA STIPE jednostavno društvo s ograničenom odgovornošću za građenje i usluge, OIB 40682618290, Runović 207, 21260 Runović</derivirana_varijabla>
  </DomainObject.Predmet.ProtustrankaFormatedWithAdressOIB>
  <DomainObject.Predmet.ProtustrankaWithAdress>
    <izvorni_sadrzaj>FASADA STIPE jednostavno društvo s ograničenom odgovornošću za građenje i usluge Runović 207, 21260 Runović</izvorni_sadrzaj>
    <derivirana_varijabla naziv="DomainObject.Predmet.ProtustrankaWithAdress_1">FASADA STIPE jednostavno društvo s ograničenom odgovornošću za građenje i usluge Runović 207, 21260 Runović</derivirana_varijabla>
  </DomainObject.Predmet.ProtustrankaWithAdress>
  <DomainObject.Predmet.ProtustrankaWithAdressOIB>
    <izvorni_sadrzaj>FASADA STIPE jednostavno društvo s ograničenom odgovornošću za građenje i usluge, OIB 40682618290, Runović 207, 21260 Runović</izvorni_sadrzaj>
    <derivirana_varijabla naziv="DomainObject.Predmet.ProtustrankaWithAdressOIB_1">FASADA STIPE jednostavno društvo s ograničenom odgovornošću za građenje i usluge, OIB 40682618290, Runović 207, 21260 Runović</derivirana_varijabla>
  </DomainObject.Predmet.ProtustrankaWithAdressOIB>
  <DomainObject.Predmet.ProtustrankaNazivFormated>
    <izvorni_sadrzaj>FASADA STIPE jednostavno društvo s ograničenom odgovornošću za građenje i usluge</izvorni_sadrzaj>
    <derivirana_varijabla naziv="DomainObject.Predmet.ProtustrankaNazivFormated_1">FASADA STIPE jednostavno društvo s ograničenom odgovornošću za građenje i usluge</derivirana_varijabla>
  </DomainObject.Predmet.ProtustrankaNazivFormated>
  <DomainObject.Predmet.ProtustrankaNazivFormatedOIB>
    <izvorni_sadrzaj>FASADA STIPE jednostavno društvo s ograničenom odgovornošću za građenje i usluge, OIB 40682618290</izvorni_sadrzaj>
    <derivirana_varijabla naziv="DomainObject.Predmet.ProtustrankaNazivFormatedOIB_1">FASADA STIPE jednostavno društvo s ograničenom odgovornošću za građenje i usluge, OIB 40682618290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18943.76</izvorni_sadrzaj>
    <derivirana_varijabla naziv="DomainObject.Predmet.TrenutnaVrijednost_1">18943.76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FASADA STIPE jednostavno društvo s ograničenom odgovornošću za građenje i usluge</item>
    </izvorni_sadrzaj>
    <derivirana_varijabla naziv="DomainObject.Predmet.ProtuStrankaListFormated_1">
      <item>FASADA STIPE jednostavno društvo s ograničenom odgovornošću za građenje i usluge</item>
    </derivirana_varijabla>
  </DomainObject.Predmet.ProtuStrankaListFormated>
  <DomainObject.Predmet.ProtuStrankaListFormatedOIB>
    <izvorni_sadrzaj>
      <item>FASADA STIPE jednostavno društvo s ograničenom odgovornošću za građenje i usluge, OIB 40682618290</item>
    </izvorni_sadrzaj>
    <derivirana_varijabla naziv="DomainObject.Predmet.ProtuStrankaListFormatedOIB_1">
      <item>FASADA STIPE jednostavno društvo s ograničenom odgovornošću za građenje i usluge, OIB 40682618290</item>
    </derivirana_varijabla>
  </DomainObject.Predmet.ProtuStrankaListFormatedOIB>
  <DomainObject.Predmet.ProtuStrankaListFormatedWithAdress>
    <izvorni_sadrzaj>
      <item>FASADA STIPE jednostavno društvo s ograničenom odgovornošću za građenje i usluge, Runović 207, 21260 Runović</item>
    </izvorni_sadrzaj>
    <derivirana_varijabla naziv="DomainObject.Predmet.ProtuStrankaListFormatedWithAdress_1">
      <item>FASADA STIPE jednostavno društvo s ograničenom odgovornošću za građenje i usluge, Runović 207, 21260 Runović</item>
    </derivirana_varijabla>
  </DomainObject.Predmet.ProtuStrankaListFormatedWithAdress>
  <DomainObject.Predmet.ProtuStrankaListFormatedWithAdressOIB>
    <izvorni_sadrzaj>
      <item>FASADA STIPE jednostavno društvo s ograničenom odgovornošću za građenje i usluge, OIB 40682618290, Runović 207, 21260 Runović</item>
    </izvorni_sadrzaj>
    <derivirana_varijabla naziv="DomainObject.Predmet.ProtuStrankaListFormatedWithAdressOIB_1">
      <item>FASADA STIPE jednostavno društvo s ograničenom odgovornošću za građenje i usluge, OIB 40682618290, Runović 207, 21260 Runović</item>
    </derivirana_varijabla>
  </DomainObject.Predmet.ProtuStrankaListFormatedWithAdressOIB>
  <DomainObject.Predmet.ProtuStrankaListNazivFormated>
    <izvorni_sadrzaj>
      <item>FASADA STIPE jednostavno društvo s ograničenom odgovornošću za građenje i usluge</item>
    </izvorni_sadrzaj>
    <derivirana_varijabla naziv="DomainObject.Predmet.ProtuStrankaListNazivFormated_1">
      <item>FASADA STIPE jednostavno društvo s ograničenom odgovornošću za građenje i usluge</item>
    </derivirana_varijabla>
  </DomainObject.Predmet.ProtuStrankaListNazivFormated>
  <DomainObject.Predmet.ProtuStrankaListNazivFormatedOIB>
    <izvorni_sadrzaj>
      <item>FASADA STIPE jednostavno društvo s ograničenom odgovornošću za građenje i usluge, OIB 40682618290</item>
    </izvorni_sadrzaj>
    <derivirana_varijabla naziv="DomainObject.Predmet.ProtuStrankaListNazivFormatedOIB_1">
      <item>FASADA STIPE jednostavno društvo s ograničenom odgovornošću za građenje i usluge, OIB 40682618290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FASADA STIPE jednostavno društvo s ograničenom odgovornošću za građenje i usluge</izvorni_sadrzaj>
    <derivirana_varijabla naziv="DomainObject.Predmet.ProtustrankaIDrugi_1">FASADA STIPE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FASADA STIPE jednostavno društvo s ograničenom odgovornošću za građenje i usluge, OIB 40682618290, Runović 207, 21260 Runović</izvorni_sadrzaj>
    <derivirana_varijabla naziv="DomainObject.Predmet.ProtustrankaIDrugiAdressOIB_1">FASADA STIPE jednostavno društvo s ograničenom odgovornošću za građenje i usluge, OIB 40682618290, Runović 207,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FASADA STIPE jednostavno društvo s ograničenom odgovornošću za građenje i usluge</item>
      <item>FINANCIJSKA AGENCIJA, RC SPLIT</item>
    </izvorni_sadrzaj>
    <derivirana_varijabla naziv="DomainObject.Predmet.SudioniciListNaziv_1">
      <item>FASADA STIPE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FASADA STIPE jednostavno društvo s ograničenom odgovornošću za građenje i usluge, OIB 40682618290, Runović 207,21260 Runović</item>
      <item>FINANCIJSKA AGENCIJA, RC SPLIT, OIB 85821130368, Mažuranićevo šetalište 24 b,21000 Split</item>
    </izvorni_sadrzaj>
    <derivirana_varijabla naziv="DomainObject.Predmet.SudioniciListAdressOIB_1">
      <item>FASADA STIPE jednostavno društvo s ograničenom odgovornošću za građenje i usluge, OIB 40682618290, Runović 207,21260 Runović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40682618290</item>
      <item>, OIB 85821130368</item>
    </izvorni_sadrzaj>
    <derivirana_varijabla naziv="DomainObject.Predmet.SudioniciListNazivOIB_1">
      <item>, OIB 40682618290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7E1BA-4F33-4DD2-A1E4-C9707F3B0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1816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2016-11-24T08:12:00Z</dcterms:created>
  <dc:creator>nmarkovic</dc:creator>
  <cp:lastModifiedBy>Ana Golub Gruić</cp:lastModifiedBy>
  <cp:lastPrinted>2016-11-24T08:12:00Z</cp:lastPrinted>
  <dcterms:modified xmlns:xsi="http://www.w3.org/2001/XMLSchema-instance" xsi:type="dcterms:W3CDTF">2016-11-24T09:12:00Z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