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9a6c" w14:paraId="4529a6c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103</w:t>
      </w:r>
      <w:r w:rsidR="00871102">
        <w:t>4</w:t>
      </w:r>
      <w:r w:rsidR="00027114">
        <w:t>/16-5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871102">
        <w:t>VIJEĆE MLADIH ZAGREB, Zagreb, Barčev trg bb, Registarski broj: 21002812, OIB: 30777752890</w:t>
      </w:r>
      <w:r w:rsidR="00FF1E09">
        <w:t>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871102">
        <w:t>VIJEĆE MLADIH ZAGREB, Zagreb, Barčev trg bb, Registarski broj: 21002812, OIB: 30777752890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3773D3" w:rsidR="00D02C9E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3773D3" w:rsidRPr="00B03FBD">
        <w:t>Krešimir Maretić, Zagreb, Šimuna Starčevića 7, OIB</w:t>
      </w:r>
      <w:r w:rsidR="003773D3">
        <w:t>:</w:t>
      </w:r>
      <w:r w:rsidR="003773D3" w:rsidRPr="00B03FBD">
        <w:t xml:space="preserve"> 66108961276</w:t>
      </w:r>
      <w:r w:rsidR="003773D3">
        <w:t>.</w:t>
      </w:r>
    </w:p>
    <w:p w:rsidRDefault="009A079B" w:rsidP="00D02C9E" w:rsidR="009A079B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871102">
        <w:t>VIJEĆE MLADIH ZAGREB, Zagreb, Barčev trg bb, Registarski broj: 21002812, OIB: 30777752890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</w:t>
      </w:r>
      <w:r w:rsidR="00D373B1">
        <w:t>ijela je dana 22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871102">
        <w:t>VIJEĆE MLADIH ZAGREB, Zagreb, Barčev trg bb, Registarski broj: 21002812, OIB: 30777752890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03B3E" w:rsidP="009A079B" w:rsidR="00903B3E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F67DF1">
        <w:t>3</w:t>
      </w:r>
      <w:r w:rsidR="00871102">
        <w:t>4</w:t>
      </w:r>
      <w:r w:rsidR="00027114">
        <w:t>/16-5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1B7998">
        <w:t>1</w:t>
      </w:r>
      <w:r>
        <w:t>. svibnja 2016. godine objavio oglas na mrežnoj stranici e-Oglasna ploča sudova pod poslovnim brojem St-</w:t>
      </w:r>
      <w:r w:rsidR="00626C97">
        <w:t>10</w:t>
      </w:r>
      <w:r w:rsidR="00F67DF1">
        <w:t>3</w:t>
      </w:r>
      <w:r w:rsidR="00871102">
        <w:t>4</w:t>
      </w:r>
      <w:r w:rsidR="00027114">
        <w:t>/16-4</w:t>
      </w:r>
      <w:r>
        <w:t xml:space="preserve">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3773D3">
        <w:t>15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958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7114"/>
    <w:rsid w:val="00042099"/>
    <w:rsid w:val="00046E1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773D3"/>
    <w:rsid w:val="003C1958"/>
    <w:rsid w:val="003E0B42"/>
    <w:rsid w:val="004011C4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71102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373B1"/>
    <w:rsid w:val="00D5170D"/>
    <w:rsid w:val="00D60AEF"/>
    <w:rsid w:val="00DA15C8"/>
    <w:rsid w:val="00DA3881"/>
    <w:rsid w:val="00DE0702"/>
    <w:rsid w:val="00E1168D"/>
    <w:rsid w:val="00E1588B"/>
    <w:rsid w:val="00E159C2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1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C19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19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95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95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1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C19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19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95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95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MLADIH ZAGREBA</izvorni_sadrzaj>
    <derivirana_varijabla naziv="DomainObject.Predmet.ProtustrankaFormated_1">  VIJEĆE MLADIH ZAGREBA</derivirana_varijabla>
  </DomainObject.Predmet.ProtustrankaFormated>
  <DomainObject.Predmet.ProtustrankaFormatedOIB>
    <izvorni_sadrzaj>  VIJEĆE MLADIH ZAGREBA, OIB 30777752890</izvorni_sadrzaj>
    <derivirana_varijabla naziv="DomainObject.Predmet.ProtustrankaFormatedOIB_1">  VIJEĆE MLADIH ZAGREBA, OIB 30777752890</derivirana_varijabla>
  </DomainObject.Predmet.ProtustrankaFormatedOIB>
  <DomainObject.Predmet.ProtustrankaFormatedWithAdress>
    <izvorni_sadrzaj> VIJEĆE MLADIH ZAGREBA, Barčev trg bb, 10000 Zagreb</izvorni_sadrzaj>
    <derivirana_varijabla naziv="DomainObject.Predmet.ProtustrankaFormatedWithAdress_1"> VIJEĆE MLADIH ZAGREBA, Barčev trg bb, 10000 Zagreb</derivirana_varijabla>
  </DomainObject.Predmet.ProtustrankaFormatedWithAdress>
  <DomainObject.Predmet.ProtustrankaFormatedWithAdressOIB>
    <izvorni_sadrzaj> VIJEĆE MLADIH ZAGREBA, OIB 30777752890, Barčev trg bb, 10000 Zagreb</izvorni_sadrzaj>
    <derivirana_varijabla naziv="DomainObject.Predmet.ProtustrankaFormatedWithAdressOIB_1"> VIJEĆE MLADIH ZAGREBA, OIB 30777752890, Barčev trg bb, 10000 Zagreb</derivirana_varijabla>
  </DomainObject.Predmet.ProtustrankaFormatedWithAdressOIB>
  <DomainObject.Predmet.ProtustrankaWithAdress>
    <izvorni_sadrzaj>VIJEĆE MLADIH ZAGREBA Barčev trg bb, 10000 Zagreb</izvorni_sadrzaj>
    <derivirana_varijabla naziv="DomainObject.Predmet.ProtustrankaWithAdress_1">VIJEĆE MLADIH ZAGREBA Barčev trg bb, 10000 Zagreb</derivirana_varijabla>
  </DomainObject.Predmet.ProtustrankaWithAdress>
  <DomainObject.Predmet.ProtustrankaWithAdressOIB>
    <izvorni_sadrzaj>VIJEĆE MLADIH ZAGREBA, OIB 30777752890, Barčev trg bb, 10000 Zagreb</izvorni_sadrzaj>
    <derivirana_varijabla naziv="DomainObject.Predmet.ProtustrankaWithAdressOIB_1">VIJEĆE MLADIH ZAGREBA, OIB 30777752890, Barčev trg bb, 10000 Zagreb</derivirana_varijabla>
  </DomainObject.Predmet.ProtustrankaWithAdressOIB>
  <DomainObject.Predmet.ProtustrankaNazivFormated>
    <izvorni_sadrzaj>VIJEĆE MLADIH ZAGREBA</izvorni_sadrzaj>
    <derivirana_varijabla naziv="DomainObject.Predmet.ProtustrankaNazivFormated_1">VIJEĆE MLADIH ZAGREBA</derivirana_varijabla>
  </DomainObject.Predmet.ProtustrankaNazivFormated>
  <DomainObject.Predmet.ProtustrankaNazivFormatedOIB>
    <izvorni_sadrzaj>VIJEĆE MLADIH ZAGREBA, OIB 30777752890</izvorni_sadrzaj>
    <derivirana_varijabla naziv="DomainObject.Predmet.ProtustrankaNazivFormatedOIB_1">VIJEĆE MLADIH ZAGREBA, OIB 30777752890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VIJEĆE MLADIH ZAGREBA</item>
    </izvorni_sadrzaj>
    <derivirana_varijabla naziv="DomainObject.Predmet.ProtuStrankaListFormated_1">
      <item>VIJEĆE MLADIH ZAGREBA</item>
    </derivirana_varijabla>
  </DomainObject.Predmet.ProtuStrankaListFormated>
  <DomainObject.Predmet.ProtuStrankaListFormatedOIB>
    <izvorni_sadrzaj>
      <item>VIJEĆE MLADIH ZAGREBA, OIB 30777752890</item>
    </izvorni_sadrzaj>
    <derivirana_varijabla naziv="DomainObject.Predmet.ProtuStrankaListFormatedOIB_1">
      <item>VIJEĆE MLADIH ZAGREBA, OIB 30777752890</item>
    </derivirana_varijabla>
  </DomainObject.Predmet.ProtuStrankaListFormatedOIB>
  <DomainObject.Predmet.ProtuStrankaListFormatedWithAdress>
    <izvorni_sadrzaj>
      <item>VIJEĆE MLADIH ZAGREBA, Barčev trg bb, 10000 Zagreb</item>
    </izvorni_sadrzaj>
    <derivirana_varijabla naziv="DomainObject.Predmet.ProtuStrankaListFormatedWithAdress_1">
      <item>VIJEĆE MLADIH ZAGREBA, Barčev trg bb, 10000 Zagreb</item>
    </derivirana_varijabla>
  </DomainObject.Predmet.ProtuStrankaListFormatedWithAdress>
  <DomainObject.Predmet.ProtuStrankaListFormatedWithAdressOIB>
    <izvorni_sadrzaj>
      <item>VIJEĆE MLADIH ZAGREBA, OIB 30777752890, Barčev trg bb, 10000 Zagreb</item>
    </izvorni_sadrzaj>
    <derivirana_varijabla naziv="DomainObject.Predmet.ProtuStrankaListFormatedWithAdressOIB_1">
      <item>VIJEĆE MLADIH ZAGREBA, OIB 30777752890, Barčev trg bb, 10000 Zagreb</item>
    </derivirana_varijabla>
  </DomainObject.Predmet.ProtuStrankaListFormatedWithAdressOIB>
  <DomainObject.Predmet.ProtuStrankaListNazivFormated>
    <izvorni_sadrzaj>
      <item>VIJEĆE MLADIH ZAGREBA</item>
    </izvorni_sadrzaj>
    <derivirana_varijabla naziv="DomainObject.Predmet.ProtuStrankaListNazivFormated_1">
      <item>VIJEĆE MLADIH ZAGREBA</item>
    </derivirana_varijabla>
  </DomainObject.Predmet.ProtuStrankaListNazivFormated>
  <DomainObject.Predmet.ProtuStrankaListNazivFormatedOIB>
    <izvorni_sadrzaj>
      <item>VIJEĆE MLADIH ZAGREBA, OIB 30777752890</item>
    </izvorni_sadrzaj>
    <derivirana_varijabla naziv="DomainObject.Predmet.ProtuStrankaListNazivFormatedOIB_1">
      <item>VIJEĆE MLADIH ZAGREBA, OIB 30777752890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VIJEĆE MLADIH ZAGREBA</izvorni_sadrzaj>
    <derivirana_varijabla naziv="DomainObject.Predmet.ProtustrankaIDrugi_1">VIJEĆE MLADIH ZAGREBA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VIJEĆE MLADIH ZAGREBA, OIB 30777752890, Barčev trg bb, 10000 Zagreb</izvorni_sadrzaj>
    <derivirana_varijabla naziv="DomainObject.Predmet.ProtustrankaIDrugiAdressOIB_1">VIJEĆE MLADIH ZAGREBA, OIB 30777752890, Barčev trg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VIJEĆE MLADIH ZAGREBA</item>
      <item>FINA Regionalni centar Zagreb</item>
    </izvorni_sadrzaj>
    <derivirana_varijabla naziv="DomainObject.Predmet.SudioniciListNaziv_1">
      <item>VIJEĆE MLADIH ZAGREBA</item>
      <item>FINA Regionalni centar Zagreb</item>
    </derivirana_varijabla>
  </DomainObject.Predmet.SudioniciListNaziv>
  <DomainObject.Predmet.SudioniciListAdressOIB>
    <izvorni_sadrzaj>
      <item>VIJEĆE MLADIH ZAGREBA, OIB 30777752890, Barčev trg bb,10000 Zagreb</item>
      <item>FINA Regionalni centar Zagreb, OIB 85821130368, Trg svibanjskih žrtava 1995. br 1,10000 Zagreb</item>
    </izvorni_sadrzaj>
    <derivirana_varijabla naziv="DomainObject.Predmet.SudioniciListAdressOIB_1">
      <item>VIJEĆE MLADIH ZAGREBA, OIB 30777752890, Barčev trg bb,10000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30777752890</item>
      <item>, OIB 85821130368</item>
    </izvorni_sadrzaj>
    <derivirana_varijabla naziv="DomainObject.Predmet.SudioniciListNazivOIB_1">
      <item>, OIB 30777752890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007B1F-283D-4F57-9778-3597831490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2547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2016-08-18T05:16:00Z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