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df668" w14:paraId="4edf668" w:rsidRDefault="0096056A" w:rsidP="0096056A" w:rsidR="0096056A">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96056A" w:rsidP="0096056A" w:rsidR="0096056A" w:rsidRPr="00D21A2C"/>
    <w:p w:rsidRDefault="0096056A" w:rsidP="0096056A" w:rsidR="0096056A" w:rsidRPr="00B82754">
      <w:pPr>
        <w:ind w:hanging="720" w:left="360"/>
        <w:rPr>
          <w:b/>
        </w:rPr>
      </w:pPr>
      <w:r w:rsidRPr="00B82754">
        <w:rPr>
          <w:b/>
        </w:rPr>
        <w:t xml:space="preserve">     REPUBLIKA HRVATSKA</w:t>
      </w:r>
    </w:p>
    <w:p w:rsidRDefault="0096056A" w:rsidP="0096056A" w:rsidR="0096056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6056A" w:rsidP="00AF210C" w:rsidR="00AF210C">
      <w:pPr>
        <w:ind w:hanging="720" w:left="360"/>
      </w:pPr>
      <w:r w:rsidRPr="00B82754">
        <w:rPr>
          <w:sz w:val="22"/>
          <w:szCs w:val="22"/>
        </w:rPr>
        <w:t xml:space="preserve">   </w:t>
      </w:r>
      <w:r>
        <w:rPr>
          <w:sz w:val="22"/>
          <w:szCs w:val="22"/>
        </w:rPr>
        <w:t xml:space="preserve"> </w:t>
      </w:r>
      <w:r w:rsidRPr="00B82754">
        <w:rPr>
          <w:sz w:val="22"/>
          <w:szCs w:val="22"/>
        </w:rPr>
        <w:t xml:space="preserve"> </w:t>
      </w:r>
    </w:p>
    <w:p w:rsidRDefault="00CA147A" w:rsidP="00AF210C" w:rsidR="00CA147A"/>
    <w:p w:rsidRDefault="00CB18E7" w:rsidP="00AF210C" w:rsidR="00CB18E7" w:rsidRPr="00A56185"/>
    <w:p w:rsidRDefault="00AF210C" w:rsidP="00AF210C" w:rsidR="00AF210C" w:rsidRPr="00A56185">
      <w:pPr>
        <w:jc w:val="center"/>
      </w:pPr>
      <w:r w:rsidRPr="00A56185">
        <w:t>Z A K L J U Č A K</w:t>
      </w:r>
    </w:p>
    <w:p w:rsidRDefault="00AF210C" w:rsidP="00AF210C" w:rsidR="00AF210C" w:rsidRPr="00A56185">
      <w:pPr>
        <w:jc w:val="both"/>
      </w:pPr>
    </w:p>
    <w:p w:rsidRDefault="00AF210C" w:rsidP="00AF210C" w:rsidR="00AF210C" w:rsidRPr="00C042A8">
      <w:pPr>
        <w:jc w:val="both"/>
      </w:pPr>
    </w:p>
    <w:p w:rsidRDefault="00AF210C" w:rsidP="00AF210C" w:rsidR="00AF210C" w:rsidRPr="00430B99">
      <w:pPr>
        <w:ind w:firstLine="708"/>
        <w:jc w:val="both"/>
      </w:pPr>
      <w:r>
        <w:t>Trgovački sud u Osijeku, po stečajnom sucu Jadranki Herman, u stečajnom postupku nad  dužnikom</w:t>
      </w:r>
      <w:r>
        <w:rPr>
          <w:b/>
        </w:rPr>
        <w:t xml:space="preserve"> </w:t>
      </w:r>
      <w:r>
        <w:t xml:space="preserve"> </w:t>
      </w:r>
      <w:r w:rsidR="000C7AE2" w:rsidRPr="00A434E9">
        <w:t>KAPPA d.o.o. za financijsko posredovanje, promet, trgovinu i usluge</w:t>
      </w:r>
      <w:r w:rsidR="000C7AE2">
        <w:t>, u stečaju,</w:t>
      </w:r>
      <w:r w:rsidR="000C7AE2" w:rsidRPr="00A434E9">
        <w:t xml:space="preserve"> Osijek, Šamačka 11, MBS 030071705, OIB 34474335631</w:t>
      </w:r>
      <w:r w:rsidRPr="0083168F">
        <w:rPr>
          <w:bCs/>
        </w:rPr>
        <w:t>,</w:t>
      </w:r>
      <w:r>
        <w:rPr>
          <w:b/>
          <w:bCs/>
        </w:rPr>
        <w:t xml:space="preserve"> </w:t>
      </w:r>
      <w:r w:rsidRPr="00F870B7">
        <w:t xml:space="preserve">dana </w:t>
      </w:r>
      <w:r>
        <w:t>1</w:t>
      </w:r>
      <w:r w:rsidR="000C7AE2">
        <w:t xml:space="preserve">6. svibnja 2018. </w:t>
      </w:r>
      <w:r>
        <w:t xml:space="preserve">                                              </w:t>
      </w:r>
    </w:p>
    <w:p w:rsidRDefault="00AF210C" w:rsidP="00F85237" w:rsidR="00AF210C" w:rsidRPr="00A56185">
      <w:pPr>
        <w:ind w:firstLine="708"/>
        <w:jc w:val="both"/>
      </w:pPr>
      <w:r w:rsidRPr="00A56185">
        <w:t xml:space="preserve">      </w:t>
      </w:r>
    </w:p>
    <w:p w:rsidRDefault="00AF210C" w:rsidP="00AF210C" w:rsidR="00AF210C">
      <w:pPr>
        <w:jc w:val="center"/>
      </w:pPr>
      <w:r w:rsidRPr="00A56185">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0C7AE2" w:rsidRPr="00A434E9">
        <w:t>KAPPA d.o.o. za financijsko posredovanje, promet, trgovinu i usluge</w:t>
      </w:r>
      <w:r w:rsidR="000C7AE2">
        <w:t>, u stečaju,</w:t>
      </w:r>
      <w:r w:rsidR="000C7AE2" w:rsidRPr="00A434E9">
        <w:t xml:space="preserve"> Osijek, Šamačka 11, MBS 030071705, OIB 34474335631</w:t>
      </w:r>
      <w:r w:rsidR="00F85237">
        <w:t>, i</w:t>
      </w:r>
      <w:r w:rsidR="00444C08">
        <w:t xml:space="preserve"> to :</w:t>
      </w:r>
    </w:p>
    <w:p w:rsidRDefault="00F85237" w:rsidP="00F85237" w:rsidR="00F85237">
      <w:pPr>
        <w:pStyle w:val="Tijeloteksta"/>
        <w:rPr>
          <w:bCs/>
        </w:rPr>
      </w:pPr>
    </w:p>
    <w:p w:rsidRDefault="000C7AE2" w:rsidP="000C7AE2" w:rsidR="000C7AE2">
      <w:pPr>
        <w:ind w:left="360"/>
        <w:jc w:val="both"/>
      </w:pPr>
    </w:p>
    <w:p w:rsidRDefault="000C7AE2" w:rsidP="000C7AE2" w:rsidR="000C7AE2" w:rsidRPr="00CC138E">
      <w:pPr>
        <w:pStyle w:val="Odlomakpopisa1"/>
        <w:numPr>
          <w:ilvl w:val="0"/>
          <w:numId w:val="18"/>
        </w:numPr>
        <w:contextualSpacing/>
        <w:jc w:val="both"/>
        <w:rPr>
          <w:b/>
        </w:rPr>
      </w:pPr>
      <w:r w:rsidRPr="00CC138E">
        <w:rPr>
          <w:b/>
        </w:rPr>
        <w:t xml:space="preserve">zk.ul. 17820, k.o. Osijek, </w:t>
      </w:r>
      <w:r w:rsidRPr="00CC138E">
        <w:rPr>
          <w:b/>
          <w:color w:val="000000"/>
        </w:rPr>
        <w:t>Poslovna zgrada sa 1759 m2 i podzemna garaža sa 2329 m2 sagrađena na  pravu građenja   osnovanog na čkbr. 5419, upisanoj u zk.ul. 17819 k.o. iste i to:</w:t>
      </w:r>
    </w:p>
    <w:p w:rsidRDefault="000C7AE2" w:rsidP="000C7AE2" w:rsidR="000C7AE2" w:rsidRPr="00CC138E">
      <w:pPr>
        <w:pStyle w:val="Odlomakpopisa1"/>
        <w:ind w:left="357"/>
        <w:jc w:val="both"/>
        <w:rPr>
          <w:b/>
        </w:rPr>
      </w:pPr>
    </w:p>
    <w:tbl>
      <w:tblPr>
        <w:tblW w:type="auto" w:w="0"/>
        <w:tblInd w:type="dxa" w:w="2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789"/>
      </w:tblGrid>
      <w:tr w:rsidTr="000C7AE2" w:rsidR="000C7AE2" w:rsidRPr="00CC138E">
        <w:trPr>
          <w:trHeight w:val="806"/>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   </w:t>
            </w:r>
            <w:r w:rsidRPr="00CC138E">
              <w:rPr>
                <w:color w:val="000000"/>
              </w:rPr>
              <w:br/>
              <w:t xml:space="preserve"> 1. Poslovni prostor PP0/1-1 nalazi u prizemlju zgrade (DILATACIJA I) i sastoji se od poslovnog prostora ukupne korisne površine 1200,00 m2. </w:t>
            </w:r>
          </w:p>
        </w:tc>
      </w:tr>
      <w:tr w:rsidTr="000C7AE2" w:rsidR="000C7AE2" w:rsidRPr="00CC138E">
        <w:trPr>
          <w:trHeight w:val="832"/>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   </w:t>
            </w:r>
            <w:r w:rsidRPr="00CC138E">
              <w:rPr>
                <w:color w:val="000000"/>
              </w:rPr>
              <w:br/>
              <w:t xml:space="preserve"> 1. Poslovni prostor PP1/1-1 nalazi na 1. etaži zgrade (DILATACIJA I) i sastoji se od poslovnog prostora ukupne korisne površine 550,00 m2. </w:t>
            </w:r>
          </w:p>
        </w:tc>
      </w:tr>
      <w:tr w:rsidTr="000C7AE2" w:rsidR="000C7AE2" w:rsidRPr="00CC138E">
        <w:trPr>
          <w:trHeight w:val="844"/>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(E-3)   </w:t>
            </w:r>
            <w:r w:rsidRPr="00CC138E">
              <w:rPr>
                <w:color w:val="000000"/>
              </w:rPr>
              <w:br/>
              <w:t xml:space="preserve"> 1. Spremišni prostor PP0/1-7 nalazi u prizemlju zgrade (DILATACIJA I) i sastoji se od spremišnog prostora ukupne korisne površine 176,10 m2. </w:t>
            </w:r>
          </w:p>
        </w:tc>
      </w:tr>
      <w:tr w:rsidTr="000C7AE2" w:rsidR="000C7AE2" w:rsidRPr="00CC138E">
        <w:trPr>
          <w:trHeight w:val="842"/>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(E-4)   </w:t>
            </w:r>
            <w:r w:rsidRPr="00CC138E">
              <w:rPr>
                <w:color w:val="000000"/>
              </w:rPr>
              <w:br/>
              <w:t xml:space="preserve"> 1. Spremišni prostor PP0/1-8 nalazi u prizemlju zgrade (DILATACIJA I) i sastoji se od spremišnog prostora ukupne korisne površine 185,34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(E-5)   </w:t>
            </w:r>
            <w:r w:rsidRPr="00CC138E">
              <w:rPr>
                <w:color w:val="000000"/>
              </w:rPr>
              <w:br/>
              <w:t xml:space="preserve"> 1. PM 1R nalazi na -2 etaži zgrade (DILATACIJA I), površine 14,93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Udio prava građenja:  ETAŽNO VLASNIŠTVO (E-6)   </w:t>
            </w:r>
            <w:r w:rsidRPr="00CC138E">
              <w:rPr>
                <w:color w:val="000000"/>
              </w:rPr>
              <w:br/>
              <w:t xml:space="preserve"> 1. PM 2R nalazi na -2 etaži zgrade (DILATACIJA I), površine 15,00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(E-7)   </w:t>
            </w:r>
            <w:r w:rsidRPr="00CC138E">
              <w:rPr>
                <w:color w:val="000000"/>
              </w:rPr>
              <w:br/>
              <w:t xml:space="preserve"> 1. PM 3R, nalazi na -2 etaži zgrade (DILATACIJA I), površine 12,63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(E-8)   </w:t>
            </w:r>
            <w:r w:rsidRPr="00CC138E">
              <w:rPr>
                <w:color w:val="000000"/>
              </w:rPr>
              <w:br/>
              <w:t xml:space="preserve"> 1. PM 4R, nalazi na -2 etaži zgrade (DILATACIJA I), površine 12,50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 Udio prava građenja:  ETAŽNO VLASNIŠTVO (E-9)   </w:t>
            </w:r>
            <w:r w:rsidRPr="00CC138E">
              <w:rPr>
                <w:color w:val="000000"/>
              </w:rPr>
              <w:br/>
              <w:t xml:space="preserve"> 1. PM 5R, nalazi na -2 etaži zgrade (DILATACIJA I), površine 12,41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(E-10)   </w:t>
            </w:r>
            <w:r w:rsidRPr="00CC138E">
              <w:rPr>
                <w:color w:val="000000"/>
              </w:rPr>
              <w:br/>
              <w:t xml:space="preserve"> 1. PM 6R, nalazi na -2 etaži zgrade (DILATACIJA I), površine 14,71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(E-11)   </w:t>
            </w:r>
            <w:r w:rsidRPr="00CC138E">
              <w:rPr>
                <w:color w:val="000000"/>
              </w:rPr>
              <w:br/>
              <w:t xml:space="preserve"> 1. PM 7R, nalazi na -2 etaži zgrade (DILATACIJA I), površine 14,66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(E-12)   </w:t>
            </w:r>
            <w:r w:rsidRPr="00CC138E">
              <w:rPr>
                <w:color w:val="000000"/>
              </w:rPr>
              <w:br/>
              <w:t xml:space="preserve"> 1. PM 8R, nalazi na -2 etaži zgrade (DILATACIJA I), površine 14,52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(E-13)   </w:t>
            </w:r>
            <w:r w:rsidRPr="00CC138E">
              <w:rPr>
                <w:color w:val="000000"/>
              </w:rPr>
              <w:br/>
              <w:t xml:space="preserve"> 1. PM 9R, nalazi na -2 etaži zgrade (DILATACIJA I), površine 15,27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(E-14)   </w:t>
            </w:r>
            <w:r w:rsidRPr="00CC138E">
              <w:rPr>
                <w:color w:val="000000"/>
              </w:rPr>
              <w:br/>
              <w:t xml:space="preserve"> 1. PM 10R, nalazi na -2 etaži zgrade (DILATACIJA I), površine 14,57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(E-15)   </w:t>
            </w:r>
            <w:r w:rsidRPr="00CC138E">
              <w:rPr>
                <w:color w:val="000000"/>
              </w:rPr>
              <w:br/>
              <w:t xml:space="preserve"> 1. PM 11R, nalazi na -2 etaži zgrade (DILATACIJA I), površine 14,57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(E-16)   </w:t>
            </w:r>
            <w:r w:rsidRPr="00CC138E">
              <w:rPr>
                <w:color w:val="000000"/>
              </w:rPr>
              <w:br/>
              <w:t xml:space="preserve"> 1. PM 12R, nalazi na -2 etaži zgrade (DILATACIJA I), površine 14,77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(E-17)   </w:t>
            </w:r>
            <w:r w:rsidRPr="00CC138E">
              <w:rPr>
                <w:color w:val="000000"/>
              </w:rPr>
              <w:br/>
              <w:t xml:space="preserve"> 1. PM 13R, nalazi na -2 etaži zgrade (DILATACIJA I), površine 14,13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(E-18)   </w:t>
            </w:r>
            <w:r w:rsidRPr="00CC138E">
              <w:rPr>
                <w:color w:val="000000"/>
              </w:rPr>
              <w:br/>
              <w:t xml:space="preserve"> 1. PM 14R, nalazi na -2 etaži zgrade (DILATACIJA I), površine 14,37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(E-19)   </w:t>
            </w:r>
            <w:r w:rsidRPr="00CC138E">
              <w:rPr>
                <w:color w:val="000000"/>
              </w:rPr>
              <w:br/>
              <w:t xml:space="preserve"> 1. PM 15R, nalazi na -2 etaži zgrade (DILATACIJA I), površine 14,73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(E-20)   </w:t>
            </w:r>
            <w:r w:rsidRPr="00CC138E">
              <w:rPr>
                <w:color w:val="000000"/>
              </w:rPr>
              <w:br/>
              <w:t xml:space="preserve"> 1. PM 16R, nalazi na -2 etaži zgrade (DILATACIJA I), površine 11,80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(E-21)   </w:t>
            </w:r>
            <w:r w:rsidRPr="00CC138E">
              <w:rPr>
                <w:color w:val="000000"/>
              </w:rPr>
              <w:br/>
              <w:t xml:space="preserve"> 1. PM 17R, nalazi na -2 etaži zgrade (DILATACIJA I), površine 12,00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(E-22)   </w:t>
            </w:r>
            <w:r w:rsidRPr="00CC138E">
              <w:rPr>
                <w:color w:val="000000"/>
              </w:rPr>
              <w:br/>
              <w:t xml:space="preserve"> 1. PM 18R, nalazi na -2 etaži zgrade (DILATACIJA I), površine 14,51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(E-23)   </w:t>
            </w:r>
            <w:r w:rsidRPr="00CC138E">
              <w:rPr>
                <w:color w:val="000000"/>
              </w:rPr>
              <w:br/>
              <w:t xml:space="preserve"> 1. PM 19R, nalazi na -2 etaži zgrade (DILATACIJA I), površine 14,86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(E-24)   </w:t>
            </w:r>
            <w:r w:rsidRPr="00CC138E">
              <w:rPr>
                <w:color w:val="000000"/>
              </w:rPr>
              <w:br/>
              <w:t xml:space="preserve"> 1. PM 20R, nalazi na -2 etaži zgrade (DILATACIJA I), površine 14,56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(E-25)   </w:t>
            </w:r>
            <w:r w:rsidRPr="00CC138E">
              <w:rPr>
                <w:color w:val="000000"/>
              </w:rPr>
              <w:br/>
              <w:t xml:space="preserve"> 1. PM 21R, nalazi na -2 etaži zgrade (DILATACIJA I), površine 14,54 m2. </w:t>
            </w:r>
          </w:p>
        </w:tc>
      </w:tr>
      <w:tr w:rsidTr="000C7AE2" w:rsidR="000C7AE2" w:rsidRPr="00CC138E">
        <w:trPr>
          <w:trHeight w:val="99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(E-26)   </w:t>
            </w:r>
            <w:r w:rsidRPr="00CC138E">
              <w:rPr>
                <w:color w:val="000000"/>
              </w:rPr>
              <w:br/>
              <w:t xml:space="preserve"> 1. PM 22R, nalazi na -2 etaži zgrade (DILATACIJA I), mjesto za automobil PM 22-1 površine 12,32 m2 + parkirališno mjesto za motocikl PM 22-2 površine 10,00 m2. </w:t>
            </w:r>
          </w:p>
        </w:tc>
      </w:tr>
      <w:tr w:rsidTr="000C7AE2" w:rsidR="000C7AE2" w:rsidRPr="00CC138E">
        <w:trPr>
          <w:trHeight w:val="849"/>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Udio prava građenja:  ETAŽNO VLASNIŠTVO (E-27)   </w:t>
            </w:r>
            <w:r w:rsidRPr="00CC138E">
              <w:rPr>
                <w:color w:val="000000"/>
              </w:rPr>
              <w:br/>
              <w:t xml:space="preserve"> 1. PM 23R, nalazi na -2 etaži zgrade (DILATACIJA I), mjesto za automobil PM 23-1 površine 12,00 m2 + parkirališno mjesto za motocikl PM 23-2 površine 9,20 m2. </w:t>
            </w:r>
          </w:p>
        </w:tc>
      </w:tr>
      <w:tr w:rsidTr="000C7AE2" w:rsidR="000C7AE2" w:rsidRPr="00CC138E">
        <w:trPr>
          <w:trHeight w:val="834"/>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(E-28)   </w:t>
            </w:r>
            <w:r w:rsidRPr="00CC138E">
              <w:rPr>
                <w:color w:val="000000"/>
              </w:rPr>
              <w:br/>
              <w:t xml:space="preserve"> 1. PM 24R, nalazi na -2 etaži zgrade (DILATACIJA I), mjesto za automobil PM 24-1 površine 11,89 m2 + parkirališno mjesto za motocikl PM 24-2 površine 14,11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(E-29)   </w:t>
            </w:r>
            <w:r w:rsidRPr="00CC138E">
              <w:rPr>
                <w:color w:val="000000"/>
              </w:rPr>
              <w:br/>
              <w:t xml:space="preserve"> 1. PM 25R, nalazi na -2 etaži zgrade (DILATACIJA I), površine 11,52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(E-30)   </w:t>
            </w:r>
            <w:r w:rsidRPr="00CC138E">
              <w:rPr>
                <w:color w:val="000000"/>
              </w:rPr>
              <w:br/>
              <w:t xml:space="preserve"> 1. PM 26R, nalazi na -2 etaži zgrade (DILATACIJA I), površine 11,52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(E-31)   </w:t>
            </w:r>
            <w:r w:rsidRPr="00CC138E">
              <w:rPr>
                <w:color w:val="000000"/>
              </w:rPr>
              <w:br/>
              <w:t xml:space="preserve"> 1. PM 27R, nalazi na -2 etaži zgrade (DILATACIJA I), površine 26,83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(E-32)   </w:t>
            </w:r>
            <w:r w:rsidRPr="00CC138E">
              <w:rPr>
                <w:color w:val="000000"/>
              </w:rPr>
              <w:br/>
              <w:t xml:space="preserve"> 1. PM 28R, nalazi na -2 etaži zgrade (DILATACIJA I), površine 14,60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(E-33)   </w:t>
            </w:r>
            <w:r w:rsidRPr="00CC138E">
              <w:rPr>
                <w:color w:val="000000"/>
              </w:rPr>
              <w:br/>
              <w:t xml:space="preserve"> 1. PM 29R, nalazi na -2 etaži zgrade (DILATACIJA I), površine 14,60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(E-34)   </w:t>
            </w:r>
            <w:r w:rsidRPr="00CC138E">
              <w:rPr>
                <w:color w:val="000000"/>
              </w:rPr>
              <w:br/>
              <w:t xml:space="preserve"> 1. PM 30R, nalazi na -2 etaži zgrade (DILATACIJA I), površine 14,22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(E-35)   </w:t>
            </w:r>
            <w:r w:rsidRPr="00CC138E">
              <w:rPr>
                <w:color w:val="000000"/>
              </w:rPr>
              <w:br/>
              <w:t xml:space="preserve"> 1. PM 31R, nalazi na -2 etaži zgrade (DILATACIJA I), površine 15.08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(E-36)   </w:t>
            </w:r>
            <w:r w:rsidRPr="00CC138E">
              <w:rPr>
                <w:color w:val="000000"/>
              </w:rPr>
              <w:br/>
              <w:t xml:space="preserve"> 1. PM 32R, nalazi na -2 etaži zgrade (DILATACIJA I), površine 14,22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(E-37)   </w:t>
            </w:r>
            <w:r w:rsidRPr="00CC138E">
              <w:rPr>
                <w:color w:val="000000"/>
              </w:rPr>
              <w:br/>
              <w:t xml:space="preserve"> 1. PM 33R nalazi na -2 etaži zgrade (DILATACIJA I), površine 14,50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(E-38)   </w:t>
            </w:r>
            <w:r w:rsidRPr="00CC138E">
              <w:rPr>
                <w:color w:val="000000"/>
              </w:rPr>
              <w:br/>
              <w:t xml:space="preserve"> 1. PM 34R nalazi na -2 etaži zgrade (DILATACIJA I), površine 15,08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(E-39)   </w:t>
            </w:r>
            <w:r w:rsidRPr="00CC138E">
              <w:rPr>
                <w:color w:val="000000"/>
              </w:rPr>
              <w:br/>
              <w:t xml:space="preserve"> 1. PM 35R, nalazi na -2. etaži zgrade (DILATACIJA I), površine 14,22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(E-40)   </w:t>
            </w:r>
            <w:r w:rsidRPr="00CC138E">
              <w:rPr>
                <w:color w:val="000000"/>
              </w:rPr>
              <w:br/>
              <w:t xml:space="preserve"> 1. PM 36R nalazi na -2. etaži zgrade, površine 14,60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(E-41)   </w:t>
            </w:r>
            <w:r w:rsidRPr="00CC138E">
              <w:rPr>
                <w:color w:val="000000"/>
              </w:rPr>
              <w:br/>
              <w:t xml:space="preserve"> 1. PM 37R nalazi na -2. etaži zgrade (DILATACIJA I), površine 15,04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(E-42)   </w:t>
            </w:r>
            <w:r w:rsidRPr="00CC138E">
              <w:rPr>
                <w:color w:val="000000"/>
              </w:rPr>
              <w:br/>
              <w:t xml:space="preserve"> 1. PM 38R nalazi na -2. etaži zgrade (DILATACIJA I), površine 14,32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(E-43)   </w:t>
            </w:r>
            <w:r w:rsidRPr="00CC138E">
              <w:rPr>
                <w:color w:val="000000"/>
              </w:rPr>
              <w:br/>
              <w:t xml:space="preserve"> 1. PM 39R nalazi na -2. etaži zgrade (DILATACIJA I), površine 14,40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(E-44)   </w:t>
            </w:r>
            <w:r w:rsidRPr="00CC138E">
              <w:rPr>
                <w:color w:val="000000"/>
              </w:rPr>
              <w:br/>
              <w:t xml:space="preserve"> 1. PM 40R nalazi na -2. etaži zgrade (DILATACIJA I), površine 14,60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(E-45)   </w:t>
            </w:r>
            <w:r w:rsidRPr="00CC138E">
              <w:rPr>
                <w:color w:val="000000"/>
              </w:rPr>
              <w:br/>
              <w:t xml:space="preserve"> 1. PM 41R nalazi na -2. etaži zgrade (DILATACIJA I), površine 14,42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(E-46)   </w:t>
            </w:r>
            <w:r w:rsidRPr="00CC138E">
              <w:rPr>
                <w:color w:val="000000"/>
              </w:rPr>
              <w:br/>
              <w:t xml:space="preserve"> 1. PM 42R nalazi na -2. etaži zgrade (DILATACIJA I), površine 14,42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(E-47)   </w:t>
            </w:r>
            <w:r w:rsidRPr="00CC138E">
              <w:rPr>
                <w:color w:val="000000"/>
              </w:rPr>
              <w:br/>
              <w:t xml:space="preserve"> 1. PM 43R nalazi na -2. etaži zgrade (DILATACIJA I), površine 14,72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Udio prava građenja:  ETAŽNO VLASNIŠTVO (E-48)   </w:t>
            </w:r>
            <w:r w:rsidRPr="00CC138E">
              <w:rPr>
                <w:color w:val="000000"/>
              </w:rPr>
              <w:br/>
              <w:t xml:space="preserve"> 1. PM 44R nalazi na -2. etaži zgrade (DILATACIJA I), površine 14,57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(E-49)   </w:t>
            </w:r>
            <w:r w:rsidRPr="00CC138E">
              <w:rPr>
                <w:color w:val="000000"/>
              </w:rPr>
              <w:br/>
              <w:t xml:space="preserve"> 1. PM 45R nalazi na -2. etaži zgrade (DILATACIJA I), površine 14,50 m2. </w:t>
            </w:r>
          </w:p>
        </w:tc>
      </w:tr>
      <w:tr w:rsidTr="000C7AE2" w:rsidR="000C7AE2" w:rsidRPr="00CC138E">
        <w:trPr>
          <w:trHeight w:val="839"/>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(E-50)   </w:t>
            </w:r>
            <w:r w:rsidRPr="00CC138E">
              <w:rPr>
                <w:color w:val="000000"/>
              </w:rPr>
              <w:br/>
              <w:t xml:space="preserve"> 1. PM 46R nalazi na -2. etaži zgrade (DILATACIJA I), mjesto za automobil PM 46-1 površine 12,86 m2 + parkirališno mjesto za motocikl PM 46-2 površine 9,50 m2. </w:t>
            </w:r>
          </w:p>
        </w:tc>
      </w:tr>
      <w:tr w:rsidTr="000C7AE2" w:rsidR="000C7AE2" w:rsidRPr="00CC138E">
        <w:trPr>
          <w:trHeight w:val="836"/>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(E-51)   </w:t>
            </w:r>
            <w:r w:rsidRPr="00CC138E">
              <w:rPr>
                <w:color w:val="000000"/>
              </w:rPr>
              <w:br/>
              <w:t xml:space="preserve"> 1. PM 47R nalazi na -2. etaži zgrade (DILATACIJA I), mjesto za automobil PM 47-1 površine 12,20 m2 + parkirališno mjesto za motocikl PM 47-2 površine 8,80 m2. </w:t>
            </w:r>
          </w:p>
        </w:tc>
      </w:tr>
      <w:tr w:rsidTr="000C7AE2" w:rsidR="000C7AE2" w:rsidRPr="00CC138E">
        <w:trPr>
          <w:trHeight w:val="848"/>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(E-52)   </w:t>
            </w:r>
            <w:r w:rsidRPr="00CC138E">
              <w:rPr>
                <w:color w:val="000000"/>
              </w:rPr>
              <w:br/>
              <w:t xml:space="preserve"> 1. PM 48R nalazi na -2. etaži zgrade (DILATACIJA I), mjesto za automobil PM 48-1 površine 12,33 m2 + parkirališno mjesto za motocikl PM 48-2 površine 13,58 m2.</w:t>
            </w:r>
          </w:p>
        </w:tc>
      </w:tr>
      <w:tr w:rsidTr="000C7AE2" w:rsidR="000C7AE2" w:rsidRPr="00CC138E">
        <w:trPr>
          <w:trHeight w:val="69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(E-53)   </w:t>
            </w:r>
            <w:r w:rsidRPr="00CC138E">
              <w:rPr>
                <w:color w:val="000000"/>
              </w:rPr>
              <w:br/>
              <w:t xml:space="preserve"> 1. PM 49R nalazi na -2. etaži zgrade (DILATACIJA I), mjesto za automobil PM 49-1 površine 12,90 m2 + parkirališno mjesto za motocikl PM 49-2 površine 35,70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(E-54)   </w:t>
            </w:r>
            <w:r w:rsidRPr="00CC138E">
              <w:rPr>
                <w:color w:val="000000"/>
              </w:rPr>
              <w:br/>
              <w:t xml:space="preserve"> 1. PM A1a, nalazi na -2. etaži zgrade (DILATACIJA I), površine 12,20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(E-55)   </w:t>
            </w:r>
            <w:r w:rsidRPr="00CC138E">
              <w:rPr>
                <w:color w:val="000000"/>
              </w:rPr>
              <w:br/>
              <w:t xml:space="preserve"> 1. PM A1b, nalazi na -2.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(E-56)   </w:t>
            </w:r>
            <w:r w:rsidRPr="00CC138E">
              <w:rPr>
                <w:color w:val="000000"/>
              </w:rPr>
              <w:br/>
              <w:t xml:space="preserve"> 1. PM A1c, nalazi na -2. etaži zgrade (DILATACIJA I), površine 12,29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(E-57)   </w:t>
            </w:r>
            <w:r w:rsidRPr="00CC138E">
              <w:rPr>
                <w:color w:val="000000"/>
              </w:rPr>
              <w:br/>
              <w:t xml:space="preserve"> 1. PM A2a, nalazi na -2. etaži zgrade (DILATACIJA I), površine 12,31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(E-58)   </w:t>
            </w:r>
            <w:r w:rsidRPr="00CC138E">
              <w:rPr>
                <w:color w:val="000000"/>
              </w:rPr>
              <w:br/>
              <w:t xml:space="preserve"> 1. PM A2b, nalazi na -2.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(E-59)   </w:t>
            </w:r>
            <w:r w:rsidRPr="00CC138E">
              <w:rPr>
                <w:color w:val="000000"/>
              </w:rPr>
              <w:br/>
              <w:t xml:space="preserve"> 1. PM A2c, nalazi na -2. etaži zgrade (DILATACIJA I), površine 12,31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(E-60)   </w:t>
            </w:r>
            <w:r w:rsidRPr="00CC138E">
              <w:rPr>
                <w:color w:val="000000"/>
              </w:rPr>
              <w:br/>
              <w:t xml:space="preserve"> 1. PM A3a, nalazi na -2. etaži zgrade (DILATACIJA I), površine 12,30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dio prava građenja:  ETAŽNO VLASNIŠTVO (E-61)   </w:t>
            </w:r>
            <w:r w:rsidRPr="00CC138E">
              <w:rPr>
                <w:color w:val="000000"/>
              </w:rPr>
              <w:br/>
              <w:t xml:space="preserve"> 1. PM A3b,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(E-62)   </w:t>
            </w:r>
            <w:r w:rsidRPr="00CC138E">
              <w:rPr>
                <w:color w:val="000000"/>
              </w:rPr>
              <w:br/>
              <w:t xml:space="preserve"> 1. PM A3c, nalazi na -2.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(E-63)   </w:t>
            </w:r>
            <w:r w:rsidRPr="00CC138E">
              <w:rPr>
                <w:color w:val="000000"/>
              </w:rPr>
              <w:br/>
              <w:t xml:space="preserve"> 1. PM A4a,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(E-64)   </w:t>
            </w:r>
            <w:r w:rsidRPr="00CC138E">
              <w:rPr>
                <w:color w:val="000000"/>
              </w:rPr>
              <w:br/>
              <w:t xml:space="preserve"> 1. PM A4b, nalazi na -2. etaži zgrade (DILATACIJA I), površine 12,30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(E-65)   </w:t>
            </w:r>
            <w:r w:rsidRPr="00CC138E">
              <w:rPr>
                <w:color w:val="000000"/>
              </w:rPr>
              <w:br/>
              <w:t xml:space="preserve"> 1. PM A4c,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(E-66)   </w:t>
            </w:r>
            <w:r w:rsidRPr="00CC138E">
              <w:rPr>
                <w:color w:val="000000"/>
              </w:rPr>
              <w:br/>
              <w:t xml:space="preserve"> 1. PM A5a, nalazi na -2.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(E-67)   </w:t>
            </w:r>
            <w:r w:rsidRPr="00CC138E">
              <w:rPr>
                <w:color w:val="000000"/>
              </w:rPr>
              <w:br/>
              <w:t xml:space="preserve"> 1. PM A5b,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Udio prava građenja:  ETAŽNO VLASNIŠTVO (E-68)   </w:t>
            </w:r>
            <w:r w:rsidRPr="00CC138E">
              <w:rPr>
                <w:color w:val="000000"/>
              </w:rPr>
              <w:br/>
              <w:t xml:space="preserve"> 1. PM A5c, nalazi na -2. etaži zgrade (DILATACIJA I), površine 12,30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(E-69)   </w:t>
            </w:r>
            <w:r w:rsidRPr="00CC138E">
              <w:rPr>
                <w:color w:val="000000"/>
              </w:rPr>
              <w:br/>
              <w:t xml:space="preserve"> 1. PM B1a,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(E-70)   </w:t>
            </w:r>
            <w:r w:rsidRPr="00CC138E">
              <w:rPr>
                <w:color w:val="000000"/>
              </w:rPr>
              <w:br/>
              <w:t xml:space="preserve"> 1. PM B1b, nalazi na -2.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(E-71)   </w:t>
            </w:r>
            <w:r w:rsidRPr="00CC138E">
              <w:rPr>
                <w:color w:val="000000"/>
              </w:rPr>
              <w:br/>
              <w:t xml:space="preserve"> 1. PM B1c,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(E-72)   </w:t>
            </w:r>
            <w:r w:rsidRPr="00CC138E">
              <w:rPr>
                <w:color w:val="000000"/>
              </w:rPr>
              <w:br/>
              <w:t xml:space="preserve"> 1. PM B2a,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(E-73)   </w:t>
            </w:r>
            <w:r w:rsidRPr="00CC138E">
              <w:rPr>
                <w:color w:val="000000"/>
              </w:rPr>
              <w:br/>
              <w:t xml:space="preserve"> 1. PM B2b, nalazi na -2. etaži zgrade (DILATACIJA I), površine 12,30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(E-74)   </w:t>
            </w:r>
            <w:r w:rsidRPr="00CC138E">
              <w:rPr>
                <w:color w:val="000000"/>
              </w:rPr>
              <w:br/>
              <w:t xml:space="preserve"> 1. PM B2c,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(E-75)   </w:t>
            </w:r>
            <w:r w:rsidRPr="00CC138E">
              <w:rPr>
                <w:color w:val="000000"/>
              </w:rPr>
              <w:br/>
              <w:t xml:space="preserve"> 1. PM B3a, nalazi na -2. etaži zgrade (DILATACIJA I), površine 12,33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(E-76)   </w:t>
            </w:r>
            <w:r w:rsidRPr="00CC138E">
              <w:rPr>
                <w:color w:val="000000"/>
              </w:rPr>
              <w:br/>
              <w:t xml:space="preserve"> 1. PM B3b,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(E-77)   </w:t>
            </w:r>
            <w:r w:rsidRPr="00CC138E">
              <w:rPr>
                <w:color w:val="000000"/>
              </w:rPr>
              <w:br/>
              <w:t xml:space="preserve"> 1. PM B3c,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(E-78)   </w:t>
            </w:r>
            <w:r w:rsidRPr="00CC138E">
              <w:rPr>
                <w:color w:val="000000"/>
              </w:rPr>
              <w:br/>
              <w:t xml:space="preserve"> 1. PM C1a, nalazi na -2. etaži zgrade (DILATACIJA I), površine 12,30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(E-79)   </w:t>
            </w:r>
            <w:r w:rsidRPr="00CC138E">
              <w:rPr>
                <w:color w:val="000000"/>
              </w:rPr>
              <w:br/>
              <w:t xml:space="preserve"> 1. PM C1b,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(E-80)   </w:t>
            </w:r>
            <w:r w:rsidRPr="00CC138E">
              <w:rPr>
                <w:color w:val="000000"/>
              </w:rPr>
              <w:br/>
              <w:t xml:space="preserve"> 1. PM C1c,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(E-81)   </w:t>
            </w:r>
            <w:r w:rsidRPr="00CC138E">
              <w:rPr>
                <w:color w:val="000000"/>
              </w:rPr>
              <w:br/>
              <w:t xml:space="preserve"> 1. PM C2a, nalazi na -2.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(E-82)   </w:t>
            </w:r>
            <w:r w:rsidRPr="00CC138E">
              <w:rPr>
                <w:color w:val="000000"/>
              </w:rPr>
              <w:br/>
              <w:t xml:space="preserve"> 1. PM C2b,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(E-83)   </w:t>
            </w:r>
            <w:r w:rsidRPr="00CC138E">
              <w:rPr>
                <w:color w:val="000000"/>
              </w:rPr>
              <w:br/>
              <w:t xml:space="preserve"> 1. PM C2c, nalazi na -2.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(E-84)   </w:t>
            </w:r>
            <w:r w:rsidRPr="00CC138E">
              <w:rPr>
                <w:color w:val="000000"/>
              </w:rPr>
              <w:br/>
              <w:t xml:space="preserve"> 1. PM C3a,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(E-85)   </w:t>
            </w:r>
            <w:r w:rsidRPr="00CC138E">
              <w:rPr>
                <w:color w:val="000000"/>
              </w:rPr>
              <w:br/>
              <w:t xml:space="preserve"> 1. PM C3b, nalazi na -2. etaži zgrade (DILATACIJA I), površine 12,30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(E-86)   </w:t>
            </w:r>
            <w:r w:rsidRPr="00CC138E">
              <w:rPr>
                <w:color w:val="000000"/>
              </w:rPr>
              <w:br/>
              <w:t xml:space="preserve"> 1. PM C3c,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(E-87)   </w:t>
            </w:r>
            <w:r w:rsidRPr="00CC138E">
              <w:rPr>
                <w:color w:val="000000"/>
              </w:rPr>
              <w:br/>
              <w:t xml:space="preserve"> 1. PM D1a, nalazi na -2. etaži zgrade (DILATACIJA I), površine 12,31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(E-88)   </w:t>
            </w:r>
            <w:r w:rsidRPr="00CC138E">
              <w:rPr>
                <w:color w:val="000000"/>
              </w:rPr>
              <w:br/>
              <w:t xml:space="preserve"> 1. PM D1b, nalazi na -2. etaži zgrade (DILATACIJA I), površine 12,30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(E-89)   </w:t>
            </w:r>
            <w:r w:rsidRPr="00CC138E">
              <w:rPr>
                <w:color w:val="000000"/>
              </w:rPr>
              <w:br/>
              <w:t xml:space="preserve"> 1. PM D1c,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Udio prava građenja:  ETAŽNO VLASNIŠTVO (E-90)   </w:t>
            </w:r>
            <w:r w:rsidRPr="00CC138E">
              <w:rPr>
                <w:color w:val="000000"/>
              </w:rPr>
              <w:br/>
              <w:t xml:space="preserve"> 1. PM D2a, nalazi na -2.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(E-91)   </w:t>
            </w:r>
            <w:r w:rsidRPr="00CC138E">
              <w:rPr>
                <w:color w:val="000000"/>
              </w:rPr>
              <w:br/>
              <w:t xml:space="preserve"> 1. PM D2b,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(E-92)   </w:t>
            </w:r>
            <w:r w:rsidRPr="00CC138E">
              <w:rPr>
                <w:color w:val="000000"/>
              </w:rPr>
              <w:br/>
              <w:t xml:space="preserve"> 1. PM D2c, nalazi na -2. etaži zgrade (DILATACIJA I), površine 12,30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(E-93)   </w:t>
            </w:r>
            <w:r w:rsidRPr="00CC138E">
              <w:rPr>
                <w:color w:val="000000"/>
              </w:rPr>
              <w:br/>
              <w:t xml:space="preserve"> 1. PM D3a,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(E-94)   </w:t>
            </w:r>
            <w:r w:rsidRPr="00CC138E">
              <w:rPr>
                <w:color w:val="000000"/>
              </w:rPr>
              <w:br/>
              <w:t xml:space="preserve"> 1. PM D3b, nalazi na -2.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(E-95)   </w:t>
            </w:r>
            <w:r w:rsidRPr="00CC138E">
              <w:rPr>
                <w:color w:val="000000"/>
              </w:rPr>
              <w:br/>
              <w:t xml:space="preserve"> 1. PM D3c, nalazi na -2.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(E-96)   </w:t>
            </w:r>
            <w:r w:rsidRPr="00CC138E">
              <w:rPr>
                <w:color w:val="000000"/>
              </w:rPr>
              <w:br/>
              <w:t xml:space="preserve"> 1. PM 1Aa, nalazi na -1. etaži zgrade (DILATACIJA I), površine 23,00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(E-97)   </w:t>
            </w:r>
            <w:r w:rsidRPr="00CC138E">
              <w:rPr>
                <w:color w:val="000000"/>
              </w:rPr>
              <w:br/>
              <w:t xml:space="preserve"> 1. PM 1Ab, nalazi na -1. etaži zgrade (DILATACIJA I), površine 23,00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(E-98)   </w:t>
            </w:r>
            <w:r w:rsidRPr="00CC138E">
              <w:rPr>
                <w:color w:val="000000"/>
              </w:rPr>
              <w:br/>
              <w:t xml:space="preserve"> 1. PM 1Ac, nalazi na -1. etaži zgrade (DILATACIJA I), površine 23,00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(E-99)   </w:t>
            </w:r>
            <w:r w:rsidRPr="00CC138E">
              <w:rPr>
                <w:color w:val="000000"/>
              </w:rPr>
              <w:br/>
              <w:t xml:space="preserve"> 1. PM 2Aa, nalazi na -1. etaži zgrade (DILATACIJA I), površine 23,00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(E-100)   </w:t>
            </w:r>
            <w:r w:rsidRPr="00CC138E">
              <w:rPr>
                <w:color w:val="000000"/>
              </w:rPr>
              <w:br/>
              <w:t xml:space="preserve"> 1. PM 2Ab, nalazi na -1. etaži zgrade (DILATACIJA I), površine 23,00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(E-101)   </w:t>
            </w:r>
            <w:r w:rsidRPr="00CC138E">
              <w:rPr>
                <w:color w:val="000000"/>
              </w:rPr>
              <w:br/>
              <w:t xml:space="preserve"> 1. PM 2Ac, nalazi na -1. etaži zgrade (DILATACIJA I), površine 23,00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(E-102)   </w:t>
            </w:r>
            <w:r w:rsidRPr="00CC138E">
              <w:rPr>
                <w:color w:val="000000"/>
              </w:rPr>
              <w:br/>
              <w:t xml:space="preserve"> 1. PM 3Aa, nalazi na -1. etaži zgrade (DILATACIJA I), površine 23,00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(E-103)   </w:t>
            </w:r>
            <w:r w:rsidRPr="00CC138E">
              <w:rPr>
                <w:color w:val="000000"/>
              </w:rPr>
              <w:br/>
              <w:t xml:space="preserve"> 1. PM 3Ab, nalazi na -1. etaži zgrade (DILATACIJA I), površine 23,00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(E-104)   </w:t>
            </w:r>
            <w:r w:rsidRPr="00CC138E">
              <w:rPr>
                <w:color w:val="000000"/>
              </w:rPr>
              <w:br/>
              <w:t xml:space="preserve"> 1. PM 3Ac, nalazi na -1. etaži zgrade (DILATACIJA I), površine 23,00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(E-105)   </w:t>
            </w:r>
            <w:r w:rsidRPr="00CC138E">
              <w:rPr>
                <w:color w:val="000000"/>
              </w:rPr>
              <w:br/>
              <w:t xml:space="preserve"> 1. PM 4Aa, nalazi na -1. etaži zgrade (DILATACIJA I), površine 23,00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(E-106)   </w:t>
            </w:r>
            <w:r w:rsidRPr="00CC138E">
              <w:rPr>
                <w:color w:val="000000"/>
              </w:rPr>
              <w:br/>
              <w:t xml:space="preserve"> 1. PM 4Ab, nalazi na -1. etaži zgrade (DILATACIJA I), površine 23,00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(E-107)   </w:t>
            </w:r>
            <w:r w:rsidRPr="00CC138E">
              <w:rPr>
                <w:color w:val="000000"/>
              </w:rPr>
              <w:br/>
              <w:t xml:space="preserve"> 1. PM 4Ac, nalazi na -1. etaži zgrade (DILATACIJA I), površine 23,00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(E-108)   </w:t>
            </w:r>
            <w:r w:rsidRPr="00CC138E">
              <w:rPr>
                <w:color w:val="000000"/>
              </w:rPr>
              <w:br/>
              <w:t xml:space="preserve"> 1. PM 5Aa, nalazi na -1. etaži zgrade (DILATACIJA I), površine 23,00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(E-109)   </w:t>
            </w:r>
            <w:r w:rsidRPr="00CC138E">
              <w:rPr>
                <w:color w:val="000000"/>
              </w:rPr>
              <w:br/>
              <w:t xml:space="preserve"> 1. PM 5Ab, nalazi na -1. etaži zgrade (DILATACIJA I), površine 14,50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(E-110)   </w:t>
            </w:r>
            <w:r w:rsidRPr="00CC138E">
              <w:rPr>
                <w:color w:val="000000"/>
              </w:rPr>
              <w:br/>
              <w:t xml:space="preserve"> 1. PM 5Ac, nalazi na -1. etaži zgrade (DILATACIJA I), površine 15,00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(E-111)   </w:t>
            </w:r>
            <w:r w:rsidRPr="00CC138E">
              <w:rPr>
                <w:color w:val="000000"/>
              </w:rPr>
              <w:br/>
              <w:t xml:space="preserve"> 1. PM 5Ad, nalazi na -1. etaži zgrade (DILATACIJA I), površine 15,00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Udio prava građenja:  ETAŽNO VLASNIŠTVO (E-112)   </w:t>
            </w:r>
            <w:r w:rsidRPr="00CC138E">
              <w:rPr>
                <w:color w:val="000000"/>
              </w:rPr>
              <w:br/>
              <w:t xml:space="preserve"> 1. PM 6Aa, nalazi na -1. etaži zgrade (DILATACIJA I), površine 14,62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(E-113)   </w:t>
            </w:r>
            <w:r w:rsidRPr="00CC138E">
              <w:rPr>
                <w:color w:val="000000"/>
              </w:rPr>
              <w:br/>
              <w:t xml:space="preserve"> 1. PM 6Ab, nalazi na -1. etaži zgrade (DILATACIJA I), površine 14,50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(E-114)   </w:t>
            </w:r>
            <w:r w:rsidRPr="00CC138E">
              <w:rPr>
                <w:color w:val="000000"/>
              </w:rPr>
              <w:br/>
              <w:t xml:space="preserve"> 1. PM 6Ac, nalazi na -1. etaži zgrade (DILATACIJA I), površine 14,36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(E-115)   </w:t>
            </w:r>
            <w:r w:rsidRPr="00CC138E">
              <w:rPr>
                <w:color w:val="000000"/>
              </w:rPr>
              <w:br/>
              <w:t xml:space="preserve"> 1. PM 7Aa, nalazi na -1. etaži zgrade (DILATACIJA I), površine 15,00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 Udio prava građenja:  ETAŽNO VLASNIŠTVO (E-116)   </w:t>
            </w:r>
            <w:r w:rsidRPr="00CC138E">
              <w:rPr>
                <w:color w:val="000000"/>
              </w:rPr>
              <w:br/>
              <w:t xml:space="preserve"> 1. PM 7Ab, nalazi na -1. etaži zgrade (DILATACIJA I), površine 14,32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(E-117)   </w:t>
            </w:r>
            <w:r w:rsidRPr="00CC138E">
              <w:rPr>
                <w:color w:val="000000"/>
              </w:rPr>
              <w:br/>
              <w:t xml:space="preserve"> 1. PM 7Ac, nalazi na -1. etaži zgrade (DILATACIJA I), površine 15,00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(E-118)   </w:t>
            </w:r>
            <w:r w:rsidRPr="00CC138E">
              <w:rPr>
                <w:color w:val="000000"/>
              </w:rPr>
              <w:br/>
              <w:t xml:space="preserve"> 1. PM 8Ab, nalazi na -1. etaži zgrade (DILATACIJA I), površine 14,36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(E-119)   </w:t>
            </w:r>
            <w:r w:rsidRPr="00CC138E">
              <w:rPr>
                <w:color w:val="000000"/>
              </w:rPr>
              <w:br/>
              <w:t xml:space="preserve"> 1. PM 8Aa, nalazi na -1. etaži zgrade (DILATACIJA I), površine 14,30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(E-120)   </w:t>
            </w:r>
            <w:r w:rsidRPr="00CC138E">
              <w:rPr>
                <w:color w:val="000000"/>
              </w:rPr>
              <w:br/>
              <w:t xml:space="preserve"> 1. PM 8Ac, nalazi na -1. etaži zgrade (DILATACIJA I), površine 15,00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(E-121)   </w:t>
            </w:r>
            <w:r w:rsidRPr="00CC138E">
              <w:rPr>
                <w:color w:val="000000"/>
              </w:rPr>
              <w:br/>
              <w:t xml:space="preserve"> 1. PM 9Aa, nalazi na -1. etaži zgrade (DILATACIJA I), površine 14,36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(E-122)   </w:t>
            </w:r>
            <w:r w:rsidRPr="00CC138E">
              <w:rPr>
                <w:color w:val="000000"/>
              </w:rPr>
              <w:br/>
              <w:t xml:space="preserve"> 1. PM 9Ab, nalazi na -1. etaži zgrade (DILATACIJA I), površine 14,34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(E-123)   </w:t>
            </w:r>
            <w:r w:rsidRPr="00CC138E">
              <w:rPr>
                <w:color w:val="000000"/>
              </w:rPr>
              <w:br/>
              <w:t xml:space="preserve"> 1. PM 9Ac, nalazi na -1. etaži zgrade (DILATACIJA I), površine 15,00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(E-124)   </w:t>
            </w:r>
            <w:r w:rsidRPr="00CC138E">
              <w:rPr>
                <w:color w:val="000000"/>
              </w:rPr>
              <w:br/>
              <w:t xml:space="preserve"> 1. PM 1Ba, nalazi na -1. etaži zgrade (DILATACIJA I), površine 15,00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(E-125)   </w:t>
            </w:r>
            <w:r w:rsidRPr="00CC138E">
              <w:rPr>
                <w:color w:val="000000"/>
              </w:rPr>
              <w:br/>
              <w:t xml:space="preserve"> 1. PM 1Bb, nalazi na -1. etaži zgrade (DILATACIJA I), površine 14,27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(E-126)   </w:t>
            </w:r>
            <w:r w:rsidRPr="00CC138E">
              <w:rPr>
                <w:color w:val="000000"/>
              </w:rPr>
              <w:br/>
              <w:t xml:space="preserve"> 1. PM 1Bc, nalazi na -1. etaži zgrade (DILATACIJA I), površine 14,27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(E-127)   </w:t>
            </w:r>
            <w:r w:rsidRPr="00CC138E">
              <w:rPr>
                <w:color w:val="000000"/>
              </w:rPr>
              <w:br/>
              <w:t xml:space="preserve"> 1. PM 2Ba, nalazi na -1. etaži zgrade (DILATACIJA I), površine 15,00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(E-128)   </w:t>
            </w:r>
            <w:r w:rsidRPr="00CC138E">
              <w:rPr>
                <w:color w:val="000000"/>
              </w:rPr>
              <w:br/>
              <w:t xml:space="preserve"> 1. PM 2Bb, nalazi na -1. etaži zgrade (DILATACIJA I), površine 14,27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(E-129)   </w:t>
            </w:r>
            <w:r w:rsidRPr="00CC138E">
              <w:rPr>
                <w:color w:val="000000"/>
              </w:rPr>
              <w:br/>
              <w:t xml:space="preserve"> 1. PM 2Bc, nalazi na -1. etaži zgrade (DILATACIJA I), površine 14,27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(E-130)   </w:t>
            </w:r>
            <w:r w:rsidRPr="00CC138E">
              <w:rPr>
                <w:color w:val="000000"/>
              </w:rPr>
              <w:br/>
              <w:t xml:space="preserve"> 1. PM 3Ba, nalazi na -1. etaži zgrade (DILATACIJA I), površine 15,00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(E-131)   </w:t>
            </w:r>
            <w:r w:rsidRPr="00CC138E">
              <w:rPr>
                <w:color w:val="000000"/>
              </w:rPr>
              <w:br/>
              <w:t xml:space="preserve"> 1. PM 3Bb, nalazi na -1. etaži zgrade (DILATACIJA I), površine 14,27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(E-132)   </w:t>
            </w:r>
            <w:r w:rsidRPr="00CC138E">
              <w:rPr>
                <w:color w:val="000000"/>
              </w:rPr>
              <w:br/>
              <w:t xml:space="preserve"> 1. PM 3Bc, nalazi na -1. etaži zgrade (DILATACIJA I) površine 14,27 m2.</w:t>
            </w:r>
          </w:p>
        </w:tc>
      </w:tr>
      <w:tr w:rsidTr="000C7AE2" w:rsidR="000C7AE2" w:rsidRPr="00CC138E">
        <w:trPr>
          <w:trHeight w:val="839"/>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Udio prava građenja:  ETAŽNO VLASNIŠTVO (E-133)   </w:t>
            </w:r>
            <w:r w:rsidRPr="00CC138E">
              <w:rPr>
                <w:color w:val="000000"/>
              </w:rPr>
              <w:br/>
              <w:t xml:space="preserve"> 1. PM 4Ba, nalazi na -1. etaži zgrade (DILATACIJA I) površine 15,00 m2 + parkirališno mjesto za motocikl povšine 32,60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(E-134)   </w:t>
            </w:r>
            <w:r w:rsidRPr="00CC138E">
              <w:rPr>
                <w:color w:val="000000"/>
              </w:rPr>
              <w:br/>
              <w:t xml:space="preserve"> 1. PM 4Bb nalazi na -1. etaži zgrade (DILATACIJA I), površine 14,27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(E-135)   </w:t>
            </w:r>
            <w:r w:rsidRPr="00CC138E">
              <w:rPr>
                <w:color w:val="000000"/>
              </w:rPr>
              <w:br/>
              <w:t xml:space="preserve"> 1. PM 4Bc nalazi na -1. etaži zgrade (DILATACIJA I), površine 14,27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(E-136)   </w:t>
            </w:r>
            <w:r w:rsidRPr="00CC138E">
              <w:rPr>
                <w:color w:val="000000"/>
              </w:rPr>
              <w:br/>
              <w:t xml:space="preserve"> 1. PM 5Ba nalazi na -1. etaži zgrade (DILATACIJA I), površine 15,00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(E-137)   </w:t>
            </w:r>
            <w:r w:rsidRPr="00CC138E">
              <w:rPr>
                <w:color w:val="000000"/>
              </w:rPr>
              <w:br/>
              <w:t xml:space="preserve"> 1. PM 5Bb nalazi na -1. etaži zgrade (DILATACIJA I), površine 14,27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(E-138)   </w:t>
            </w:r>
            <w:r w:rsidRPr="00CC138E">
              <w:rPr>
                <w:color w:val="000000"/>
              </w:rPr>
              <w:br/>
              <w:t xml:space="preserve"> 1. PM 5Bc nalazi na -1. etaži zgrade (DILATACIJA I), površine 14,52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(E-139)   </w:t>
            </w:r>
            <w:r w:rsidRPr="00CC138E">
              <w:rPr>
                <w:color w:val="000000"/>
              </w:rPr>
              <w:br/>
              <w:t xml:space="preserve"> 1. PM 6Ba nalazi na -1. etaži zgrade (DILATACIJA I), površine 14,50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(E-140)   </w:t>
            </w:r>
            <w:r w:rsidRPr="00CC138E">
              <w:rPr>
                <w:color w:val="000000"/>
              </w:rPr>
              <w:br/>
              <w:t xml:space="preserve"> 1. PM 6Bb, nalazi na -1. etaži zgrade (DILATACIJA I), površine 14,77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(E-141)   </w:t>
            </w:r>
            <w:r w:rsidRPr="00CC138E">
              <w:rPr>
                <w:color w:val="000000"/>
              </w:rPr>
              <w:br/>
              <w:t xml:space="preserve"> 1. PM 6Bc, nalazi na -1. etaži zgrade (DILATACIJA I), površine 14,52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(E-142)   </w:t>
            </w:r>
            <w:r w:rsidRPr="00CC138E">
              <w:rPr>
                <w:color w:val="000000"/>
              </w:rPr>
              <w:br/>
              <w:t xml:space="preserve"> 1. PM 6Bd, nalazi na -1. etaži zgrade (DILATACIJA I), površine 14,77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(E-143)   </w:t>
            </w:r>
            <w:r w:rsidRPr="00CC138E">
              <w:rPr>
                <w:color w:val="000000"/>
              </w:rPr>
              <w:br/>
              <w:t xml:space="preserve"> 1. PM 7Ba, nalazi na -1. etaži zgrade (DILATACIJA I), površine 14,32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(E-144)   </w:t>
            </w:r>
            <w:r w:rsidRPr="00CC138E">
              <w:rPr>
                <w:color w:val="000000"/>
              </w:rPr>
              <w:br/>
              <w:t xml:space="preserve"> 1. PM 7Bb, nalazi na -1. etaži zgrade (DILATACIJA I), površine 14,23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(E-145)   </w:t>
            </w:r>
            <w:r w:rsidRPr="00CC138E">
              <w:rPr>
                <w:color w:val="000000"/>
              </w:rPr>
              <w:br/>
              <w:t xml:space="preserve"> 1. PM 7Bc, nalazi na -1. etaži zgrade (DILATACIJA I), površine 14,52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(E-146)   </w:t>
            </w:r>
            <w:r w:rsidRPr="00CC138E">
              <w:rPr>
                <w:color w:val="000000"/>
              </w:rPr>
              <w:br/>
              <w:t xml:space="preserve"> 1. PM 8Ba, nalazi na -1. etaži zgrade (DILATACIJA I), površine 14,57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(E-147)   </w:t>
            </w:r>
            <w:r w:rsidRPr="00CC138E">
              <w:rPr>
                <w:color w:val="000000"/>
              </w:rPr>
              <w:br/>
              <w:t xml:space="preserve"> 1. PM 8Bb, nalazi na -1. etaži zgrade (DILATACIJA I), površine 14,32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(E-148)   </w:t>
            </w:r>
            <w:r w:rsidRPr="00CC138E">
              <w:rPr>
                <w:color w:val="000000"/>
              </w:rPr>
              <w:br/>
              <w:t xml:space="preserve"> 1. PM 8Bc, nalazi na -1. etaži zgrade (DILATACIJA I), površine 14,42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(E-149)   </w:t>
            </w:r>
            <w:r w:rsidRPr="00CC138E">
              <w:rPr>
                <w:color w:val="000000"/>
              </w:rPr>
              <w:br/>
              <w:t xml:space="preserve"> 1. PM 9Ba, nalazi na -1. etaži zgrade (DILATACIJA I), površine 14,50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(E-150)   </w:t>
            </w:r>
            <w:r w:rsidRPr="00CC138E">
              <w:rPr>
                <w:color w:val="000000"/>
              </w:rPr>
              <w:br/>
              <w:t xml:space="preserve"> 1. PM 9Bb, nalazi na -1. etaži zgrade (DILATACIJA I), površine 14,42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(E-151)   </w:t>
            </w:r>
            <w:r w:rsidRPr="00CC138E">
              <w:rPr>
                <w:color w:val="000000"/>
              </w:rPr>
              <w:br/>
              <w:t xml:space="preserve"> 1. PM 9Bc, nalazi na -1. etaži zgrade (DILATACIJA I), površine 14,53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(E-152)   </w:t>
            </w:r>
            <w:r w:rsidRPr="00CC138E">
              <w:rPr>
                <w:color w:val="000000"/>
              </w:rPr>
              <w:br/>
              <w:t xml:space="preserve"> 1. PM 1Ca, nalazi na -1. etaži zgrade (DILATACIJA I), površine 14,52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(E-153)   </w:t>
            </w:r>
            <w:r w:rsidRPr="00CC138E">
              <w:rPr>
                <w:color w:val="000000"/>
              </w:rPr>
              <w:br/>
              <w:t xml:space="preserve"> 1. PM 1Cb, nalazi na -1. etaži zgrade (DILATACIJA I), površine 14,32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Udio prava građenja:  ETAŽNO VLASNIŠTVO (E-154)   </w:t>
            </w:r>
            <w:r w:rsidRPr="00CC138E">
              <w:rPr>
                <w:color w:val="000000"/>
              </w:rPr>
              <w:br/>
              <w:t xml:space="preserve"> 1. PM 1Cc, nalazi na -1. etaži zgrade (DILATACIJA I), površine 14,55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(E-155)   </w:t>
            </w:r>
            <w:r w:rsidRPr="00CC138E">
              <w:rPr>
                <w:color w:val="000000"/>
              </w:rPr>
              <w:br/>
              <w:t xml:space="preserve"> 1. PM 2Ca, nalazi na -1. etaži zgrade (DILATACIJA I), površine 14,52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(E-156)   </w:t>
            </w:r>
            <w:r w:rsidRPr="00CC138E">
              <w:rPr>
                <w:color w:val="000000"/>
              </w:rPr>
              <w:br/>
              <w:t xml:space="preserve"> 1. PM 2Cb, nalazi na -1. etaži zgrade (DILATACIJA I), površine 14,77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(E-157)   </w:t>
            </w:r>
            <w:r w:rsidRPr="00CC138E">
              <w:rPr>
                <w:color w:val="000000"/>
              </w:rPr>
              <w:br/>
              <w:t xml:space="preserve"> 1. PM 2Cc, nalazi na -1. etaži zgrade (DILATACIJA I), površine 14,32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(E-158)   </w:t>
            </w:r>
            <w:r w:rsidRPr="00CC138E">
              <w:rPr>
                <w:color w:val="000000"/>
              </w:rPr>
              <w:br/>
              <w:t xml:space="preserve"> 1. PM 3Ca, nalazi na -1. etaži zgrade (DILATACIJA I), površine 14,50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(E-159)   </w:t>
            </w:r>
            <w:r w:rsidRPr="00CC138E">
              <w:rPr>
                <w:color w:val="000000"/>
              </w:rPr>
              <w:br/>
              <w:t xml:space="preserve"> 1. PM 3Cb, nalazi na -1. etaži zgrade (DILATACIJA I), površine 14,52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(E-160)   </w:t>
            </w:r>
            <w:r w:rsidRPr="00CC138E">
              <w:rPr>
                <w:color w:val="000000"/>
              </w:rPr>
              <w:br/>
              <w:t xml:space="preserve"> 1. PM 3Cc, nalazi na -1. etaži zgrade (DILATACIJA I), površine 14,47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(E-161)   </w:t>
            </w:r>
            <w:r w:rsidRPr="00CC138E">
              <w:rPr>
                <w:color w:val="000000"/>
              </w:rPr>
              <w:br/>
              <w:t xml:space="preserve"> 1. PM 4Ca, nalazi na -1. etaži zgrade (DILATACIJA I), površine 14,23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(E-162)   </w:t>
            </w:r>
            <w:r w:rsidRPr="00CC138E">
              <w:rPr>
                <w:color w:val="000000"/>
              </w:rPr>
              <w:br/>
              <w:t xml:space="preserve"> 1. PM 4Cb, nalazi na -1. etaži zgrade (DILATACIJA I), površine 14,50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(E-163)   </w:t>
            </w:r>
            <w:r w:rsidRPr="00CC138E">
              <w:rPr>
                <w:color w:val="000000"/>
              </w:rPr>
              <w:br/>
              <w:t xml:space="preserve"> 1. PM 4Cc, nalazi na -1. etaži zgrade (DILATACIJA I), površine 14,52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(E-164)   </w:t>
            </w:r>
            <w:r w:rsidRPr="00CC138E">
              <w:rPr>
                <w:color w:val="000000"/>
              </w:rPr>
              <w:br/>
              <w:t xml:space="preserve"> 1. PM 5Ca, nalazi na -1. etaži zgrade (DILATACIJA I), površine 14,47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(E-165)   </w:t>
            </w:r>
            <w:r w:rsidRPr="00CC138E">
              <w:rPr>
                <w:color w:val="000000"/>
              </w:rPr>
              <w:br/>
              <w:t xml:space="preserve"> 1. PM 5Cb, nalazi na -1. etaži zgrade (DILATACIJA I), površine 14,52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(E-166)   </w:t>
            </w:r>
            <w:r w:rsidRPr="00CC138E">
              <w:rPr>
                <w:color w:val="000000"/>
              </w:rPr>
              <w:br/>
              <w:t xml:space="preserve"> 1. PM 5Cc, nalazi na -1. etaži zgrade (DILATACIJA I), površine 14,42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(E-167)   </w:t>
            </w:r>
            <w:r w:rsidRPr="00CC138E">
              <w:rPr>
                <w:color w:val="000000"/>
              </w:rPr>
              <w:br/>
              <w:t xml:space="preserve"> 1. PM 1Da, nalazi na -1. etaži zgrade (DILATACIJA I), površine 14,32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(E-168)   </w:t>
            </w:r>
            <w:r w:rsidRPr="00CC138E">
              <w:rPr>
                <w:color w:val="000000"/>
              </w:rPr>
              <w:br/>
              <w:t xml:space="preserve"> 1. PM 1Db, nalazi na -1. etaži zgrade (DILATACIJA I), površine 13,61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(E-169)   </w:t>
            </w:r>
            <w:r w:rsidRPr="00CC138E">
              <w:rPr>
                <w:color w:val="000000"/>
              </w:rPr>
              <w:br/>
              <w:t xml:space="preserve"> 1. PM 1Dc, nalazi na -1. etaži zgrade (DILATACIJA I), površine 12,33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(E-170)   </w:t>
            </w:r>
            <w:r w:rsidRPr="00CC138E">
              <w:rPr>
                <w:color w:val="000000"/>
              </w:rPr>
              <w:br/>
              <w:t xml:space="preserve"> 1. PM 2Da, nalazi na -1. etaži zgrade (DILATACIJA I), površine 13,00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(E-171)   </w:t>
            </w:r>
            <w:r w:rsidRPr="00CC138E">
              <w:rPr>
                <w:color w:val="000000"/>
              </w:rPr>
              <w:br/>
              <w:t xml:space="preserve"> 1. PM 2Db, nalazi na -1.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(E-172)   </w:t>
            </w:r>
            <w:r w:rsidRPr="00CC138E">
              <w:rPr>
                <w:color w:val="000000"/>
              </w:rPr>
              <w:br/>
              <w:t xml:space="preserve"> 1. PM 2Dc, nalazi na -1. etaži zgrade (DILATACIJA I), površine 12,21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(E-173)   </w:t>
            </w:r>
            <w:r w:rsidRPr="00CC138E">
              <w:rPr>
                <w:color w:val="000000"/>
              </w:rPr>
              <w:br/>
              <w:t xml:space="preserve"> 1. PM 3Da, nalazi na -1.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(E-174)   </w:t>
            </w:r>
            <w:r w:rsidRPr="00CC138E">
              <w:rPr>
                <w:color w:val="000000"/>
              </w:rPr>
              <w:br/>
              <w:t xml:space="preserve"> 1. PM 3Db, nalazi na -1. etaži zgrade (DILATACIJA I), površine 12,30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(E-175)   </w:t>
            </w:r>
            <w:r w:rsidRPr="00CC138E">
              <w:rPr>
                <w:color w:val="000000"/>
              </w:rPr>
              <w:br/>
              <w:t xml:space="preserve"> 1. PM 3Dc, nalazi na -1. etaži zgrade (DILATACIJA I), površine 12,32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Udio prava građenja:  ETAŽNO VLASNIŠTVO (E-176)   </w:t>
            </w:r>
            <w:r w:rsidRPr="00CC138E">
              <w:rPr>
                <w:color w:val="000000"/>
              </w:rPr>
              <w:br/>
              <w:t xml:space="preserve"> 1. PM 4Da, nalazi na -1. etaži zgrade (DILATACIJA I), površine 12,30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(E-177)   </w:t>
            </w:r>
            <w:r w:rsidRPr="00CC138E">
              <w:rPr>
                <w:color w:val="000000"/>
              </w:rPr>
              <w:br/>
              <w:t xml:space="preserve"> 1. PM 4Db, nalazi na -1. etaži zgrade (DILATACIJA I), površine 12,31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(E-178)   </w:t>
            </w:r>
            <w:r w:rsidRPr="00CC138E">
              <w:rPr>
                <w:color w:val="000000"/>
              </w:rPr>
              <w:br/>
              <w:t xml:space="preserve"> 1. PM 4Dc, nalazi na -1.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(E-179)   </w:t>
            </w:r>
            <w:r w:rsidRPr="00CC138E">
              <w:rPr>
                <w:color w:val="000000"/>
              </w:rPr>
              <w:br/>
              <w:t xml:space="preserve"> 1. PM 5Da, nalazi na -1. etaži zgrade (DILATACIJA I), površine 12,30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(E-180)   </w:t>
            </w:r>
            <w:r w:rsidRPr="00CC138E">
              <w:rPr>
                <w:color w:val="000000"/>
              </w:rPr>
              <w:br/>
              <w:t xml:space="preserve"> 1. PM 5Db, nalazi na -1.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(E-181)   </w:t>
            </w:r>
            <w:r w:rsidRPr="00CC138E">
              <w:rPr>
                <w:color w:val="000000"/>
              </w:rPr>
              <w:br/>
              <w:t xml:space="preserve"> 1. PM 5Dc, nalazi na -1.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(E-182)   </w:t>
            </w:r>
            <w:r w:rsidRPr="00CC138E">
              <w:rPr>
                <w:color w:val="000000"/>
              </w:rPr>
              <w:br/>
              <w:t xml:space="preserve"> 1. PM 1Ea, nalazi na -1.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(E-183)   </w:t>
            </w:r>
            <w:r w:rsidRPr="00CC138E">
              <w:rPr>
                <w:color w:val="000000"/>
              </w:rPr>
              <w:br/>
              <w:t xml:space="preserve"> 1. PM 1Eb, nalazi na -1.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(E-184)   </w:t>
            </w:r>
            <w:r w:rsidRPr="00CC138E">
              <w:rPr>
                <w:color w:val="000000"/>
              </w:rPr>
              <w:br/>
              <w:t xml:space="preserve"> 1. PM 1Ec, nalazi na -1. etaži zgrade (DILATACIJA I), površine 12,30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(E-185)   </w:t>
            </w:r>
            <w:r w:rsidRPr="00CC138E">
              <w:rPr>
                <w:color w:val="000000"/>
              </w:rPr>
              <w:br/>
              <w:t xml:space="preserve"> 1. PM 2Ea, nalazi na -1.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(E-186)   </w:t>
            </w:r>
            <w:r w:rsidRPr="00CC138E">
              <w:rPr>
                <w:color w:val="000000"/>
              </w:rPr>
              <w:br/>
              <w:t xml:space="preserve"> 1. PM 2Eb, nalazi na -1. etaži zgrade (DILATACIJA I), površine 12,30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(E-187)   </w:t>
            </w:r>
            <w:r w:rsidRPr="00CC138E">
              <w:rPr>
                <w:color w:val="000000"/>
              </w:rPr>
              <w:br/>
              <w:t xml:space="preserve"> 1. PM 2Ec, nalazi na -1.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(E-188)   </w:t>
            </w:r>
            <w:r w:rsidRPr="00CC138E">
              <w:rPr>
                <w:color w:val="000000"/>
              </w:rPr>
              <w:br/>
              <w:t xml:space="preserve"> 1. PM 3Ea, nalazi na -1.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(E-189)   </w:t>
            </w:r>
            <w:r w:rsidRPr="00CC138E">
              <w:rPr>
                <w:color w:val="000000"/>
              </w:rPr>
              <w:br/>
              <w:t xml:space="preserve"> 1. PM 3Eb, nalazi na -1. etaži zgrade (DILATACIJA I), površine 12,30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(E-190)   </w:t>
            </w:r>
            <w:r w:rsidRPr="00CC138E">
              <w:rPr>
                <w:color w:val="000000"/>
              </w:rPr>
              <w:br/>
              <w:t xml:space="preserve"> 1. PM 3Ec, nalazi na -1.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(E-191)   </w:t>
            </w:r>
            <w:r w:rsidRPr="00CC138E">
              <w:rPr>
                <w:color w:val="000000"/>
              </w:rPr>
              <w:br/>
              <w:t xml:space="preserve"> 1. PM 4Ea, nalazi na -1. etaži zgrade (DILATACIJA I), površine 12,30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(E-192)   </w:t>
            </w:r>
            <w:r w:rsidRPr="00CC138E">
              <w:rPr>
                <w:color w:val="000000"/>
              </w:rPr>
              <w:br/>
              <w:t xml:space="preserve"> 1. PM 4Eb, nalazi na -1. etaži zgrade (DILATACIJA I), površine 12,33 m2.</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(E-193)   </w:t>
            </w:r>
            <w:r w:rsidRPr="00CC138E">
              <w:rPr>
                <w:color w:val="000000"/>
              </w:rPr>
              <w:br/>
              <w:t xml:space="preserve"> 1. PM 4Ec, nalazi na -1.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(E-194)   </w:t>
            </w:r>
            <w:r w:rsidRPr="00CC138E">
              <w:rPr>
                <w:color w:val="000000"/>
              </w:rPr>
              <w:br/>
              <w:t xml:space="preserve"> 1. PM 5Ea, nalazi na -1.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(E-195)   </w:t>
            </w:r>
            <w:r w:rsidRPr="00CC138E">
              <w:rPr>
                <w:color w:val="000000"/>
              </w:rPr>
              <w:br/>
              <w:t xml:space="preserve"> 1. PM 5Eb, nalazi na -1. etaži zgrade (DILATACIJA I), površine 12,33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(E-196)   </w:t>
            </w:r>
            <w:r w:rsidRPr="00CC138E">
              <w:rPr>
                <w:color w:val="000000"/>
              </w:rPr>
              <w:br/>
              <w:t xml:space="preserve"> 1. PM 5Ec, nalazi na -1. etaži zgrade (DILATACIJA I), površine 12,30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(E-197)   </w:t>
            </w:r>
            <w:r w:rsidRPr="00CC138E">
              <w:rPr>
                <w:color w:val="000000"/>
              </w:rPr>
              <w:br/>
              <w:t xml:space="preserve"> 1. PM 6Ea, nalazi na -1.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Udio prava građenja:  ETAŽNO VLASNIŠTVO (E-198)   </w:t>
            </w:r>
            <w:r w:rsidRPr="00CC138E">
              <w:rPr>
                <w:color w:val="000000"/>
              </w:rPr>
              <w:br/>
              <w:t xml:space="preserve"> 1. PM 6Eb, nalazi na -1. etaži zgrade (DILATACIJA I), površine 33,43 m2. </w:t>
            </w:r>
          </w:p>
        </w:tc>
      </w:tr>
      <w:tr w:rsidTr="000C7AE2" w:rsidR="000C7AE2" w:rsidRPr="00CC138E">
        <w:trPr>
          <w:trHeight w:val="57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(E-199)   </w:t>
            </w:r>
            <w:r w:rsidRPr="00CC138E">
              <w:rPr>
                <w:color w:val="000000"/>
              </w:rPr>
              <w:br/>
              <w:t xml:space="preserve"> 1. PM 6Ec, nalazi na -1. etaži zgrade (DILATACIJA I), površine 24,78 m2. </w:t>
            </w:r>
          </w:p>
        </w:tc>
      </w:tr>
      <w:tr w:rsidTr="000C7AE2" w:rsidR="000C7AE2" w:rsidRPr="00CC138E">
        <w:trPr>
          <w:trHeight w:val="509"/>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(E-200)   </w:t>
            </w:r>
            <w:r w:rsidRPr="00CC138E">
              <w:rPr>
                <w:color w:val="000000"/>
              </w:rPr>
              <w:br/>
              <w:t xml:space="preserve"> 1. PM 1Fa, nalazi na -1. etaži zgrade (DILATACIJA I), površine 12,33 m2. </w:t>
            </w:r>
          </w:p>
        </w:tc>
      </w:tr>
      <w:tr w:rsidTr="000C7AE2" w:rsidR="000C7AE2" w:rsidRPr="00CC138E">
        <w:trPr>
          <w:trHeight w:val="575"/>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(E-201)   </w:t>
            </w:r>
            <w:r w:rsidRPr="00CC138E">
              <w:rPr>
                <w:color w:val="000000"/>
              </w:rPr>
              <w:br/>
              <w:t xml:space="preserve"> 1. PM 1Fb, nalazi na -1. etaži zgrade (DILATACIJA I), površine 12,33 m2. </w:t>
            </w:r>
          </w:p>
        </w:tc>
      </w:tr>
      <w:tr w:rsidTr="000C7AE2" w:rsidR="000C7AE2" w:rsidRPr="00CC138E">
        <w:trPr>
          <w:trHeight w:val="499"/>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(E-202)   </w:t>
            </w:r>
            <w:r w:rsidRPr="00CC138E">
              <w:rPr>
                <w:color w:val="000000"/>
              </w:rPr>
              <w:br/>
              <w:t xml:space="preserve"> 1. PM 1Fc, nalazi na -1. etaži zgrade (DILATACIJA I), površine 12,30 m2. </w:t>
            </w:r>
          </w:p>
        </w:tc>
      </w:tr>
      <w:tr w:rsidTr="000C7AE2" w:rsidR="000C7AE2" w:rsidRPr="00CC138E">
        <w:trPr>
          <w:trHeight w:val="565"/>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(E-203)   </w:t>
            </w:r>
            <w:r w:rsidRPr="00CC138E">
              <w:rPr>
                <w:color w:val="000000"/>
              </w:rPr>
              <w:br/>
              <w:t xml:space="preserve"> 1. PM 2Fa, nalazi na -1. etaži zgrade (DILATACIJA I), površine 12,32 m2. </w:t>
            </w:r>
          </w:p>
        </w:tc>
      </w:tr>
      <w:tr w:rsidTr="000C7AE2" w:rsidR="000C7AE2" w:rsidRPr="00CC138E">
        <w:trPr>
          <w:trHeight w:val="488"/>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(E-204)   </w:t>
            </w:r>
            <w:r w:rsidRPr="00CC138E">
              <w:rPr>
                <w:color w:val="000000"/>
              </w:rPr>
              <w:br/>
              <w:t xml:space="preserve"> 1. PM 2Fb, nalazi na -1. etaži zgrade (DILATACIJA I), površine 12,31 m2. </w:t>
            </w:r>
          </w:p>
        </w:tc>
      </w:tr>
      <w:tr w:rsidTr="000C7AE2" w:rsidR="000C7AE2" w:rsidRPr="00CC138E">
        <w:trPr>
          <w:trHeight w:val="6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 Udio prava građenja:  ETAŽNO VLASNIŠTVO (E-205)   </w:t>
            </w:r>
            <w:r w:rsidRPr="00CC138E">
              <w:rPr>
                <w:color w:val="000000"/>
              </w:rPr>
              <w:br/>
              <w:t xml:space="preserve"> 1. PM 2Fc, nalazi na -1. etaži zgrade (DILATACIJA I), površine 12,30 m2. </w:t>
            </w:r>
          </w:p>
        </w:tc>
      </w:tr>
      <w:tr w:rsidTr="000C7AE2" w:rsidR="000C7AE2" w:rsidRPr="00CC138E">
        <w:trPr>
          <w:trHeight w:val="552"/>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(E-206)   </w:t>
            </w:r>
            <w:r w:rsidRPr="00CC138E">
              <w:rPr>
                <w:color w:val="000000"/>
              </w:rPr>
              <w:br/>
              <w:t xml:space="preserve"> 1. PM 3Fa, nalazi na -1. etaži zgrade (DILATACIJA I), površine 12,31 m2. </w:t>
            </w:r>
          </w:p>
        </w:tc>
      </w:tr>
      <w:tr w:rsidTr="000C7AE2" w:rsidR="000C7AE2" w:rsidRPr="00CC138E">
        <w:trPr>
          <w:trHeight w:val="475"/>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(E-207)   </w:t>
            </w:r>
            <w:r w:rsidRPr="00CC138E">
              <w:rPr>
                <w:color w:val="000000"/>
              </w:rPr>
              <w:br/>
              <w:t xml:space="preserve"> 1. PM 3Fb, nalazi na -1. etaži zgrade (DILATACIJA I), površine 12,33 m2. </w:t>
            </w:r>
          </w:p>
        </w:tc>
      </w:tr>
      <w:tr w:rsidTr="000C7AE2" w:rsidR="000C7AE2" w:rsidRPr="00CC138E">
        <w:trPr>
          <w:trHeight w:val="541"/>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(E-208)   </w:t>
            </w:r>
            <w:r w:rsidRPr="00CC138E">
              <w:rPr>
                <w:color w:val="000000"/>
              </w:rPr>
              <w:br/>
              <w:t xml:space="preserve"> 1. PM 3Fc, nalazi na -1. etaži zgrade (DILATACIJA I), površine 12,30 m2. </w:t>
            </w:r>
          </w:p>
        </w:tc>
      </w:tr>
      <w:tr w:rsidTr="000C7AE2" w:rsidR="000C7AE2" w:rsidRPr="00CC138E">
        <w:trPr>
          <w:trHeight w:val="464"/>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(E-209)   </w:t>
            </w:r>
            <w:r w:rsidRPr="00CC138E">
              <w:rPr>
                <w:color w:val="000000"/>
              </w:rPr>
              <w:br/>
              <w:t xml:space="preserve"> 1. PM 4Fa, nalazi na -1. etaži zgrade (DILATACIJA I), površine 12,32 m2.</w:t>
            </w:r>
          </w:p>
        </w:tc>
      </w:tr>
      <w:tr w:rsidTr="000C7AE2" w:rsidR="000C7AE2" w:rsidRPr="00CC138E">
        <w:trPr>
          <w:trHeight w:val="53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(E-210)   </w:t>
            </w:r>
            <w:r w:rsidRPr="00CC138E">
              <w:rPr>
                <w:color w:val="000000"/>
              </w:rPr>
              <w:br/>
              <w:t xml:space="preserve"> 1. PM 4Fb, nalazi na -1. etaži zgrade (DILATACIJA I), površine 12,31 m2. </w:t>
            </w:r>
          </w:p>
        </w:tc>
      </w:tr>
      <w:tr w:rsidTr="000C7AE2" w:rsidR="000C7AE2" w:rsidRPr="00CC138E">
        <w:trPr>
          <w:trHeight w:val="454"/>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(E-211)   </w:t>
            </w:r>
            <w:r w:rsidRPr="00CC138E">
              <w:rPr>
                <w:color w:val="000000"/>
              </w:rPr>
              <w:br/>
              <w:t xml:space="preserve"> 1. PM 4Fc, nalazi na -1. etaži zgrade (DILATACIJA I), površine 12,33 m2. </w:t>
            </w:r>
          </w:p>
        </w:tc>
      </w:tr>
      <w:tr w:rsidTr="000C7AE2" w:rsidR="000C7AE2" w:rsidRPr="00CC138E">
        <w:trPr>
          <w:trHeight w:val="521"/>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(E-212)   </w:t>
            </w:r>
            <w:r w:rsidRPr="00CC138E">
              <w:rPr>
                <w:color w:val="000000"/>
              </w:rPr>
              <w:br/>
              <w:t xml:space="preserve"> 1. PM 5Fa, nalazi na -1. etaži zgrade (DILATACIJA I), površine 12,30 m2. </w:t>
            </w:r>
          </w:p>
        </w:tc>
      </w:tr>
      <w:tr w:rsidTr="000C7AE2" w:rsidR="000C7AE2" w:rsidRPr="00CC138E">
        <w:trPr>
          <w:trHeight w:val="459"/>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(E-213)   </w:t>
            </w:r>
            <w:r w:rsidRPr="00CC138E">
              <w:rPr>
                <w:color w:val="000000"/>
              </w:rPr>
              <w:br/>
              <w:t xml:space="preserve"> 1. PM 5Fb, nalazi na -1. etaži zgrade (DILATACIJA I), površine 12,32 m2. </w:t>
            </w:r>
          </w:p>
        </w:tc>
      </w:tr>
      <w:tr w:rsidTr="000C7AE2" w:rsidR="000C7AE2" w:rsidRPr="00CC138E">
        <w:trPr>
          <w:trHeight w:val="525"/>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(E-214)   </w:t>
            </w:r>
            <w:r w:rsidRPr="00CC138E">
              <w:rPr>
                <w:color w:val="000000"/>
              </w:rPr>
              <w:br/>
              <w:t xml:space="preserve"> 1. PM 5Fc, nalazi na -1. etaži zgrade (DILATACIJA I), površine 12,31 m2. </w:t>
            </w:r>
          </w:p>
        </w:tc>
      </w:tr>
      <w:tr w:rsidTr="000C7AE2" w:rsidR="000C7AE2" w:rsidRPr="00CC138E">
        <w:trPr>
          <w:trHeight w:val="449"/>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(E-215)   </w:t>
            </w:r>
            <w:r w:rsidRPr="00CC138E">
              <w:rPr>
                <w:color w:val="000000"/>
              </w:rPr>
              <w:br/>
              <w:t xml:space="preserve"> 1. PM 6Fa, nalazi na -1. etaži zgrade (DILATACIJA I), površine 12,33 m2. </w:t>
            </w:r>
          </w:p>
        </w:tc>
      </w:tr>
      <w:tr w:rsidTr="000C7AE2" w:rsidR="000C7AE2" w:rsidRPr="00CC138E">
        <w:trPr>
          <w:trHeight w:val="514"/>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(E-216)   </w:t>
            </w:r>
            <w:r w:rsidRPr="00CC138E">
              <w:rPr>
                <w:color w:val="000000"/>
              </w:rPr>
              <w:br/>
              <w:t xml:space="preserve"> 1. PM 6Fb, nalazi na -1. etaži zgrade (DILATACIJA I), površine 12,32 m2.</w:t>
            </w:r>
          </w:p>
        </w:tc>
      </w:tr>
      <w:tr w:rsidTr="000C7AE2" w:rsidR="000C7AE2" w:rsidRPr="00CC138E">
        <w:trPr>
          <w:trHeight w:val="438"/>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(E-217)   </w:t>
            </w:r>
            <w:r w:rsidRPr="00CC138E">
              <w:rPr>
                <w:color w:val="000000"/>
              </w:rPr>
              <w:br/>
              <w:t xml:space="preserve"> 1. PM 6Fc, nalazi na -1. etaži zgrade (DILATACIJA I), površine 12,32 m2. </w:t>
            </w:r>
          </w:p>
        </w:tc>
      </w:tr>
      <w:tr w:rsidTr="000C7AE2" w:rsidR="000C7AE2" w:rsidRPr="00CC138E">
        <w:trPr>
          <w:trHeight w:val="504"/>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(E-218)   </w:t>
            </w:r>
            <w:r w:rsidRPr="00CC138E">
              <w:rPr>
                <w:color w:val="000000"/>
              </w:rPr>
              <w:br/>
              <w:t xml:space="preserve"> 1. PM 6Fd, nalazi na -1. etaži zgrade (DILATACIJA I), površine 12,32 m2. </w:t>
            </w:r>
          </w:p>
        </w:tc>
      </w:tr>
      <w:tr w:rsidTr="000C7AE2" w:rsidR="000C7AE2" w:rsidRPr="00CC138E">
        <w:trPr>
          <w:trHeight w:val="570"/>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(E-219)   </w:t>
            </w:r>
            <w:r w:rsidRPr="00CC138E">
              <w:rPr>
                <w:color w:val="000000"/>
              </w:rPr>
              <w:br/>
              <w:t xml:space="preserve"> 1. PM 7Fa, nalazi na -1. etaži zgrade (DILATACIJA I), površine 14,50 m2. </w:t>
            </w:r>
          </w:p>
        </w:tc>
      </w:tr>
      <w:tr w:rsidTr="000C7AE2" w:rsidR="000C7AE2" w:rsidRPr="00CC138E">
        <w:trPr>
          <w:trHeight w:val="509"/>
        </w:trPr>
        <w:tc>
          <w:tcPr>
            <w:tcW w:type="dxa" w:w="8789"/>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Udio prava građenja:  ETAŽNO VLASNIŠTVO (E-220)   </w:t>
            </w:r>
            <w:r w:rsidRPr="00CC138E">
              <w:rPr>
                <w:color w:val="000000"/>
              </w:rPr>
              <w:br/>
              <w:t xml:space="preserve"> 1. PM 7Fb, nalazi na -1. etaži zgrade (DILATACIJA I), površine 14,36 m2. </w:t>
            </w:r>
          </w:p>
        </w:tc>
      </w:tr>
    </w:tbl>
    <w:p w:rsidRDefault="000C7AE2" w:rsidP="000C7AE2" w:rsidR="000C7AE2" w:rsidRPr="00CC138E">
      <w:pPr>
        <w:pStyle w:val="Bezproreda1"/>
        <w:jc w:val="both"/>
        <w:rPr>
          <w:rFonts w:hAnsi="Times New Roman" w:ascii="Times New Roman"/>
          <w:b/>
          <w:bCs/>
          <w:color w:val="000000"/>
          <w:sz w:val="24"/>
          <w:szCs w:val="24"/>
        </w:rPr>
      </w:pPr>
    </w:p>
    <w:p w:rsidRDefault="000C7AE2" w:rsidP="000C7AE2" w:rsidR="000C7AE2">
      <w:pPr>
        <w:pStyle w:val="Bezproreda1"/>
        <w:jc w:val="both"/>
        <w:rPr>
          <w:rFonts w:hAnsi="Times New Roman" w:ascii="Times New Roman"/>
          <w:b/>
          <w:bCs/>
          <w:color w:val="000000"/>
          <w:sz w:val="24"/>
          <w:szCs w:val="24"/>
        </w:rPr>
      </w:pPr>
      <w:r>
        <w:rPr>
          <w:rFonts w:hAnsi="Times New Roman" w:ascii="Times New Roman"/>
          <w:b/>
          <w:bCs/>
          <w:color w:val="000000"/>
          <w:sz w:val="24"/>
          <w:szCs w:val="24"/>
        </w:rPr>
        <w:t>kao funkcionalne cjeline.</w:t>
      </w:r>
    </w:p>
    <w:p w:rsidRDefault="000C7AE2" w:rsidP="000C7AE2" w:rsidR="000C7AE2">
      <w:pPr>
        <w:pStyle w:val="Bezproreda1"/>
        <w:jc w:val="both"/>
        <w:rPr>
          <w:rFonts w:hAnsi="Times New Roman" w:ascii="Times New Roman"/>
          <w:b/>
          <w:bCs/>
          <w:color w:val="000000"/>
          <w:sz w:val="24"/>
          <w:szCs w:val="24"/>
        </w:rPr>
      </w:pPr>
    </w:p>
    <w:p w:rsidRDefault="00CF1D09" w:rsidP="000C7AE2" w:rsidR="00CF1D09">
      <w:pPr>
        <w:pStyle w:val="Bezproreda1"/>
        <w:jc w:val="both"/>
        <w:rPr>
          <w:rFonts w:hAnsi="Times New Roman" w:ascii="Times New Roman"/>
          <w:b/>
          <w:bCs/>
          <w:color w:val="000000"/>
          <w:sz w:val="24"/>
          <w:szCs w:val="24"/>
        </w:rPr>
      </w:pPr>
    </w:p>
    <w:p w:rsidRDefault="00CF1D09" w:rsidP="000C7AE2" w:rsidR="00CF1D09">
      <w:pPr>
        <w:pStyle w:val="Bezproreda1"/>
        <w:jc w:val="both"/>
        <w:rPr>
          <w:rFonts w:hAnsi="Times New Roman" w:ascii="Times New Roman"/>
          <w:b/>
          <w:bCs/>
          <w:color w:val="000000"/>
          <w:sz w:val="24"/>
          <w:szCs w:val="24"/>
        </w:rPr>
      </w:pPr>
    </w:p>
    <w:p w:rsidRDefault="000C7AE2" w:rsidP="000C7AE2" w:rsidR="000C7AE2" w:rsidRPr="00CC138E">
      <w:pPr>
        <w:pStyle w:val="Bezproreda1"/>
        <w:jc w:val="both"/>
        <w:rPr>
          <w:rFonts w:hAnsi="Times New Roman" w:ascii="Times New Roman"/>
          <w:bCs/>
          <w:color w:val="000000"/>
          <w:sz w:val="24"/>
          <w:szCs w:val="24"/>
        </w:rPr>
      </w:pPr>
      <w:r w:rsidRPr="00CC138E">
        <w:rPr>
          <w:rFonts w:hAnsi="Times New Roman" w:ascii="Times New Roman"/>
          <w:bCs/>
          <w:color w:val="000000"/>
          <w:sz w:val="24"/>
          <w:szCs w:val="24"/>
        </w:rPr>
        <w:t xml:space="preserve">Na navedenim nekretninama upisano je razlučno pravo u korist razlučnog vjerovnika </w:t>
      </w:r>
      <w:r>
        <w:rPr>
          <w:rFonts w:hAnsi="Times New Roman" w:ascii="Times New Roman"/>
          <w:bCs/>
          <w:color w:val="000000"/>
          <w:sz w:val="24"/>
          <w:szCs w:val="24"/>
        </w:rPr>
        <w:t>V.M.Business Development d.o.o. Osijek, Ivana Gundulića 36 b.</w:t>
      </w:r>
    </w:p>
    <w:p w:rsidRDefault="000C7AE2" w:rsidP="000C7AE2" w:rsidR="000C7AE2" w:rsidRPr="00CC138E">
      <w:pPr>
        <w:pStyle w:val="Bezproreda1"/>
        <w:jc w:val="both"/>
        <w:rPr>
          <w:rFonts w:hAnsi="Times New Roman" w:ascii="Times New Roman"/>
          <w:bCs/>
          <w:color w:val="000000"/>
          <w:sz w:val="24"/>
          <w:szCs w:val="24"/>
        </w:rPr>
      </w:pPr>
    </w:p>
    <w:p w:rsidRDefault="000C7AE2" w:rsidP="000C7AE2" w:rsidR="000C7AE2" w:rsidRPr="005922EC">
      <w:pPr>
        <w:pStyle w:val="Bezproreda1"/>
        <w:numPr>
          <w:ilvl w:val="0"/>
          <w:numId w:val="18"/>
        </w:numPr>
        <w:jc w:val="both"/>
        <w:rPr>
          <w:rFonts w:hAnsi="Times New Roman" w:ascii="Times New Roman"/>
          <w:b/>
          <w:sz w:val="24"/>
          <w:szCs w:val="24"/>
        </w:rPr>
      </w:pPr>
      <w:r w:rsidRPr="00CC138E">
        <w:rPr>
          <w:rFonts w:hAnsi="Times New Roman" w:ascii="Times New Roman"/>
          <w:b/>
          <w:sz w:val="24"/>
          <w:szCs w:val="24"/>
        </w:rPr>
        <w:t xml:space="preserve">u zk.ul.17352, k.o. Osijek, k.č.br. 5418/1 </w:t>
      </w:r>
      <w:r w:rsidRPr="00CC138E">
        <w:rPr>
          <w:rFonts w:hAnsi="Times New Roman" w:ascii="Times New Roman"/>
          <w:b/>
          <w:bCs/>
          <w:color w:val="000000"/>
          <w:sz w:val="24"/>
          <w:szCs w:val="24"/>
        </w:rPr>
        <w:t>ZGRADA MJEŠOVITE UPORABE BR. 21 i 23. UL.HRVATSKE REPUBLIKE površine 1535, i to</w:t>
      </w:r>
    </w:p>
    <w:p w:rsidRDefault="000C7AE2" w:rsidP="000C7AE2" w:rsidR="000C7AE2" w:rsidRPr="00CC138E">
      <w:pPr>
        <w:pStyle w:val="Bezproreda1"/>
        <w:ind w:left="426"/>
        <w:jc w:val="both"/>
        <w:rPr>
          <w:rFonts w:hAnsi="Times New Roman" w:ascii="Times New Roman"/>
          <w:b/>
          <w:sz w:val="24"/>
          <w:szCs w:val="24"/>
        </w:rPr>
      </w:pPr>
    </w:p>
    <w:tbl>
      <w:tblPr>
        <w:tblW w:type="dxa" w:w="9067"/>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067"/>
      </w:tblGrid>
      <w:tr w:rsidTr="000C7AE2" w:rsidR="000C7AE2" w:rsidRPr="00CC138E">
        <w:trPr>
          <w:trHeight w:val="647"/>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19/1000 ETAŽNO VLASNIŠTVO (E-1)   </w:t>
            </w:r>
            <w:r w:rsidRPr="00CC138E">
              <w:rPr>
                <w:color w:val="000000"/>
              </w:rPr>
              <w:br/>
              <w:t xml:space="preserve"> 1. POSLOVNI PROSTOR PP-1/2, nalazi se na razini -1 zgrade (DILATACIJA II) i sastoji se od poslovnog prostora ukupne korisne površine 158,00 m2.</w:t>
            </w:r>
          </w:p>
        </w:tc>
      </w:tr>
      <w:tr w:rsidTr="000C7AE2" w:rsidR="000C7AE2" w:rsidRPr="00CC138E">
        <w:trPr>
          <w:trHeight w:val="57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3/1000 ETAŽNO VLASNIŠTVO (E-2)   </w:t>
            </w:r>
            <w:r w:rsidRPr="00CC138E">
              <w:rPr>
                <w:color w:val="000000"/>
              </w:rPr>
              <w:br/>
              <w:t xml:space="preserve"> 1. POSLOVNI PROSTOR PP-1/3, nalazi se na razini -1 zgrade (DILATACIJA II) i sastoji se od poslovnog prostora ukupne korisne površine 21,00 m2.</w:t>
            </w:r>
          </w:p>
        </w:tc>
      </w:tr>
      <w:tr w:rsidTr="000C7AE2" w:rsidR="000C7AE2" w:rsidRPr="00CC138E">
        <w:trPr>
          <w:trHeight w:val="64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4/1000 ETAŽNO VLASNIŠTVO (E-3)   </w:t>
            </w:r>
            <w:r w:rsidRPr="00CC138E">
              <w:rPr>
                <w:color w:val="000000"/>
              </w:rPr>
              <w:br/>
              <w:t xml:space="preserve"> 1. POSLOVNI PROSTOR PP-1/4, nalazi se na razini -1 zgrade (DILATACIJA II) i sastoji se od poslovnog prostora ukupne korisne površine 35,00 m2.</w:t>
            </w:r>
          </w:p>
        </w:tc>
      </w:tr>
      <w:tr w:rsidTr="000C7AE2" w:rsidR="000C7AE2" w:rsidRPr="00CC138E">
        <w:trPr>
          <w:trHeight w:val="695"/>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6/1000 ETAŽNO VLASNIŠTVO (E-4)   </w:t>
            </w:r>
            <w:r w:rsidRPr="00CC138E">
              <w:rPr>
                <w:color w:val="000000"/>
              </w:rPr>
              <w:br/>
              <w:t xml:space="preserve"> 1. POSLOVNI PROSTOR PP-1/5 nalazi se na razini -1 zgrade (DILATACIJA II) i sastoji se od poslovnog prostora ukupne korisne površine 46,00 m2.</w:t>
            </w:r>
          </w:p>
        </w:tc>
      </w:tr>
      <w:tr w:rsidTr="000C7AE2" w:rsidR="000C7AE2" w:rsidRPr="00CC138E">
        <w:trPr>
          <w:trHeight w:val="76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10/1000 ETAŽNO VLASNIŠTVO (E-5)   </w:t>
            </w:r>
            <w:r w:rsidRPr="00CC138E">
              <w:rPr>
                <w:color w:val="000000"/>
              </w:rPr>
              <w:br/>
              <w:t xml:space="preserve"> 1. POSLOVNI PROSTOR PP-1/6 nalazi se na razini -1 zgrade (DILATACIJA II) i sastoji se od poslovnog prostora ukupne korisne površine 84,00 m2.</w:t>
            </w:r>
          </w:p>
        </w:tc>
      </w:tr>
      <w:tr w:rsidTr="000C7AE2" w:rsidR="000C7AE2" w:rsidRPr="00CC138E">
        <w:trPr>
          <w:trHeight w:val="689"/>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34/1000 ETAŽNO VLASNIŠTVO (E-6)   </w:t>
            </w:r>
            <w:r w:rsidRPr="00CC138E">
              <w:rPr>
                <w:color w:val="000000"/>
              </w:rPr>
              <w:br/>
              <w:t xml:space="preserve"> 1. POSLOVNI PROSTOR PP0-1/2 nalazi se u prizemlju zgrade (DILATACIJA II) i sastoji se od poslovnog prostora ukupne korisne površine 277,00 m2. </w:t>
            </w:r>
          </w:p>
        </w:tc>
      </w:tr>
      <w:tr w:rsidTr="000C7AE2" w:rsidR="000C7AE2" w:rsidRPr="00CC138E">
        <w:trPr>
          <w:trHeight w:val="74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5/1000 ETAŽNO VLASNIŠTVO (E-7)   </w:t>
            </w:r>
            <w:r w:rsidRPr="00CC138E">
              <w:rPr>
                <w:color w:val="000000"/>
              </w:rPr>
              <w:br/>
              <w:t xml:space="preserve"> 1. POSLOVNI PROSTOR PP0-1/3 nalazi se u prizemlju zgrade (DILATACIJA II) i sastoji se od poslovnog prostora ukupne korisne površine 45,00 m2. </w:t>
            </w:r>
          </w:p>
        </w:tc>
      </w:tr>
      <w:tr w:rsidTr="000C7AE2" w:rsidR="000C7AE2" w:rsidRPr="00CC138E">
        <w:trPr>
          <w:trHeight w:val="81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28/1000 ETAŽNO VLASNIŠTVO (E-8)   </w:t>
            </w:r>
            <w:r w:rsidRPr="00CC138E">
              <w:rPr>
                <w:color w:val="000000"/>
              </w:rPr>
              <w:br/>
              <w:t xml:space="preserve"> 1. POSLOVNI PROSTOR PP0-1/4 nalazi se u prizemlju zgrade (DILATACIJA II) i sastoji se od poslovnog prostora ukupne korisne površine 225,00 m2. </w:t>
            </w:r>
          </w:p>
        </w:tc>
      </w:tr>
      <w:tr w:rsidTr="000C7AE2" w:rsidR="000C7AE2" w:rsidRPr="00CC138E">
        <w:trPr>
          <w:trHeight w:val="836"/>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8/1000 ETAŽNO VLASNIŠTVO (E-9)   </w:t>
            </w:r>
            <w:r w:rsidRPr="00CC138E">
              <w:rPr>
                <w:color w:val="000000"/>
              </w:rPr>
              <w:br/>
              <w:t xml:space="preserve"> 1. POSLOVNI PROSTOR PP0-1/5 nalazi se u prizemlju zgrade (DILATACIJA II) i sastoji se od poslovnog prostora ukupne korisne površine 68,00 m2 (29,00 m2 + 39,00 m2). </w:t>
            </w:r>
          </w:p>
        </w:tc>
      </w:tr>
      <w:tr w:rsidTr="000C7AE2" w:rsidR="000C7AE2" w:rsidRPr="00CC138E">
        <w:trPr>
          <w:trHeight w:val="706"/>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23/1000 ETAŽNO VLASNIŠTVO (E-10)   </w:t>
            </w:r>
            <w:r w:rsidRPr="00CC138E">
              <w:rPr>
                <w:color w:val="000000"/>
              </w:rPr>
              <w:br/>
              <w:t xml:space="preserve"> 1. POSLOVNI PROSTOR PP1/1-2 nalazi se na 1. etaži zgrade (DILATACIJA II) i sastoji se od poslovnog prostora ukupne korisne površine 189,00 m2. </w:t>
            </w:r>
          </w:p>
        </w:tc>
      </w:tr>
      <w:tr w:rsidTr="000C7AE2" w:rsidR="000C7AE2" w:rsidRPr="00CC138E">
        <w:trPr>
          <w:trHeight w:val="76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41/1000 ETAŽNO VLASNIŠTVO (E-11)   </w:t>
            </w:r>
            <w:r w:rsidRPr="00CC138E">
              <w:rPr>
                <w:color w:val="000000"/>
              </w:rPr>
              <w:br/>
              <w:t xml:space="preserve"> 1. POSLOVNI PROSTOR PP1/1-3 nalazi se na 1. etaži zgrade (DILATACIJA II) i sastoji se od poslovnog prostora ukupne korisne površine 332,00 m2. </w:t>
            </w:r>
          </w:p>
        </w:tc>
      </w:tr>
      <w:tr w:rsidTr="000C7AE2" w:rsidR="000C7AE2" w:rsidRPr="00CC138E">
        <w:trPr>
          <w:trHeight w:val="99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35/1000 ETAŽNO VLASNIŠTVO (E-12)   </w:t>
            </w:r>
            <w:r w:rsidRPr="00CC138E">
              <w:rPr>
                <w:color w:val="000000"/>
              </w:rPr>
              <w:br/>
              <w:t xml:space="preserve"> 1. POSLOVNI PROSTOR PP1/1-4 nalazi se na 1. etaži zgrade (DILATACIJA II) i sastoji se od poslovnog prostora ukupne korisne površine 282,00 m2. </w:t>
            </w:r>
          </w:p>
        </w:tc>
      </w:tr>
      <w:tr w:rsidTr="000C7AE2" w:rsidR="000C7AE2" w:rsidRPr="00CC138E">
        <w:trPr>
          <w:trHeight w:val="707"/>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24/1000 ETAŽNO VLASNIŠTVO (E-13)   </w:t>
            </w:r>
            <w:r w:rsidRPr="00CC138E">
              <w:rPr>
                <w:color w:val="000000"/>
              </w:rPr>
              <w:br/>
              <w:t xml:space="preserve"> 1. POSLOVNI PROSTOR PP1/1-5 nalazi se na 1. etaži zgrade (DILATACIJA II) i sastoji se od poslovnog prostora ukupne korisne površine 192,00 m2. </w:t>
            </w:r>
          </w:p>
        </w:tc>
      </w:tr>
      <w:tr w:rsidTr="000C7AE2" w:rsidR="000C7AE2" w:rsidRPr="00CC138E">
        <w:trPr>
          <w:trHeight w:val="903"/>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Suvlasnički dio: 26/1000 ETAŽNO VLASNIŠTVO (E-14)   </w:t>
            </w:r>
            <w:r w:rsidRPr="00CC138E">
              <w:rPr>
                <w:color w:val="000000"/>
              </w:rPr>
              <w:br/>
              <w:t xml:space="preserve"> 1. POSLOVNI PROSTOR PP2/1-1 nalazi se na 2. etaži zgrade (DILATACIJA II) i sastoji se od: poslovnog prostora, predprostora sanitarije, wc muški, wc ženski, wc za osoblje i kuhinje, ukupne korisne površine 212,70 m2. </w:t>
            </w:r>
          </w:p>
        </w:tc>
      </w:tr>
      <w:tr w:rsidTr="000C7AE2" w:rsidR="000C7AE2" w:rsidRPr="00CC138E">
        <w:trPr>
          <w:trHeight w:val="704"/>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Suvlasnički dio: 26/10</w:t>
            </w:r>
            <w:r>
              <w:rPr>
                <w:color w:val="000000"/>
              </w:rPr>
              <w:t xml:space="preserve">00 ETAŽNO VLASNIŠTVO (E-15)   </w:t>
            </w:r>
            <w:r>
              <w:rPr>
                <w:color w:val="000000"/>
              </w:rPr>
              <w:br/>
            </w:r>
            <w:r w:rsidRPr="00CC138E">
              <w:rPr>
                <w:color w:val="000000"/>
              </w:rPr>
              <w:t xml:space="preserve">1. POSLOVNI PROSTOR PP2/1-2 nalazi se na 2. etaži zgrade (DILATACIJA II) i sastoji se od: poslovnog prostora, wc muški, wc ženski, wc za osoblje, ukupne korisne površine 210,40 m2. </w:t>
            </w:r>
          </w:p>
        </w:tc>
      </w:tr>
      <w:tr w:rsidTr="000C7AE2" w:rsidR="000C7AE2" w:rsidRPr="00CC138E">
        <w:trPr>
          <w:trHeight w:val="773"/>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28/1000 ETAŽNO VLASNIŠTVO (E-16)   </w:t>
            </w:r>
            <w:r w:rsidRPr="00CC138E">
              <w:rPr>
                <w:color w:val="000000"/>
              </w:rPr>
              <w:br/>
              <w:t xml:space="preserve"> 1. POSLOVNI PROSTOR PP2/1-3 nalazi se na 2. etaži zgrade (DILATACIJA II) i sastoji se od: poslovnog prostora ukupne korisne površine 231,00 m2. </w:t>
            </w:r>
          </w:p>
        </w:tc>
      </w:tr>
      <w:tr w:rsidTr="000C7AE2" w:rsidR="000C7AE2" w:rsidRPr="00CC138E">
        <w:trPr>
          <w:trHeight w:val="826"/>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24/1000 ETAŽNO VLASNIŠTVO (E-17)   </w:t>
            </w:r>
            <w:r w:rsidRPr="00CC138E">
              <w:rPr>
                <w:color w:val="000000"/>
              </w:rPr>
              <w:br/>
              <w:t xml:space="preserve"> 1. POSLOVNI PROSTOR PP2/1-4 nalazi se na 2. etaži zgrade (DILATACIJA II) i sastoji se od: poslovnog prostora ukupne korisne površine 192,00 m2. </w:t>
            </w:r>
          </w:p>
        </w:tc>
      </w:tr>
      <w:tr w:rsidTr="000C7AE2" w:rsidR="000C7AE2" w:rsidRPr="00CC138E">
        <w:trPr>
          <w:trHeight w:val="71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23/1000 ETAŽNO VLASNIŠTVO (E-18)   </w:t>
            </w:r>
            <w:r w:rsidRPr="00CC138E">
              <w:rPr>
                <w:color w:val="000000"/>
              </w:rPr>
              <w:br/>
              <w:t xml:space="preserve"> 1. POSLOVNI PROSTOR PP3/1-1 nalazi se na 3. etaži zgrade (DILATACIJA II) i sastoji se od: poslovnog prostora, sanitarije ž. i sanitarije m., ukupne korisne površine 186,19 m2.</w:t>
            </w:r>
          </w:p>
        </w:tc>
      </w:tr>
      <w:tr w:rsidTr="000C7AE2" w:rsidR="000C7AE2" w:rsidRPr="00CC138E">
        <w:trPr>
          <w:trHeight w:val="764"/>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19/1000 ETAŽNO VLASNIŠTVO (E-19)   </w:t>
            </w:r>
            <w:r w:rsidRPr="00CC138E">
              <w:rPr>
                <w:color w:val="000000"/>
              </w:rPr>
              <w:br/>
              <w:t xml:space="preserve"> 1. POSLOVNI PROSTOR PP3/1-2 nalazi se na 3. etaži zgrade (DILATACIJA II) i sastoji se od: poslovnog prostora, sanitarije ž. i sanitarije m., ukupne korisne površine 153,22 m2.</w:t>
            </w:r>
          </w:p>
        </w:tc>
      </w:tr>
      <w:tr w:rsidTr="000C7AE2" w:rsidR="000C7AE2" w:rsidRPr="00CC138E">
        <w:trPr>
          <w:trHeight w:val="83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 Suvlasnički dio: 23/1000 ETAŽNO VLASNIŠTVO (E-20)   </w:t>
            </w:r>
            <w:r w:rsidRPr="00CC138E">
              <w:rPr>
                <w:color w:val="000000"/>
              </w:rPr>
              <w:br/>
              <w:t xml:space="preserve"> 1. POSLOVNI PROSTOR PP4/1-1 nalazi se na 4. etaži zgrade (DILATACIJA II) i sastoji se od: poslovnog prostora, sanitarije ž. i sanitarije m., ukupne korisne površine 186,19 m2. </w:t>
            </w:r>
          </w:p>
        </w:tc>
      </w:tr>
      <w:tr w:rsidTr="000C7AE2" w:rsidR="000C7AE2" w:rsidRPr="00CC138E">
        <w:trPr>
          <w:trHeight w:val="70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 Suvlasnički dio: 19/1000 ETAŽNO VLASNIŠTVO (E-21)   </w:t>
            </w:r>
            <w:r w:rsidRPr="00CC138E">
              <w:rPr>
                <w:color w:val="000000"/>
              </w:rPr>
              <w:br/>
              <w:t xml:space="preserve"> 1. POSLOVNI PROSTOR PP4/1-2 nalazi se na 4. etaži zgrade (DILATACIJA II) i sastoji se od: poslovnog prostora, sanitarije ž. i sanitarije m., ukupne korisne površine 153,22 m2. </w:t>
            </w:r>
          </w:p>
        </w:tc>
      </w:tr>
      <w:tr w:rsidTr="000C7AE2" w:rsidR="000C7AE2" w:rsidRPr="00CC138E">
        <w:trPr>
          <w:trHeight w:val="77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22/1000 ETAŽNO VLASNIŠTVO (E-22)   </w:t>
            </w:r>
            <w:r w:rsidRPr="00CC138E">
              <w:rPr>
                <w:color w:val="000000"/>
              </w:rPr>
              <w:br/>
              <w:t xml:space="preserve"> 1. POSLOVNI PROSTOR PP5/1-1 nalazi se na 5. etaži zgrade (DILATACIJA II) i sastoji se od: poslovnog prostora, sanitarije ž. i sanitarije m., ukupne korisne površine 182,52 m2. </w:t>
            </w:r>
          </w:p>
        </w:tc>
      </w:tr>
      <w:tr w:rsidTr="000C7AE2" w:rsidR="000C7AE2" w:rsidRPr="00CC138E">
        <w:trPr>
          <w:trHeight w:val="697"/>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 Suvlasnički dio: 19/1000 ETAŽNO VLASNIŠTVO (E-23)   </w:t>
            </w:r>
            <w:r w:rsidRPr="00CC138E">
              <w:rPr>
                <w:color w:val="000000"/>
              </w:rPr>
              <w:br/>
              <w:t xml:space="preserve"> 1. POSLOVNI PROSTOR PP5/1-2 nalazi se na 5. etaži zgrade (DILATACIJA II) i sastoji se od: poslovnog prostora, sanitarije ž. i sanitarije m., ukupne korisne površine 153,22 m2. </w:t>
            </w:r>
          </w:p>
        </w:tc>
      </w:tr>
      <w:tr w:rsidTr="000C7AE2" w:rsidR="000C7AE2" w:rsidRPr="00CC138E">
        <w:trPr>
          <w:trHeight w:val="75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23/1000 ETAŽNO VLASNIŠTVO (E-24)   </w:t>
            </w:r>
            <w:r w:rsidRPr="00CC138E">
              <w:rPr>
                <w:color w:val="000000"/>
              </w:rPr>
              <w:br/>
              <w:t xml:space="preserve"> 1. POSLOVNI PROSTOR PP6/1-1 nalazi se na 6. etaži zgrade (DILATACIJA II) i sastoji se od: poslovnog prostora, sanitarije ž. i sanitarije m., ukupne korisne površine 186,89 m2. </w:t>
            </w:r>
          </w:p>
        </w:tc>
      </w:tr>
      <w:tr w:rsidTr="000C7AE2" w:rsidR="000C7AE2" w:rsidRPr="00CC138E">
        <w:trPr>
          <w:trHeight w:val="946"/>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46/1000 ETAŽNO VLASNIŠTVO (E-25)   </w:t>
            </w:r>
            <w:r w:rsidRPr="00CC138E">
              <w:rPr>
                <w:color w:val="000000"/>
              </w:rPr>
              <w:br/>
              <w:t xml:space="preserve"> 1. POSLOVNI PROSTOR PP6/1-2 nalazi se na 6. etaži zgrade (DILATACIJA II) i sastoji se od: poslovnog prostora, sanitarije ž. i sanitarije m., sanitarije ž. i sanitarije m. čajne kuhinje, spremišta i predprostora, ukupne korisne površine 374,07 m2. </w:t>
            </w:r>
          </w:p>
        </w:tc>
      </w:tr>
      <w:tr w:rsidTr="000C7AE2" w:rsidR="000C7AE2" w:rsidRPr="00CC138E">
        <w:trPr>
          <w:trHeight w:val="62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23/1000 ETAŽNO VLASNIŠTVO (E-26)   </w:t>
            </w:r>
            <w:r w:rsidRPr="00CC138E">
              <w:rPr>
                <w:color w:val="000000"/>
              </w:rPr>
              <w:br/>
              <w:t xml:space="preserve"> 1. POSLOVNI PROSTOR PP7/1-1 nalazi se na 7. etaži zgrade (DILATACIJA II) i sastoji se od: poslovnog prostora, sanitarije ž. i sanitarije m., ukupne korisne površine 186,89 m2. </w:t>
            </w:r>
          </w:p>
        </w:tc>
      </w:tr>
      <w:tr w:rsidTr="000C7AE2" w:rsidR="000C7AE2" w:rsidRPr="00CC138E">
        <w:trPr>
          <w:trHeight w:val="689"/>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46/1000 ETAŽNO VLASNIŠTVO (E-27)   </w:t>
            </w:r>
            <w:r w:rsidRPr="00CC138E">
              <w:rPr>
                <w:color w:val="000000"/>
              </w:rPr>
              <w:br/>
              <w:t xml:space="preserve"> 1. POSLOVNI PROSTOR PP7/1-2 nalazi se na 7. etaži zgrade (DILATACIJA II) i sastoji se od: poslovnog prostora, sanitarije ž. i sanitarije m., sanitarije ž. i sanitarije m., čajne kuhinje, spremišta i predprostora, ukupne korisne površine 374,07 m2. </w:t>
            </w:r>
          </w:p>
        </w:tc>
      </w:tr>
      <w:tr w:rsidTr="000C7AE2" w:rsidR="000C7AE2" w:rsidRPr="00CC138E">
        <w:trPr>
          <w:trHeight w:val="99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23/1000 ETAŽNO VLASNIŠTVO (E-28)   </w:t>
            </w:r>
            <w:r w:rsidRPr="00CC138E">
              <w:rPr>
                <w:color w:val="000000"/>
              </w:rPr>
              <w:br/>
              <w:t xml:space="preserve"> 1. Poslovni prostor PP8/1-1 nalazi se na 8. etaži zgrade (DILETACIJA II) sastoji se od: poslovnog prostora, sanitarije ž. i sanitarije m. ukupne korisne pov. 186,89 m2. </w:t>
            </w:r>
          </w:p>
        </w:tc>
      </w:tr>
      <w:tr w:rsidTr="000C7AE2" w:rsidR="000C7AE2" w:rsidRPr="00CC138E">
        <w:trPr>
          <w:trHeight w:val="991"/>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Suvlasnički dio: 46/1000 ETAŽNO VLASNIŠTVO (E-29)   </w:t>
            </w:r>
            <w:r w:rsidRPr="00CC138E">
              <w:rPr>
                <w:color w:val="000000"/>
              </w:rPr>
              <w:br/>
              <w:t xml:space="preserve"> 1. Poslovni prostor PP8/1-2 nalazi se na 8. etaži zgrade (DILETACIJA II) sastoji se od: poslovnog prostora, sanitarije ž. i sanitarije m., sanitarije ž. i sanitarije m. čajne kuhinje, spremišta i predprostora ukupne korisne pov. 374,07 m2.</w:t>
            </w:r>
          </w:p>
        </w:tc>
      </w:tr>
      <w:tr w:rsidTr="000C7AE2" w:rsidR="000C7AE2" w:rsidRPr="00CC138E">
        <w:trPr>
          <w:trHeight w:val="796"/>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3/1000 ETAŽNO VLASNIŠTVO (E-30)   </w:t>
            </w:r>
            <w:r w:rsidRPr="00CC138E">
              <w:rPr>
                <w:color w:val="000000"/>
              </w:rPr>
              <w:br/>
              <w:t xml:space="preserve"> 1. Spremišni prostor PP-1/1 nalazi se na razini -1 zgrade (DILETACIJA II) sastoji se od: spremišnog prostora ukupne korisne površine 26,00 m2. </w:t>
            </w:r>
          </w:p>
        </w:tc>
      </w:tr>
      <w:tr w:rsidTr="000C7AE2" w:rsidR="000C7AE2" w:rsidRPr="00CC138E">
        <w:trPr>
          <w:trHeight w:val="78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 Suvlasnički dio: 4/1000 ETAŽNO VLASNIŠTVO (E-31)   </w:t>
            </w:r>
            <w:r w:rsidRPr="00CC138E">
              <w:rPr>
                <w:color w:val="000000"/>
              </w:rPr>
              <w:br/>
              <w:t xml:space="preserve"> 1. Spremišni prostor PP-1/8 nalazi se na razini -1 zgrade (DILETACIJA II) sastoji se od: spremišnog prostora ukupne korisne površine 36,60 m2. </w:t>
            </w:r>
          </w:p>
        </w:tc>
      </w:tr>
      <w:tr w:rsidTr="000C7AE2" w:rsidR="000C7AE2" w:rsidRPr="00CC138E">
        <w:trPr>
          <w:trHeight w:val="78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5/1000 ETAŽNO VLASNIŠTVO (E-32)   </w:t>
            </w:r>
            <w:r w:rsidRPr="00CC138E">
              <w:rPr>
                <w:color w:val="000000"/>
              </w:rPr>
              <w:br/>
              <w:t xml:space="preserve"> 1. Spremišni prostor PP-1/9 nalazi se na razini -1 zgrade DILETACIJA II) sastoji se od: spremišnog prostora ukupne korisne površine 41,90m2. </w:t>
            </w:r>
          </w:p>
        </w:tc>
      </w:tr>
      <w:tr w:rsidTr="000C7AE2" w:rsidR="000C7AE2" w:rsidRPr="00CC138E">
        <w:trPr>
          <w:trHeight w:val="1095"/>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7/1000 ETAŽNO VLASNIŠTVO (E-33)   </w:t>
            </w:r>
            <w:r w:rsidRPr="00CC138E">
              <w:rPr>
                <w:color w:val="000000"/>
              </w:rPr>
              <w:br/>
              <w:t xml:space="preserve"> 1. Stan SP1 nalazi se na 3. etaži zgrade, (DILETACIJA II). sastoji se od: hola, kuhinje, izbe, dnevnog boravka s balgovaonicom, sobe, kupaonice, wc-a i zimskog vrta, ukupne korisne pov. 55,93 m2, te sporednog dijela koji se sastoji od spremišta S1, na etaži -1, površine 2,60 m2. </w:t>
            </w:r>
          </w:p>
        </w:tc>
      </w:tr>
      <w:tr w:rsidTr="000C7AE2" w:rsidR="000C7AE2" w:rsidRPr="00CC138E">
        <w:trPr>
          <w:trHeight w:val="984"/>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 Suvlasnički dio: 4/1000 ETAŽNO VLASNIŠTVO (E-37)   </w:t>
            </w:r>
            <w:r w:rsidRPr="00CC138E">
              <w:rPr>
                <w:color w:val="000000"/>
              </w:rPr>
              <w:br/>
              <w:t xml:space="preserve"> 1. Stan SP5, nalazi se na 3. etaži zgrade (DILETACIJA II), a sastoji se od: ulaznog prostora, kupaonice, ostave, dvnevnog boravka i kuhinje ukupne korisne površine 28,99 m2, te sporednog dijela koji se sastoji od spremišta S5, nalazi se na etaži -1,površine 2,90 m2. </w:t>
            </w:r>
          </w:p>
        </w:tc>
      </w:tr>
      <w:tr w:rsidTr="000C7AE2" w:rsidR="000C7AE2" w:rsidRPr="00CC138E">
        <w:trPr>
          <w:trHeight w:val="121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12/1000 ETAŽNO VLASNIŠTVO (E-41)   </w:t>
            </w:r>
            <w:r w:rsidRPr="00CC138E">
              <w:rPr>
                <w:color w:val="000000"/>
              </w:rPr>
              <w:br/>
              <w:t xml:space="preserve"> 1. Stan SP9, nalazi se na 4. etaži zgrade (DILETACIJA II), a sastoji se od: hola, predprostora, predprostora, kupaonice, wc-a, izbe, sobe, dnevnog boravka, garderobe, kupaonice, sobe i zimskog vrta, ukupne korisne površine 96,71 m2, te sporednog dijela koji se sastoji od spremišta S9, nalazi se na etaži -1,površine 3,20 m2. </w:t>
            </w:r>
          </w:p>
        </w:tc>
      </w:tr>
      <w:tr w:rsidTr="000C7AE2" w:rsidR="000C7AE2" w:rsidRPr="00CC138E">
        <w:trPr>
          <w:trHeight w:val="103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 Suvlasnički dio: 8/1000 ETAŽNO VLASNIŠTVO (E-43)   </w:t>
            </w:r>
            <w:r w:rsidRPr="00CC138E">
              <w:rPr>
                <w:color w:val="000000"/>
              </w:rPr>
              <w:br/>
              <w:t xml:space="preserve"> 1. Stan SP11, nalazi se na 5. etaži zgrade (DILETACIJA II), a sastoji se od: ulaznog prostora, kuhinje, ostave, dnevnog boravka, sobe, kupaonice i zimskog vrta ukupne korisne površine 58,89 m2, te sporednog dijela koji se sastoji od spremišta S11, nalazi se na etaži -1,površine 2, 70 m2.  </w:t>
            </w:r>
          </w:p>
        </w:tc>
      </w:tr>
      <w:tr w:rsidTr="000C7AE2" w:rsidR="000C7AE2" w:rsidRPr="00CC138E">
        <w:trPr>
          <w:trHeight w:val="99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7/1000 ETAŽNO VLASNIŠTVO (E-48)   </w:t>
            </w:r>
            <w:r w:rsidRPr="00CC138E">
              <w:rPr>
                <w:color w:val="000000"/>
              </w:rPr>
              <w:br/>
              <w:t xml:space="preserve"> 1. Stan SP 16, nalazi se na 6. etaži zgrade (DILATACIJA II), sastoji se od ulaznog prostora, kuhinje, ostave, dnevnog boravka, sobe, kupaonice i zimskog vrta ukupne korisne površine 56,85 m2, te sporednog dijela koji se sastoji od spremišta S16, a nalazi se na etaži -1, površine 3,18 m2.  </w:t>
            </w:r>
          </w:p>
        </w:tc>
      </w:tr>
      <w:tr w:rsidTr="000C7AE2" w:rsidR="000C7AE2" w:rsidRPr="00CC138E">
        <w:trPr>
          <w:trHeight w:val="106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7/1000 ETAŽNO VLASNIŠTVO (E-52)   </w:t>
            </w:r>
            <w:r w:rsidRPr="00CC138E">
              <w:rPr>
                <w:color w:val="000000"/>
              </w:rPr>
              <w:br/>
              <w:t xml:space="preserve"> 1. Stan SP 20, nalazi se na 7. etaži zgrade (DILATACIJA II), sastoji se od ulaznog prostora, kuhinje, ostave, dnevnog boravka, sobe, kupaonice i zimskog vrta, ukupne korisne površine 56,85 m2, te sporednog dijela koji se sastoji od spremišta S20, a nalazi se na etaži -1, površine 3,40 m2.  </w:t>
            </w:r>
          </w:p>
        </w:tc>
      </w:tr>
      <w:tr w:rsidTr="000C7AE2" w:rsidR="000C7AE2" w:rsidRPr="00CC138E">
        <w:trPr>
          <w:trHeight w:val="1134"/>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11/1000 ETAŽNO VLASNIŠTVO (E-53)   </w:t>
            </w:r>
            <w:r w:rsidRPr="00CC138E">
              <w:rPr>
                <w:color w:val="000000"/>
              </w:rPr>
              <w:br/>
              <w:t xml:space="preserve"> 1. Stan SP 21, nalazi se na 7. etaži zgrade (DILATACIJA II), sastoji se od ulaznog prostora, dnevnog boravka, kuhinje, ostave, wc-a, kupaonice, predprostora, sobe, sobe i zimskog vrta ukupne korisne površine 90,66 m2, te sporednog dijela koji se sastoji od spremišta S21, a nalazi se na etaži -1, površine 2,70 m2. </w:t>
            </w:r>
          </w:p>
        </w:tc>
      </w:tr>
      <w:tr w:rsidTr="000C7AE2" w:rsidR="000C7AE2" w:rsidRPr="00CC138E">
        <w:trPr>
          <w:trHeight w:val="111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 Suvlasnički dio: 19/1000 ETAŽNO VLASNIŠTVO (E-57)   </w:t>
            </w:r>
            <w:r w:rsidRPr="00CC138E">
              <w:rPr>
                <w:color w:val="000000"/>
              </w:rPr>
              <w:br/>
              <w:t xml:space="preserve"> 1. Stan SP 25, nalazi se na 8. etaži zgrade (DILATACIJA II), sastoji se od ulaznog predprostora, kuhinje, ostave, dnevnog boravka i blagovaonice, sobe, sobe, kupaonice, wc-a, zimskog vrta i zimskog vrta ukupne korisne površine 146,50 m2, te sporednog dijela koji se sastoji od spremišta S25, a nalazi se na etaži -1, površine 5,30 m2. </w:t>
            </w:r>
          </w:p>
        </w:tc>
      </w:tr>
      <w:tr w:rsidTr="000C7AE2" w:rsidR="000C7AE2" w:rsidRPr="00CC138E">
        <w:trPr>
          <w:trHeight w:val="82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 Suvlasnički dio: 3/1000 ETAŽNO VLASNIŠTVO (E-59)   </w:t>
            </w:r>
            <w:r w:rsidRPr="00CC138E">
              <w:rPr>
                <w:color w:val="000000"/>
              </w:rPr>
              <w:br/>
              <w:t xml:space="preserve"> 1. PM 2, na -2. etaži zgrade, mjesto za automobil PM 2-1 površine 15,89 m2 + parkirališno mjesto za motocikl PM 2-2 površine 7,50 m2. </w:t>
            </w:r>
          </w:p>
        </w:tc>
      </w:tr>
      <w:tr w:rsidTr="000C7AE2" w:rsidR="000C7AE2" w:rsidRPr="00CC138E">
        <w:trPr>
          <w:trHeight w:val="806"/>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3/1000 ETAŽNO VLASNIŠTVO (E-60)   </w:t>
            </w:r>
            <w:r w:rsidRPr="00CC138E">
              <w:rPr>
                <w:color w:val="000000"/>
              </w:rPr>
              <w:br/>
              <w:t xml:space="preserve"> 1. PM 3, na -2. etaži zgrade, mjesto za automobil PM 3-1 površine 14,91 m2  + parkirališno mjesto za motocikl PM 3-2 površine 7,50 m2. </w:t>
            </w:r>
          </w:p>
        </w:tc>
      </w:tr>
      <w:tr w:rsidTr="000C7AE2" w:rsidR="000C7AE2" w:rsidRPr="00CC138E">
        <w:trPr>
          <w:trHeight w:val="79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3/1000 ETAŽNO VLASNIŠTVO (E-61)   </w:t>
            </w:r>
            <w:r w:rsidRPr="00CC138E">
              <w:rPr>
                <w:color w:val="000000"/>
              </w:rPr>
              <w:br/>
              <w:t xml:space="preserve"> 1. PM 4, na -2. etaži zgrade, mjesto za automobil PM 4-1 površine 13,64 m2  + parkirališno mjesto za motocikl PM 4-2 površine 7,50 m2. </w:t>
            </w:r>
          </w:p>
        </w:tc>
      </w:tr>
      <w:tr w:rsidTr="000C7AE2" w:rsidR="000C7AE2" w:rsidRPr="00CC138E">
        <w:trPr>
          <w:trHeight w:val="792"/>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3/1000 ETAŽNO VLASNIŠTVO (E-64)   </w:t>
            </w:r>
            <w:r w:rsidRPr="00CC138E">
              <w:rPr>
                <w:color w:val="000000"/>
              </w:rPr>
              <w:br/>
              <w:t xml:space="preserve"> 1. PM 8, na -2. etaži zgrade, mjesto za automobil PM 8-1 površine 13,65 m2  + parkirališno mjesto za motocikl PM 8-2 površine 7,67 m2. </w:t>
            </w:r>
          </w:p>
        </w:tc>
      </w:tr>
      <w:tr w:rsidTr="000C7AE2" w:rsidR="000C7AE2" w:rsidRPr="00CC138E">
        <w:trPr>
          <w:trHeight w:val="778"/>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4/1000 ETAŽNO VLASNIŠTVO (E-65)   </w:t>
            </w:r>
            <w:r w:rsidRPr="00CC138E">
              <w:rPr>
                <w:color w:val="000000"/>
              </w:rPr>
              <w:br/>
              <w:t xml:space="preserve"> 1. PM 9, na -2. etaži zgrade, mjesto za automobil PM 9-1 površine 19,45 m2  + parkirališno mjesto za motocikl PM 9-2 površine 13,93 m2. </w:t>
            </w:r>
          </w:p>
        </w:tc>
      </w:tr>
      <w:tr w:rsidTr="000C7AE2" w:rsidR="000C7AE2" w:rsidRPr="00CC138E">
        <w:trPr>
          <w:trHeight w:val="494"/>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2/1000 ETAŽNO VLASNIŠTVO (E-67)   </w:t>
            </w:r>
            <w:r w:rsidRPr="00CC138E">
              <w:rPr>
                <w:color w:val="000000"/>
              </w:rPr>
              <w:br/>
              <w:t xml:space="preserve"> 1. PM 11, nalazi na -2. etaži zgrade, površine 14,96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2/1000 ETAŽNO VLASNIŠTVO (E-68)   </w:t>
            </w:r>
            <w:r w:rsidRPr="00CC138E">
              <w:rPr>
                <w:color w:val="000000"/>
              </w:rPr>
              <w:br/>
              <w:t xml:space="preserve"> 1. PM 12, nalazi na -2. etaži zgrade, površine 13,38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2/1000 ETAŽNO VLASNIŠTVO (E-70)   </w:t>
            </w:r>
            <w:r w:rsidRPr="00CC138E">
              <w:rPr>
                <w:color w:val="000000"/>
              </w:rPr>
              <w:br/>
              <w:t xml:space="preserve"> 1. PM 14, nalazi na -2. etaži zgrade, površine 13,88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2/1000 ETAŽNO VLASNIŠTVO (E-73)   </w:t>
            </w:r>
            <w:r w:rsidRPr="00CC138E">
              <w:rPr>
                <w:color w:val="000000"/>
              </w:rPr>
              <w:br/>
              <w:t xml:space="preserve"> 1. PM 17, nalazi na -2. etaži zgrade, površine 14,00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2/1000 ETAŽNO VLASNIŠTVO (E-74)   </w:t>
            </w:r>
            <w:r w:rsidRPr="00CC138E">
              <w:rPr>
                <w:color w:val="000000"/>
              </w:rPr>
              <w:br/>
              <w:t xml:space="preserve"> 1. PM 18, nalazi na -2. etaži zgrade, površine 17,50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2/1000 ETAŽNO VLASNIŠTVO (E-75)   </w:t>
            </w:r>
            <w:r w:rsidRPr="00CC138E">
              <w:rPr>
                <w:color w:val="000000"/>
              </w:rPr>
              <w:br/>
              <w:t xml:space="preserve"> 1. PM 19, nalazi na -2. etaži zgrade, površine 13,18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2/1000 ETAŽNO VLASNIŠTVO (E-76)   </w:t>
            </w:r>
            <w:r w:rsidRPr="00CC138E">
              <w:rPr>
                <w:color w:val="000000"/>
              </w:rPr>
              <w:br/>
              <w:t xml:space="preserve"> 1. PM 20, nalazi na -2. etaži zgrade, površine 13,08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2/1000 ETAŽNO VLASNIŠTVO (E-77)   </w:t>
            </w:r>
            <w:r w:rsidRPr="00CC138E">
              <w:rPr>
                <w:color w:val="000000"/>
              </w:rPr>
              <w:br/>
              <w:t xml:space="preserve"> 1. PM 21, nalazi na -2. etaži zgrade, površine 13,55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1/1000 ETAŽNO VLASNIŠTVO (E-78)   </w:t>
            </w:r>
            <w:r w:rsidRPr="00CC138E">
              <w:rPr>
                <w:color w:val="000000"/>
              </w:rPr>
              <w:br/>
              <w:t xml:space="preserve"> 1. PM 22, nalazi na -2. etaži zgrade, površine 11,42 m2.</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1/1000 ETAŽNO VLASNIŠTVO (E-79)   </w:t>
            </w:r>
            <w:r w:rsidRPr="00CC138E">
              <w:rPr>
                <w:color w:val="000000"/>
              </w:rPr>
              <w:br/>
              <w:t xml:space="preserve"> 1. PM 23, nalazi na -2. etaži zgrade, površine 11,82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1/1000 ETAŽNO VLASNIŠTVO (E-80)   </w:t>
            </w:r>
            <w:r w:rsidRPr="00CC138E">
              <w:rPr>
                <w:color w:val="000000"/>
              </w:rPr>
              <w:br/>
              <w:t xml:space="preserve"> 1. PM 24, nalazi na -2. etaži zgrade, površine 12,87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2/1000 ETAŽNO VLASNIŠTVO (E-81)   </w:t>
            </w:r>
            <w:r w:rsidRPr="00CC138E">
              <w:rPr>
                <w:color w:val="000000"/>
              </w:rPr>
              <w:br/>
              <w:t xml:space="preserve"> 1. PM 25, nalazi na -2. etaži zgrade, površine 19,63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2/1000 ETAŽNO VLASNIŠTVO (E-82)   </w:t>
            </w:r>
            <w:r w:rsidRPr="00CC138E">
              <w:rPr>
                <w:color w:val="000000"/>
              </w:rPr>
              <w:br/>
              <w:t xml:space="preserve"> 1. PM 26, nalazi na -2. etaži zgrade, površine 13,10 m2.</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lastRenderedPageBreak/>
              <w:t xml:space="preserve">Suvlasnički dio: 2/1000 ETAŽNO VLASNIŠTVO (E-83)   </w:t>
            </w:r>
            <w:r w:rsidRPr="00CC138E">
              <w:rPr>
                <w:color w:val="000000"/>
              </w:rPr>
              <w:br/>
              <w:t xml:space="preserve"> 1. PM 27, nalazi na -2. etaži zgrade, površine 14,49 m2. </w:t>
            </w:r>
          </w:p>
        </w:tc>
      </w:tr>
      <w:tr w:rsidTr="000C7AE2" w:rsidR="000C7AE2" w:rsidRPr="00CC138E">
        <w:trPr>
          <w:trHeight w:val="630"/>
        </w:trPr>
        <w:tc>
          <w:tcPr>
            <w:tcW w:type="dxa" w:w="9067"/>
            <w:tcBorders>
              <w:top w:space="0" w:sz="4" w:color="auto" w:val="single"/>
              <w:left w:space="0" w:sz="4" w:color="auto" w:val="single"/>
              <w:bottom w:space="0" w:sz="4" w:color="auto" w:val="single"/>
              <w:right w:space="0" w:sz="4" w:color="auto" w:val="single"/>
            </w:tcBorders>
            <w:hideMark/>
          </w:tcPr>
          <w:p w:rsidRDefault="000C7AE2" w:rsidP="000C7AE2" w:rsidR="000C7AE2" w:rsidRPr="00CC138E">
            <w:pPr>
              <w:rPr>
                <w:color w:val="000000"/>
              </w:rPr>
            </w:pPr>
            <w:r w:rsidRPr="00CC138E">
              <w:rPr>
                <w:color w:val="000000"/>
              </w:rPr>
              <w:t xml:space="preserve">Suvlasnički dio: 2/1000 ETAŽNO VLASNIŠTVO (E-84)   </w:t>
            </w:r>
            <w:r w:rsidRPr="00CC138E">
              <w:rPr>
                <w:color w:val="000000"/>
              </w:rPr>
              <w:br/>
              <w:t xml:space="preserve"> 1. PM 28, nalazi na -2. etaži zgrade, površine 14,00 m2. </w:t>
            </w:r>
          </w:p>
        </w:tc>
      </w:tr>
    </w:tbl>
    <w:p w:rsidRDefault="000C7AE2" w:rsidP="000C7AE2" w:rsidR="000C7AE2" w:rsidRPr="00CC138E">
      <w:pPr>
        <w:pStyle w:val="Bezproreda1"/>
        <w:jc w:val="both"/>
        <w:rPr>
          <w:rFonts w:hAnsi="Times New Roman" w:ascii="Times New Roman"/>
          <w:b/>
          <w:bCs/>
          <w:color w:val="000000"/>
          <w:sz w:val="24"/>
          <w:szCs w:val="24"/>
        </w:rPr>
      </w:pPr>
    </w:p>
    <w:p w:rsidRDefault="000C7AE2" w:rsidP="000C7AE2" w:rsidR="000C7AE2">
      <w:pPr>
        <w:pStyle w:val="Bezproreda1"/>
        <w:jc w:val="both"/>
        <w:rPr>
          <w:rFonts w:hAnsi="Times New Roman" w:ascii="Times New Roman"/>
          <w:b/>
          <w:bCs/>
          <w:color w:val="000000"/>
          <w:sz w:val="24"/>
          <w:szCs w:val="24"/>
        </w:rPr>
      </w:pPr>
      <w:r w:rsidRPr="00CC138E">
        <w:rPr>
          <w:rFonts w:hAnsi="Times New Roman" w:ascii="Times New Roman"/>
          <w:b/>
          <w:bCs/>
          <w:color w:val="000000"/>
          <w:sz w:val="24"/>
          <w:szCs w:val="24"/>
        </w:rPr>
        <w:t>kao funkcionalne cjeline.</w:t>
      </w:r>
    </w:p>
    <w:p w:rsidRDefault="000C7AE2" w:rsidP="000C7AE2" w:rsidR="000C7AE2" w:rsidRPr="00CC138E">
      <w:pPr>
        <w:pStyle w:val="Bezproreda1"/>
        <w:jc w:val="both"/>
        <w:rPr>
          <w:rFonts w:hAnsi="Times New Roman" w:ascii="Times New Roman"/>
          <w:b/>
          <w:bCs/>
          <w:color w:val="000000"/>
          <w:sz w:val="24"/>
          <w:szCs w:val="24"/>
        </w:rPr>
      </w:pPr>
    </w:p>
    <w:p w:rsidRDefault="000C7AE2" w:rsidP="000C7AE2" w:rsidR="000C7AE2" w:rsidRPr="00CC138E">
      <w:pPr>
        <w:pStyle w:val="Bezproreda1"/>
        <w:jc w:val="both"/>
        <w:rPr>
          <w:rFonts w:hAnsi="Times New Roman" w:ascii="Times New Roman"/>
          <w:bCs/>
          <w:color w:val="000000"/>
          <w:sz w:val="24"/>
          <w:szCs w:val="24"/>
        </w:rPr>
      </w:pPr>
      <w:r w:rsidRPr="00CC138E">
        <w:rPr>
          <w:rFonts w:hAnsi="Times New Roman" w:ascii="Times New Roman"/>
          <w:bCs/>
          <w:color w:val="000000"/>
          <w:sz w:val="24"/>
          <w:szCs w:val="24"/>
        </w:rPr>
        <w:t xml:space="preserve">Na navedenim nekretninama upisano je razlučno pravo u korist razlučnog vjerovnika </w:t>
      </w:r>
      <w:r>
        <w:rPr>
          <w:rFonts w:hAnsi="Times New Roman" w:ascii="Times New Roman"/>
          <w:bCs/>
          <w:color w:val="000000"/>
          <w:sz w:val="24"/>
          <w:szCs w:val="24"/>
        </w:rPr>
        <w:t>V.M.Business Development d.o.o. Osijek, Ivana Gundulića 36 b.</w:t>
      </w:r>
    </w:p>
    <w:p w:rsidRDefault="000C7AE2" w:rsidP="00E67B91" w:rsidR="000C7AE2">
      <w:pPr>
        <w:jc w:val="both"/>
      </w:pPr>
    </w:p>
    <w:p w:rsidRDefault="000C7AE2" w:rsidP="00E67B91" w:rsidR="000C7AE2">
      <w:pPr>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pod točkom I 1. ovog zaključka iznosi</w:t>
      </w:r>
      <w:r w:rsidR="008021E8">
        <w:t xml:space="preserve"> 22.136.000,00</w:t>
      </w:r>
      <w:r w:rsidR="00F85237">
        <w:t xml:space="preserve"> </w:t>
      </w:r>
      <w:r w:rsidR="00E368BA">
        <w:t xml:space="preserve">kn, </w:t>
      </w:r>
      <w:r w:rsidR="003E69DA">
        <w:t>bez PDV-a,</w:t>
      </w:r>
    </w:p>
    <w:p w:rsidRDefault="006143EE" w:rsidP="006143EE" w:rsidR="006143EE">
      <w:pPr>
        <w:pStyle w:val="Odlomakpopisa"/>
        <w:numPr>
          <w:ilvl w:val="0"/>
          <w:numId w:val="12"/>
        </w:numPr>
        <w:jc w:val="both"/>
      </w:pPr>
      <w:r>
        <w:t>pod točkom I 2</w:t>
      </w:r>
      <w:r w:rsidRPr="006143EE">
        <w:t xml:space="preserve">. ovog zaključka iznosi </w:t>
      </w:r>
      <w:r w:rsidR="008021E8">
        <w:t xml:space="preserve">44.918.000,00 kn, </w:t>
      </w:r>
      <w:r w:rsidR="003E69DA">
        <w:t>bez PDV-a.</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120DBC" w:rsidP="008459B4" w:rsidR="00E67B91">
      <w:pPr>
        <w:ind w:firstLine="708"/>
        <w:jc w:val="both"/>
      </w:pPr>
      <w:r>
        <w:t>a)</w:t>
      </w:r>
      <w:r>
        <w:tab/>
      </w:r>
      <w:r w:rsidR="00E67B91">
        <w:t>Nekretnine iz točke I 1. ovog zaključka ne mogu se prodavati:</w:t>
      </w:r>
    </w:p>
    <w:p w:rsidRDefault="00E67B91" w:rsidP="008021E8" w:rsidR="00CA147A">
      <w:pPr>
        <w:ind w:left="1068"/>
        <w:jc w:val="both"/>
      </w:pPr>
      <w:r>
        <w:t xml:space="preserve">- na prvoj dražbi ispod </w:t>
      </w:r>
      <w:r w:rsidR="008021E8">
        <w:t>16.602</w:t>
      </w:r>
      <w:r w:rsidR="003E69DA">
        <w:t xml:space="preserve">.000,00 </w:t>
      </w:r>
      <w:r>
        <w:t>kn</w:t>
      </w:r>
      <w:r w:rsidR="003E69DA">
        <w:t>, bez PDV-a</w:t>
      </w:r>
      <w:r w:rsidR="00023B99">
        <w:t>,</w:t>
      </w:r>
      <w:r w:rsidR="009F443F">
        <w:t xml:space="preserve">  odnosno ¾ </w:t>
      </w:r>
      <w:r w:rsidR="009F443F" w:rsidRPr="009F443F">
        <w:t>utvrđene vrijednosti nekretnina iz točke II ovog zaključka,</w:t>
      </w:r>
    </w:p>
    <w:p w:rsidRDefault="00023B99" w:rsidP="008459B4" w:rsidR="00023B99">
      <w:pPr>
        <w:ind w:left="1068"/>
        <w:jc w:val="both"/>
      </w:pPr>
      <w:r>
        <w:t xml:space="preserve">- na drugoj dražbi ispod </w:t>
      </w:r>
      <w:r w:rsidR="003E69DA">
        <w:t>11.068.000,00, bez PDV-a</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9F443F">
        <w:t xml:space="preserve"> </w:t>
      </w:r>
      <w:r w:rsidR="003E69DA">
        <w:t>5.534.</w:t>
      </w:r>
      <w:r w:rsidR="008F70EA">
        <w:t xml:space="preserve">000,00 kn, bez PDV-a,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120DBC" w:rsidP="00D254D4" w:rsidR="00D254D4">
      <w:pPr>
        <w:ind w:firstLine="708"/>
        <w:jc w:val="both"/>
      </w:pPr>
      <w:r>
        <w:t xml:space="preserve">b) </w:t>
      </w:r>
      <w:r>
        <w:tab/>
      </w:r>
      <w:r w:rsidR="00D254D4">
        <w:t>Nekretnine iz točke I 2. ovog zaključka ne mogu se prodavati:</w:t>
      </w:r>
    </w:p>
    <w:p w:rsidRDefault="008F70EA" w:rsidP="008F70EA" w:rsidR="008F70EA">
      <w:pPr>
        <w:ind w:left="1068"/>
        <w:jc w:val="both"/>
      </w:pPr>
      <w:r>
        <w:t xml:space="preserve">- na prvoj dražbi ispod 33.688.500,00 kn, bez PDV-a,  odnosno ¾ </w:t>
      </w:r>
      <w:r w:rsidRPr="009F443F">
        <w:t>utvrđene vrijednosti nekretnina iz točke II ovog zaključka,</w:t>
      </w:r>
    </w:p>
    <w:p w:rsidRDefault="008F70EA" w:rsidP="008F70EA" w:rsidR="008F70EA">
      <w:pPr>
        <w:ind w:left="1068"/>
        <w:jc w:val="both"/>
      </w:pPr>
      <w:r>
        <w:t xml:space="preserve">- na drugoj dražbi ispod 22.459.000,00, bez PDV-a, odnosno ½ </w:t>
      </w:r>
      <w:r w:rsidRPr="009F443F">
        <w:t xml:space="preserve"> utvrđene vrijednosti nekretnina iz točke II ovog zaključka,</w:t>
      </w:r>
    </w:p>
    <w:p w:rsidRDefault="008F70EA" w:rsidP="008F70EA" w:rsidR="008F70EA">
      <w:pPr>
        <w:ind w:left="1068"/>
        <w:jc w:val="both"/>
      </w:pPr>
      <w:r>
        <w:t>- na trećoj dražbi ispod 11.229.500,00 kn, bez PDV-a,  odnosno 1/4  utvrđene vrijednosti nekretnina iz točke II ovog zaključka.</w:t>
      </w:r>
    </w:p>
    <w:p w:rsidRDefault="00E67B91" w:rsidP="00120DBC" w:rsidR="00E67B91">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8F70EA">
        <w:t xml:space="preserve">e u točkama I-1. i </w:t>
      </w:r>
      <w:r w:rsidR="0012415D">
        <w:t xml:space="preserve"> I-2</w:t>
      </w:r>
      <w:r w:rsidR="008F70EA">
        <w:t>. p</w:t>
      </w:r>
      <w:r>
        <w:t>rodaju</w:t>
      </w:r>
      <w:r w:rsidR="00F97AB9">
        <w:t xml:space="preserve"> se</w:t>
      </w:r>
      <w:r>
        <w:t xml:space="preserve"> po početnoj cijeni od 1,00 kn.</w:t>
      </w:r>
    </w:p>
    <w:p w:rsidRDefault="003F6842" w:rsidP="003F6842" w:rsidR="003F6842">
      <w:pPr>
        <w:pStyle w:val="Odlomakpopisa"/>
        <w:ind w:left="1068"/>
        <w:jc w:val="both"/>
      </w:pPr>
    </w:p>
    <w:p w:rsidRDefault="00E67B91" w:rsidP="00F97AB9" w:rsidR="00CF1D09">
      <w:pPr>
        <w:pStyle w:val="Odlomakpopisa"/>
        <w:numPr>
          <w:ilvl w:val="0"/>
          <w:numId w:val="16"/>
        </w:numPr>
        <w:jc w:val="both"/>
      </w:pPr>
      <w:r>
        <w:t>Prikupljanje ponuda traje 10 radnih dana. Ako se na prvoj elektroničkoj javnoj dražbi ne prikupi niti jedna valjana ponuda, druga elektronička javna dražba počinje</w:t>
      </w:r>
      <w:r w:rsidR="00CF1D09">
        <w:t xml:space="preserve">  o</w:t>
      </w:r>
      <w:r>
        <w:t xml:space="preserve">bjavom poziva </w:t>
      </w:r>
      <w:r w:rsidR="00CF1D09">
        <w:t xml:space="preserve">  </w:t>
      </w:r>
      <w:r>
        <w:t xml:space="preserve">za </w:t>
      </w:r>
      <w:r w:rsidR="00CF1D09">
        <w:t xml:space="preserve">  </w:t>
      </w:r>
      <w:r>
        <w:t>sudjelovanje</w:t>
      </w:r>
      <w:r w:rsidR="00CF1D09">
        <w:t xml:space="preserve"> </w:t>
      </w:r>
      <w:r>
        <w:t xml:space="preserve"> prvog </w:t>
      </w:r>
      <w:r w:rsidR="00CF1D09">
        <w:t xml:space="preserve">  </w:t>
      </w:r>
      <w:r>
        <w:t>dana</w:t>
      </w:r>
      <w:r w:rsidR="00CF1D09">
        <w:t xml:space="preserve">  </w:t>
      </w:r>
      <w:r>
        <w:t xml:space="preserve"> nakon završetka prve </w:t>
      </w:r>
    </w:p>
    <w:p w:rsidRDefault="00CF1D09" w:rsidP="00CF1D09" w:rsidR="00CF1D09">
      <w:pPr>
        <w:pStyle w:val="Odlomakpopisa"/>
      </w:pPr>
    </w:p>
    <w:p w:rsidRDefault="00CF1D09" w:rsidP="00CF1D09" w:rsidR="00CF1D09">
      <w:pPr>
        <w:pStyle w:val="Odlomakpopisa"/>
        <w:ind w:left="1068"/>
        <w:jc w:val="both"/>
      </w:pPr>
    </w:p>
    <w:p w:rsidRDefault="00CF1D09" w:rsidP="00CF1D09" w:rsidR="00CF1D09">
      <w:pPr>
        <w:pStyle w:val="Odlomakpopisa"/>
        <w:ind w:left="1068"/>
        <w:jc w:val="both"/>
      </w:pPr>
    </w:p>
    <w:p w:rsidRDefault="00CF1D09" w:rsidP="00CF1D09" w:rsidR="00CF1D09">
      <w:pPr>
        <w:jc w:val="both"/>
      </w:pPr>
    </w:p>
    <w:p w:rsidRDefault="00E67B91" w:rsidP="00CF1D09" w:rsidR="00E67B91">
      <w:pPr>
        <w:pStyle w:val="Odlomakpopisa"/>
        <w:ind w:left="1068"/>
        <w:jc w:val="both"/>
      </w:pPr>
      <w:r>
        <w:t xml:space="preserve">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točka</w:t>
      </w:r>
      <w:r w:rsidR="008F70EA">
        <w:t xml:space="preserve">ma I-1. i  I-2. </w:t>
      </w:r>
      <w:r w:rsidR="00E67B91">
        <w:t xml:space="preserve"> 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w:t>
      </w:r>
      <w:r w:rsidR="00C241AF">
        <w:t>no dale jamčevinu u visini od 5</w:t>
      </w:r>
      <w:r>
        <w:t xml:space="preserve">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F97AB9" w:rsidR="00CF1D09">
      <w:pPr>
        <w:pStyle w:val="Odlomakpopisa"/>
        <w:numPr>
          <w:ilvl w:val="0"/>
          <w:numId w:val="16"/>
        </w:numPr>
        <w:jc w:val="both"/>
      </w:pPr>
      <w:r>
        <w:t>Ako kupac u određenom roku ne položi kupovninu, a ne postoje uvjeti za dosudu nekretnine kupcu</w:t>
      </w:r>
      <w:r w:rsidR="00CF1D09">
        <w:t xml:space="preserve">  </w:t>
      </w:r>
      <w:r>
        <w:t xml:space="preserve"> koji</w:t>
      </w:r>
      <w:r w:rsidR="00CF1D09">
        <w:t xml:space="preserve"> </w:t>
      </w:r>
      <w:r>
        <w:t xml:space="preserve"> su </w:t>
      </w:r>
      <w:r w:rsidR="00CF1D09">
        <w:t xml:space="preserve"> </w:t>
      </w:r>
      <w:r>
        <w:t xml:space="preserve">ponudili </w:t>
      </w:r>
      <w:r w:rsidR="00CF1D09">
        <w:t xml:space="preserve"> </w:t>
      </w:r>
      <w:r>
        <w:t xml:space="preserve">nižu cijenu prema odredbi članka </w:t>
      </w:r>
    </w:p>
    <w:p w:rsidRDefault="00CF1D09" w:rsidP="00CF1D09" w:rsidR="00CF1D09">
      <w:pPr>
        <w:pStyle w:val="Odlomakpopisa"/>
      </w:pPr>
    </w:p>
    <w:p w:rsidRDefault="00CF1D09" w:rsidP="00CF1D09" w:rsidR="00CF1D09">
      <w:pPr>
        <w:pStyle w:val="Odlomakpopisa"/>
        <w:ind w:left="1068"/>
        <w:jc w:val="both"/>
      </w:pPr>
    </w:p>
    <w:p w:rsidRDefault="00CF1D09" w:rsidP="00CF1D09" w:rsidR="00CF1D09">
      <w:pPr>
        <w:pStyle w:val="Odlomakpopisa"/>
        <w:ind w:left="1068"/>
        <w:jc w:val="both"/>
      </w:pPr>
    </w:p>
    <w:p w:rsidRDefault="00CF1D09" w:rsidP="00CF1D09" w:rsidR="00CF1D09">
      <w:pPr>
        <w:pStyle w:val="Odlomakpopisa"/>
        <w:ind w:left="1068"/>
        <w:jc w:val="both"/>
      </w:pPr>
    </w:p>
    <w:p w:rsidRDefault="00097CCB" w:rsidP="00CF1D09" w:rsidR="008742E0">
      <w:pPr>
        <w:pStyle w:val="Odlomakpopisa"/>
        <w:ind w:left="1068"/>
        <w:jc w:val="both"/>
      </w:pPr>
      <w:r>
        <w:t>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stečajni</w:t>
      </w:r>
      <w:r>
        <w:t xml:space="preserve">m </w:t>
      </w:r>
      <w:r w:rsidR="002E0C96">
        <w:t xml:space="preserve">upraviteljem </w:t>
      </w:r>
      <w:r w:rsidR="00C241AF">
        <w:t xml:space="preserve"> Zoran Subotić odvjetnik iz Belog Manastira,</w:t>
      </w:r>
      <w:r w:rsidR="00D72129">
        <w:t xml:space="preserve"> broj mobitela 09825</w:t>
      </w:r>
      <w:r w:rsidR="00C241AF">
        <w:t xml:space="preserve">3898.      </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12415D">
        <w:t xml:space="preserve"> 1</w:t>
      </w:r>
      <w:r w:rsidR="00C241AF">
        <w:t xml:space="preserve">6. svibanj 2018. </w:t>
      </w:r>
      <w:r w:rsidR="00096629">
        <w:t xml:space="preserve"> </w:t>
      </w:r>
    </w:p>
    <w:p w:rsidRDefault="00B95AC7" w:rsidP="00CF1D09" w:rsidR="00723D92">
      <w:pPr>
        <w:pStyle w:val="Tijeloteksta"/>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A10C19" w:rsidP="00723D92" w:rsidR="00A10C19">
      <w:pPr>
        <w:pStyle w:val="Tijeloteksta"/>
        <w:ind w:left="360"/>
        <w:jc w:val="left"/>
      </w:pPr>
    </w:p>
    <w:p w:rsidRDefault="00285A77" w:rsidP="004571BF" w:rsidR="00285A77">
      <w:pPr>
        <w:pStyle w:val="Tijeloteksta"/>
        <w:jc w:val="left"/>
      </w:pPr>
    </w:p>
    <w:p w:rsidRDefault="00285A77" w:rsidP="004571BF" w:rsidR="00285A77">
      <w:pPr>
        <w:pStyle w:val="Tijeloteksta"/>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CA147A" w:rsidP="00CA147A" w:rsidR="00CA147A">
      <w:pPr>
        <w:pStyle w:val="Tijeloteksta"/>
        <w:numPr>
          <w:ilvl w:val="0"/>
          <w:numId w:val="10"/>
        </w:numPr>
        <w:jc w:val="left"/>
      </w:pPr>
      <w:r>
        <w:t xml:space="preserve">Stečajni upravitelj </w:t>
      </w:r>
      <w:r w:rsidR="00C241AF">
        <w:t>Zoran Subotić</w:t>
      </w:r>
    </w:p>
    <w:p w:rsidRDefault="00CA147A" w:rsidP="00CB18E7" w:rsidR="00CA147A">
      <w:pPr>
        <w:pStyle w:val="Tijeloteksta"/>
        <w:numPr>
          <w:ilvl w:val="0"/>
          <w:numId w:val="10"/>
        </w:numPr>
        <w:jc w:val="left"/>
      </w:pPr>
      <w:r>
        <w:t>razlučni vjerovnik</w:t>
      </w:r>
      <w:r w:rsidR="00C241AF">
        <w:t xml:space="preserve"> </w:t>
      </w:r>
      <w:r w:rsidR="00CB18E7">
        <w:t>V. M. business development d.o.o. Osijek -  odvjetnica Mirela Džoja   Petrlić</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CB18E7">
        <w:t xml:space="preserve">tečajnom postupku, </w:t>
      </w:r>
      <w:r w:rsidR="00CA147A">
        <w:t xml:space="preserve"> zk. izvatke</w:t>
      </w:r>
      <w:r w:rsidR="00CB18E7">
        <w:t xml:space="preserve"> i rješenje o prodaji sa klauzulom pravomoćnosti</w:t>
      </w:r>
    </w:p>
    <w:p w:rsidRDefault="00514483" w:rsidP="00B95AC7" w:rsidR="00514483">
      <w:pPr>
        <w:numPr>
          <w:ilvl w:val="0"/>
          <w:numId w:val="10"/>
        </w:numPr>
        <w:jc w:val="both"/>
      </w:pPr>
      <w:r>
        <w:t>mrežna stranica e-oglasna ploča suda</w:t>
      </w:r>
    </w:p>
    <w:p w:rsidRDefault="00C326EC" w:rsidP="00CB18E7" w:rsidR="00C326EC">
      <w:pPr>
        <w:ind w:left="360"/>
        <w:jc w:val="both"/>
      </w:pP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7AE2" w:rsidP="00514483" w:rsidR="000C7AE2">
      <w:r>
        <w:separator/>
      </w:r>
    </w:p>
  </w:endnote>
  <w:endnote w:id="0" w:type="continuationSeparator">
    <w:p w:rsidRDefault="000C7AE2" w:rsidP="00514483" w:rsidR="000C7A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7AE2" w:rsidP="00514483" w:rsidR="000C7AE2">
      <w:r>
        <w:separator/>
      </w:r>
    </w:p>
  </w:footnote>
  <w:footnote w:id="0" w:type="continuationSeparator">
    <w:p w:rsidRDefault="000C7AE2" w:rsidP="00514483" w:rsidR="000C7A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0C7AE2" w:rsidR="000C7AE2">
        <w:pPr>
          <w:pStyle w:val="Zaglavlje"/>
          <w:jc w:val="center"/>
        </w:pPr>
        <w:r>
          <w:fldChar w:fldCharType="begin"/>
        </w:r>
        <w:r>
          <w:instrText>PAGE   \* MERGEFORMAT</w:instrText>
        </w:r>
        <w:r>
          <w:fldChar w:fldCharType="separate"/>
        </w:r>
        <w:r w:rsidR="007160D5">
          <w:rPr>
            <w:noProof/>
          </w:rPr>
          <w:t>18</w:t>
        </w:r>
        <w:r>
          <w:fldChar w:fldCharType="end"/>
        </w:r>
      </w:p>
    </w:sdtContent>
  </w:sdt>
  <w:p w:rsidRDefault="000C7AE2" w:rsidR="000C7AE2">
    <w:pPr>
      <w:pStyle w:val="Zaglavlje"/>
    </w:pPr>
  </w:p>
  <w:p w:rsidRDefault="000C7AE2" w:rsidR="000C7AE2">
    <w:pPr>
      <w:pStyle w:val="Zaglavlje"/>
    </w:pPr>
  </w:p>
  <w:p w:rsidRDefault="000C7AE2" w:rsidP="008459B4" w:rsidR="000C7AE2">
    <w:pPr>
      <w:pStyle w:val="Zaglavlje"/>
      <w:jc w:val="right"/>
    </w:pPr>
    <w:r>
      <w:t>13 St-495/17-39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9C2705"/>
    <w:multiLevelType w:val="hybridMultilevel"/>
    <w:tmpl w:val="E8885AFC"/>
    <w:lvl w:tplc="863E57D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E321F2"/>
    <w:multiLevelType w:val="hybridMultilevel"/>
    <w:tmpl w:val="22789FE6"/>
    <w:lvl w:tplc="CA48B728"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7">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4"/>
  </w:num>
  <w:num w:numId="2">
    <w:abstractNumId w:val="7"/>
  </w:num>
  <w:num w:numId="3">
    <w:abstractNumId w:val="16"/>
  </w:num>
  <w:num w:numId="4">
    <w:abstractNumId w:val="5"/>
  </w:num>
  <w:num w:numId="5">
    <w:abstractNumId w:val="2"/>
  </w:num>
  <w:num w:numId="6">
    <w:abstractNumId w:val="15"/>
  </w:num>
  <w:num w:numId="7">
    <w:abstractNumId w:val="8"/>
  </w:num>
  <w:num w:numId="8">
    <w:abstractNumId w:val="13"/>
  </w:num>
  <w:num w:numId="9">
    <w:abstractNumId w:val="12"/>
  </w:num>
  <w:num w:numId="10">
    <w:abstractNumId w:val="0"/>
  </w:num>
  <w:num w:numId="11">
    <w:abstractNumId w:val="9"/>
  </w:num>
  <w:num w:numId="12">
    <w:abstractNumId w:val="17"/>
  </w:num>
  <w:num w:numId="13">
    <w:abstractNumId w:val="4"/>
  </w:num>
  <w:num w:numId="14">
    <w:abstractNumId w:val="6"/>
  </w:num>
  <w:num w:numId="15">
    <w:abstractNumId w:val="10"/>
  </w:num>
  <w:num w:numId="16">
    <w:abstractNumId w:val="1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535EA"/>
    <w:rsid w:val="0006796D"/>
    <w:rsid w:val="00077C9D"/>
    <w:rsid w:val="00091B4B"/>
    <w:rsid w:val="00096629"/>
    <w:rsid w:val="00097CCB"/>
    <w:rsid w:val="000A645E"/>
    <w:rsid w:val="000C7AE2"/>
    <w:rsid w:val="000E762A"/>
    <w:rsid w:val="000F03E7"/>
    <w:rsid w:val="00102060"/>
    <w:rsid w:val="00120DBC"/>
    <w:rsid w:val="0012415D"/>
    <w:rsid w:val="001437B2"/>
    <w:rsid w:val="00154550"/>
    <w:rsid w:val="0017271D"/>
    <w:rsid w:val="00173F18"/>
    <w:rsid w:val="001B1372"/>
    <w:rsid w:val="001C73F4"/>
    <w:rsid w:val="001C7F1E"/>
    <w:rsid w:val="001E375C"/>
    <w:rsid w:val="00221A8A"/>
    <w:rsid w:val="00232B4D"/>
    <w:rsid w:val="00267D26"/>
    <w:rsid w:val="00285A77"/>
    <w:rsid w:val="00295D83"/>
    <w:rsid w:val="002A2AF5"/>
    <w:rsid w:val="002D2610"/>
    <w:rsid w:val="002E0C96"/>
    <w:rsid w:val="002E3600"/>
    <w:rsid w:val="002F144D"/>
    <w:rsid w:val="002F66FE"/>
    <w:rsid w:val="00302983"/>
    <w:rsid w:val="00342079"/>
    <w:rsid w:val="003612A7"/>
    <w:rsid w:val="00375C7E"/>
    <w:rsid w:val="003924AF"/>
    <w:rsid w:val="003D02B1"/>
    <w:rsid w:val="003E69DA"/>
    <w:rsid w:val="003F064D"/>
    <w:rsid w:val="003F6842"/>
    <w:rsid w:val="00410DAA"/>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C2720"/>
    <w:rsid w:val="006D3BD7"/>
    <w:rsid w:val="006F7532"/>
    <w:rsid w:val="00705FE8"/>
    <w:rsid w:val="007160D5"/>
    <w:rsid w:val="00723D92"/>
    <w:rsid w:val="0073010A"/>
    <w:rsid w:val="00766D29"/>
    <w:rsid w:val="0077329E"/>
    <w:rsid w:val="0078009A"/>
    <w:rsid w:val="00796AED"/>
    <w:rsid w:val="007A4540"/>
    <w:rsid w:val="008021E8"/>
    <w:rsid w:val="00802268"/>
    <w:rsid w:val="00814537"/>
    <w:rsid w:val="00817C66"/>
    <w:rsid w:val="008459B4"/>
    <w:rsid w:val="00860129"/>
    <w:rsid w:val="008742E0"/>
    <w:rsid w:val="00875548"/>
    <w:rsid w:val="008A66B9"/>
    <w:rsid w:val="008C6D5E"/>
    <w:rsid w:val="008C71F8"/>
    <w:rsid w:val="008F70EA"/>
    <w:rsid w:val="00901EF5"/>
    <w:rsid w:val="00937840"/>
    <w:rsid w:val="00956241"/>
    <w:rsid w:val="0096056A"/>
    <w:rsid w:val="00964BCC"/>
    <w:rsid w:val="00980E4D"/>
    <w:rsid w:val="00992548"/>
    <w:rsid w:val="009A412B"/>
    <w:rsid w:val="009B40D7"/>
    <w:rsid w:val="009B46D8"/>
    <w:rsid w:val="009C670C"/>
    <w:rsid w:val="009F443F"/>
    <w:rsid w:val="00A07CA2"/>
    <w:rsid w:val="00A10C19"/>
    <w:rsid w:val="00A46436"/>
    <w:rsid w:val="00A652D8"/>
    <w:rsid w:val="00AA1A7A"/>
    <w:rsid w:val="00AA6B6E"/>
    <w:rsid w:val="00AD2599"/>
    <w:rsid w:val="00AD6ECD"/>
    <w:rsid w:val="00AF210C"/>
    <w:rsid w:val="00B24B41"/>
    <w:rsid w:val="00B32873"/>
    <w:rsid w:val="00B659E8"/>
    <w:rsid w:val="00B82540"/>
    <w:rsid w:val="00B95AC7"/>
    <w:rsid w:val="00B95B20"/>
    <w:rsid w:val="00BB72D3"/>
    <w:rsid w:val="00BE111B"/>
    <w:rsid w:val="00BE33FF"/>
    <w:rsid w:val="00C2016D"/>
    <w:rsid w:val="00C241AF"/>
    <w:rsid w:val="00C326EC"/>
    <w:rsid w:val="00C3711F"/>
    <w:rsid w:val="00C632A6"/>
    <w:rsid w:val="00C669C1"/>
    <w:rsid w:val="00C81C0A"/>
    <w:rsid w:val="00CA01EF"/>
    <w:rsid w:val="00CA147A"/>
    <w:rsid w:val="00CB18E7"/>
    <w:rsid w:val="00CF1D09"/>
    <w:rsid w:val="00CF37F4"/>
    <w:rsid w:val="00D24D2F"/>
    <w:rsid w:val="00D254D4"/>
    <w:rsid w:val="00D278CB"/>
    <w:rsid w:val="00D72129"/>
    <w:rsid w:val="00D97782"/>
    <w:rsid w:val="00DA4636"/>
    <w:rsid w:val="00E23AF8"/>
    <w:rsid w:val="00E26872"/>
    <w:rsid w:val="00E368BA"/>
    <w:rsid w:val="00E42F4D"/>
    <w:rsid w:val="00E50D20"/>
    <w:rsid w:val="00E60C19"/>
    <w:rsid w:val="00E67B91"/>
    <w:rsid w:val="00E96356"/>
    <w:rsid w:val="00EA028A"/>
    <w:rsid w:val="00EA5B1A"/>
    <w:rsid w:val="00ED4C16"/>
    <w:rsid w:val="00F36B85"/>
    <w:rsid w:val="00F44208"/>
    <w:rsid w:val="00F46E60"/>
    <w:rsid w:val="00F65B43"/>
    <w:rsid w:val="00F73514"/>
    <w:rsid w:val="00F82537"/>
    <w:rsid w:val="00F83779"/>
    <w:rsid w:val="00F85237"/>
    <w:rsid w:val="00F97AB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uiPriority w:val="34"/>
    <w:qFormat/>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Bezproreda1" w:type="paragraph">
    <w:name w:val="Bez proreda1"/>
    <w:uiPriority w:val="1"/>
    <w:qFormat/>
    <w:rsid w:val="000C7AE2"/>
    <w:rPr>
      <w:rFonts w:eastAsia="Calibri" w:hAnsi="Calibri" w:ascii="Calibri"/>
      <w:sz w:val="22"/>
      <w:szCs w:val="22"/>
      <w:lang w:eastAsia="en-US"/>
    </w:rPr>
  </w:style>
  <w:style w:styleId="Tekstrezerviranogmjesta" w:type="character">
    <w:name w:val="Placeholder Text"/>
    <w:basedOn w:val="Zadanifontodlomka"/>
    <w:uiPriority w:val="99"/>
    <w:semiHidden/>
    <w:rsid w:val="007160D5"/>
    <w:rPr>
      <w:color w:val="808080"/>
      <w:bdr w:space="0" w:sz="0" w:color="auto" w:val="none"/>
      <w:shd w:fill="auto" w:color="auto" w:val="clear"/>
    </w:rPr>
  </w:style>
  <w:style w:customStyle="true" w:styleId="eSPISCCParagraphDefaultFont" w:type="character">
    <w:name w:val="eSPIS_CC_Paragraph Default Font"/>
    <w:basedOn w:val="Naglaeno"/>
    <w:rsid w:val="007160D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160D5"/>
    <w:rPr>
      <w:b/>
      <w:bCs/>
      <w:bdr w:space="0" w:sz="0" w:color="auto" w:val="none"/>
      <w:shd w:fill="FFFFCC" w:color="auto" w:val="clear"/>
      <w:lang w:val="hr-HR"/>
    </w:rPr>
  </w:style>
  <w:style w:customStyle="true" w:styleId="PozadinaSvijetloCrvena" w:type="character">
    <w:name w:val="Pozadina_SvijetloCrvena"/>
    <w:basedOn w:val="eSPISCCParagraphDefaultFont"/>
    <w:rsid w:val="007160D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160D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uiPriority w:val="34"/>
    <w:qFormat/>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Bezproreda1" w:type="paragraph">
    <w:name w:val="Bez proreda1"/>
    <w:uiPriority w:val="1"/>
    <w:qFormat/>
    <w:rsid w:val="000C7AE2"/>
    <w:rPr>
      <w:rFonts w:ascii="Calibri" w:eastAsia="Calibri" w:hAnsi="Calibri"/>
      <w:sz w:val="22"/>
      <w:szCs w:val="22"/>
      <w:lang w:eastAsia="en-US"/>
    </w:rPr>
  </w:style>
  <w:style w:styleId="Tekstrezerviranogmjesta" w:type="character">
    <w:name w:val="Placeholder Text"/>
    <w:basedOn w:val="Zadanifontodlomka"/>
    <w:uiPriority w:val="99"/>
    <w:semiHidden/>
    <w:rsid w:val="007160D5"/>
    <w:rPr>
      <w:color w:val="808080"/>
      <w:bdr w:color="auto" w:space="0" w:sz="0" w:val="none"/>
      <w:shd w:color="auto" w:fill="auto" w:val="clear"/>
    </w:rPr>
  </w:style>
  <w:style w:customStyle="1" w:styleId="eSPISCCParagraphDefaultFont" w:type="character">
    <w:name w:val="eSPIS_CC_Paragraph Default Font"/>
    <w:basedOn w:val="Naglaeno"/>
    <w:rsid w:val="007160D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160D5"/>
    <w:rPr>
      <w:b/>
      <w:bCs/>
      <w:bdr w:color="auto" w:space="0" w:sz="0" w:val="none"/>
      <w:shd w:color="auto" w:fill="FFFFCC" w:val="clear"/>
      <w:lang w:val="hr-HR"/>
    </w:rPr>
  </w:style>
  <w:style w:customStyle="1" w:styleId="PozadinaSvijetloCrvena" w:type="character">
    <w:name w:val="Pozadina_SvijetloCrvena"/>
    <w:basedOn w:val="eSPISCCParagraphDefaultFont"/>
    <w:rsid w:val="007160D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160D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St-495/2017</izvorni_sadrzaj>
    <derivirana_varijabla naziv="DomainObject.Predmet.OznakaBroj_1">St-495/2017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St-611/17 - sktraćeni
priložedn OVr-4006/13 Općinskog
suda u Osijeku</izvorni_sadrzaj>
    <derivirana_varijabla naziv="DomainObject.Predmet.PrimjedbaSuca_1">postoji St-611/17 - sktraćeni
priložedn OVr-4006/13 Općinskog
suda u Osijeku</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KAPPA d.o.o. za financijsko posredovanje, promet, trgovinu i usluge</izvorni_sadrzaj>
    <derivirana_varijabla naziv="DomainObject.Predmet.StrankaFormated_1">  KAPPA d.o.o. za financijsko posredovanje, promet, trgovinu i usluge</derivirana_varijabla>
  </DomainObject.Predmet.StrankaFormated>
  <DomainObject.Predmet.StrankaFormatedOIB>
    <izvorni_sadrzaj>  KAPPA d.o.o. za financijsko posredovanje, promet, trgovinu i usluge, OIB 34474335631</izvorni_sadrzaj>
    <derivirana_varijabla naziv="DomainObject.Predmet.StrankaFormatedOIB_1">  KAPPA d.o.o. za financijsko posredovanje, promet, trgovinu i usluge, OIB 34474335631</derivirana_varijabla>
  </DomainObject.Predmet.StrankaFormatedOIB>
  <DomainObject.Predmet.StrankaFormatedWithAdress>
    <izvorni_sadrzaj> KAPPA d.o.o. za financijsko posredovanje, promet, trgovinu i usluge, Šamačka 11, 31000 Osijek</izvorni_sadrzaj>
    <derivirana_varijabla naziv="DomainObject.Predmet.StrankaFormatedWithAdress_1"> KAPPA d.o.o. za financijsko posredovanje, promet, trgovinu i usluge, Šamačka 11, 31000 Osijek</derivirana_varijabla>
  </DomainObject.Predmet.StrankaFormatedWithAdress>
  <DomainObject.Predmet.StrankaFormatedWithAdressOIB>
    <izvorni_sadrzaj> KAPPA d.o.o. za financijsko posredovanje, promet, trgovinu i usluge, OIB 34474335631, Šamačka 11, 31000 Osijek</izvorni_sadrzaj>
    <derivirana_varijabla naziv="DomainObject.Predmet.StrankaFormatedWithAdressOIB_1"> KAPPA d.o.o. za financijsko posredovanje, promet, trgovinu i usluge, OIB 34474335631, Šamačka 11, 31000 Osijek</derivirana_varijabla>
  </DomainObject.Predmet.StrankaFormatedWithAdressOIB>
  <DomainObject.Predmet.StrankaWithAdress>
    <izvorni_sadrzaj>KAPPA d.o.o. za financijsko posredovanje, promet, trgovinu i usluge Šamačka 11,31000 Osijek</izvorni_sadrzaj>
    <derivirana_varijabla naziv="DomainObject.Predmet.StrankaWithAdress_1">KAPPA d.o.o. za financijsko posredovanje, promet, trgovinu i usluge Šamačka 11,31000 Osijek</derivirana_varijabla>
  </DomainObject.Predmet.StrankaWithAdress>
  <DomainObject.Predmet.StrankaWithAdressOIB>
    <izvorni_sadrzaj>KAPPA d.o.o. za financijsko posredovanje, promet, trgovinu i usluge, OIB 34474335631, Šamačka 11,31000 Osijek</izvorni_sadrzaj>
    <derivirana_varijabla naziv="DomainObject.Predmet.StrankaWithAdressOIB_1">KAPPA d.o.o. za financijsko posredovanje, promet, trgovinu i usluge, OIB 34474335631, Šamačka 11,31000 Osijek</derivirana_varijabla>
  </DomainObject.Predmet.StrankaWithAdressOIB>
  <DomainObject.Predmet.StrankaNazivFormated>
    <izvorni_sadrzaj>KAPPA d.o.o. za financijsko posredovanje, promet, trgovinu i usluge</izvorni_sadrzaj>
    <derivirana_varijabla naziv="DomainObject.Predmet.StrankaNazivFormated_1">KAPPA d.o.o. za financijsko posredovanje, promet, trgovinu i usluge</derivirana_varijabla>
  </DomainObject.Predmet.StrankaNazivFormated>
  <DomainObject.Predmet.StrankaNazivFormatedOIB>
    <izvorni_sadrzaj>KAPPA d.o.o. za financijsko posredovanje, promet, trgovinu i usluge, OIB 34474335631</izvorni_sadrzaj>
    <derivirana_varijabla naziv="DomainObject.Predmet.StrankaNazivFormatedOIB_1">KAPPA d.o.o. za financijsko posredovanje, promet, trgovinu i usluge, OIB 34474335631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KAPPA d.o.o. za financijsko posredovanje, promet, trgovinu i usluge</item>
    </izvorni_sadrzaj>
    <derivirana_varijabla naziv="DomainObject.Predmet.StrankaListFormated_1">
      <item>KAPPA d.o.o. za financijsko posredovanje, promet, trgovinu i usluge</item>
    </derivirana_varijabla>
  </DomainObject.Predmet.StrankaListFormated>
  <DomainObject.Predmet.StrankaListFormatedOIB>
    <izvorni_sadrzaj>
      <item>KAPPA d.o.o. za financijsko posredovanje, promet, trgovinu i usluge, OIB 34474335631</item>
    </izvorni_sadrzaj>
    <derivirana_varijabla naziv="DomainObject.Predmet.StrankaListFormatedOIB_1">
      <item>KAPPA d.o.o. za financijsko posredovanje, promet, trgovinu i usluge, OIB 34474335631</item>
    </derivirana_varijabla>
  </DomainObject.Predmet.StrankaListFormatedOIB>
  <DomainObject.Predmet.StrankaListFormatedWithAdress>
    <izvorni_sadrzaj>
      <item>KAPPA d.o.o. za financijsko posredovanje, promet, trgovinu i usluge, Šamačka 11, 31000 Osijek</item>
    </izvorni_sadrzaj>
    <derivirana_varijabla naziv="DomainObject.Predmet.StrankaListFormatedWithAdress_1">
      <item>KAPPA d.o.o. za financijsko posredovanje, promet, trgovinu i usluge, Šamačka 11, 31000 Osijek</item>
    </derivirana_varijabla>
  </DomainObject.Predmet.StrankaListFormatedWithAdress>
  <DomainObject.Predmet.StrankaListFormatedWithAdressOIB>
    <izvorni_sadrzaj>
      <item>KAPPA d.o.o. za financijsko posredovanje, promet, trgovinu i usluge, OIB 34474335631, Šamačka 11, 31000 Osijek</item>
    </izvorni_sadrzaj>
    <derivirana_varijabla naziv="DomainObject.Predmet.StrankaListFormatedWithAdressOIB_1">
      <item>KAPPA d.o.o. za financijsko posredovanje, promet, trgovinu i usluge, OIB 34474335631, Šamačka 11, 31000 Osijek</item>
    </derivirana_varijabla>
  </DomainObject.Predmet.StrankaListFormatedWithAdressOIB>
  <DomainObject.Predmet.StrankaListNazivFormated>
    <izvorni_sadrzaj>
      <item>KAPPA d.o.o. za financijsko posredovanje, promet, trgovinu i usluge</item>
    </izvorni_sadrzaj>
    <derivirana_varijabla naziv="DomainObject.Predmet.StrankaListNazivFormated_1">
      <item>KAPPA d.o.o. za financijsko posredovanje, promet, trgovinu i usluge</item>
    </derivirana_varijabla>
  </DomainObject.Predmet.StrankaListNazivFormated>
  <DomainObject.Predmet.StrankaListNazivFormatedOIB>
    <izvorni_sadrzaj>
      <item>KAPPA d.o.o. za financijsko posredovanje, promet, trgovinu i usluge, OIB 34474335631</item>
    </izvorni_sadrzaj>
    <derivirana_varijabla naziv="DomainObject.Predmet.StrankaListNazivFormatedOIB_1">
      <item>KAPPA d.o.o. za financijsko posredovanje, promet, trgovinu i usluge, OIB 34474335631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KAPPA d.o.o. za financijsko posredovanje, promet, trgovinu i usluge</izvorni_sadrzaj>
    <derivirana_varijabla naziv="DomainObject.Predmet.StrankaIDrugi_1">KAPPA d.o.o. za financijsko posredovanje, promet,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KAPPA d.o.o. za financijsko posredovanje, promet, trgovinu i usluge, OIB 34474335631, Šamačka 11, 31000 Osijek</izvorni_sadrzaj>
    <derivirana_varijabla naziv="DomainObject.Predmet.StrankaIDrugiAdressOIB_1">KAPPA d.o.o. za financijsko posredovanje, promet, trgovinu i usluge, OIB 34474335631, Šamačka 11,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KAPPA d.o.o. za financijsko posredovanje, promet, trgovinu i usluge</item>
    </izvorni_sadrzaj>
    <derivirana_varijabla naziv="DomainObject.Predmet.SudioniciListNaziv_1">
      <item>KAPPA d.o.o. za financijsko posredovanje, promet, trgovinu i usluge</item>
    </derivirana_varijabla>
  </DomainObject.Predmet.SudioniciListNaziv>
  <DomainObject.Predmet.SudioniciListAdressOIB>
    <izvorni_sadrzaj>
      <item>KAPPA d.o.o. za financijsko posredovanje, promet, trgovinu i usluge, OIB 34474335631, Šamačka 11,31000 Osijek</item>
    </izvorni_sadrzaj>
    <derivirana_varijabla naziv="DomainObject.Predmet.SudioniciListAdressOIB_1">
      <item>KAPPA d.o.o. za financijsko posredovanje, promet, trgovinu i usluge, OIB 34474335631, Šamačka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34474335631</item>
    </izvorni_sadrzaj>
    <derivirana_varijabla naziv="DomainObject.Predmet.SudioniciListNazivOIB_1">
      <item>, OIB 34474335631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DB19A4-0E95-4FAD-BACA-FE88F1B764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18</properties:Pages>
  <properties:Words>7332</properties:Words>
  <properties:Characters>39294</properties:Characters>
  <properties:Lines>815</properties:Lines>
  <properties:Paragraphs>334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48048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2018-05-16T06:13:00Z</dcterms:created>
  <dc:creator>Korisnik</dc:creator>
  <cp:lastModifiedBy>Maja Kocijan</cp:lastModifiedBy>
  <cp:lastPrinted>2018-05-16T06:32:00Z</cp:lastPrinted>
  <dcterms:modified xmlns:xsi="http://www.w3.org/2001/XMLSchema-instance" xsi:type="dcterms:W3CDTF">2018-05-16T06:58:00Z</dcterms:modified>
  <cp:revision>5</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18</vt:i4>
  </prop:property>
</prop:Properties>
</file>