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29fe" w14:paraId="1de29fe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>Zagreb, Amruševa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C707EF">
        <w:t>1048/2019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C707EF">
        <w:t>ALABASTER j.d.o.o., OIB: 21043590988, Zagreb, Olovska 2A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C707EF">
        <w:t>17</w:t>
      </w:r>
      <w:r w:rsidR="00840BE5">
        <w:t xml:space="preserve">. </w:t>
      </w:r>
      <w:r w:rsidR="009A44AA">
        <w:t>srpnja</w:t>
      </w:r>
      <w:r>
        <w:t xml:space="preserve"> 2019. u </w:t>
      </w:r>
      <w:r w:rsidR="000C7C17">
        <w:t>9</w:t>
      </w:r>
      <w:r w:rsidR="00C707EF">
        <w:t>,15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9A44AA" w:rsidP="009A44AA" w:rsidR="00C707EF">
      <w:pPr>
        <w:jc w:val="both"/>
      </w:pPr>
      <w:r>
        <w:t>- predlagatelj</w:t>
      </w:r>
      <w:r w:rsidR="00C707EF">
        <w:t>,</w:t>
      </w:r>
    </w:p>
    <w:p w:rsidRDefault="00C707EF" w:rsidP="009A44AA" w:rsidR="00C707EF">
      <w:pPr>
        <w:jc w:val="both"/>
      </w:pPr>
      <w:r>
        <w:t>-dužnik,</w:t>
      </w:r>
    </w:p>
    <w:p w:rsidRDefault="00C707EF" w:rsidP="009A44AA" w:rsidR="00443E35">
      <w:pPr>
        <w:jc w:val="both"/>
      </w:pPr>
      <w:r>
        <w:t>-</w:t>
      </w:r>
      <w:r w:rsidR="004A3236">
        <w:t>zastupnik po zakonu dužnika</w:t>
      </w:r>
      <w:r w:rsidR="009A44AA">
        <w:t>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F17F59" w:rsidR="00031533">
      <w:pPr>
        <w:pStyle w:val="Odlomakpopisa"/>
        <w:ind w:left="1065"/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F06D6E"/>
    <w:multiLevelType w:val="hybridMultilevel"/>
    <w:tmpl w:val="4CA4B0C0"/>
    <w:lvl w:tplc="06E4A60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443E35"/>
    <w:rsid w:val="004A3236"/>
    <w:rsid w:val="00505E23"/>
    <w:rsid w:val="00637B07"/>
    <w:rsid w:val="006C4E53"/>
    <w:rsid w:val="00840BE5"/>
    <w:rsid w:val="009A44AA"/>
    <w:rsid w:val="00AF4513"/>
    <w:rsid w:val="00B54D0C"/>
    <w:rsid w:val="00BC60ED"/>
    <w:rsid w:val="00C1233F"/>
    <w:rsid w:val="00C707EF"/>
    <w:rsid w:val="00F1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St-1048/2019</izvorni_sadrzaj>
    <derivirana_varijabla naziv="DomainObject.Predmet.OznakaBroj_1">St-1048/2019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ALABASTER j.d.o.o. za građenje, trgovinu i usluge</izvorni_sadrzaj>
    <derivirana_varijabla naziv="DomainObject.Predmet.ProtustrankaFormated_1">  ALABASTER j.d.o.o. za građenje, trgovinu i usluge</derivirana_varijabla>
  </DomainObject.Predmet.ProtustrankaFormated>
  <DomainObject.Predmet.ProtustrankaFormatedOIB>
    <izvorni_sadrzaj>  ALABASTER j.d.o.o. za građenje, trgovinu i usluge, OIB 21043590988</izvorni_sadrzaj>
    <derivirana_varijabla naziv="DomainObject.Predmet.ProtustrankaFormatedOIB_1">  ALABASTER j.d.o.o. za građenje, trgovinu i usluge, OIB 21043590988</derivirana_varijabla>
  </DomainObject.Predmet.ProtustrankaFormatedOIB>
  <DomainObject.Predmet.ProtustrankaFormatedWithAdress>
    <izvorni_sadrzaj> ALABASTER j.d.o.o. za građenje, trgovinu i usluge, Olovska/2 A, 10000 Zagreb</izvorni_sadrzaj>
    <derivirana_varijabla naziv="DomainObject.Predmet.ProtustrankaFormatedWithAdress_1"> ALABASTER j.d.o.o. za građenje, trgovinu i usluge, Olovska/2 A, 10000 Zagreb</derivirana_varijabla>
  </DomainObject.Predmet.ProtustrankaFormatedWithAdress>
  <DomainObject.Predmet.ProtustrankaFormatedWithAdressOIB>
    <izvorni_sadrzaj> ALABASTER j.d.o.o. za građenje, trgovinu i usluge, OIB 21043590988, Olovska/2 A, 10000 Zagreb</izvorni_sadrzaj>
    <derivirana_varijabla naziv="DomainObject.Predmet.ProtustrankaFormatedWithAdressOIB_1"> ALABASTER j.d.o.o. za građenje, trgovinu i usluge, OIB 21043590988, Olovska/2 A, 10000 Zagreb</derivirana_varijabla>
  </DomainObject.Predmet.ProtustrankaFormatedWithAdressOIB>
  <DomainObject.Predmet.ProtustrankaWithAdress>
    <izvorni_sadrzaj>ALABASTER j.d.o.o. za građenje, trgovinu i usluge Olovska/2 A, 10000 Zagreb</izvorni_sadrzaj>
    <derivirana_varijabla naziv="DomainObject.Predmet.ProtustrankaWithAdress_1">ALABASTER j.d.o.o. za građenje, trgovinu i usluge Olovska/2 A, 10000 Zagreb</derivirana_varijabla>
  </DomainObject.Predmet.ProtustrankaWithAdress>
  <DomainObject.Predmet.ProtustrankaWithAdressOIB>
    <izvorni_sadrzaj>ALABASTER j.d.o.o. za građenje, trgovinu i usluge, OIB 21043590988, Olovska/2 A, 10000 Zagreb</izvorni_sadrzaj>
    <derivirana_varijabla naziv="DomainObject.Predmet.ProtustrankaWithAdressOIB_1">ALABASTER j.d.o.o. za građenje, trgovinu i usluge, OIB 21043590988, Olovska/2 A, 10000 Zagreb</derivirana_varijabla>
  </DomainObject.Predmet.ProtustrankaWithAdressOIB>
  <DomainObject.Predmet.ProtustrankaNazivFormated>
    <izvorni_sadrzaj>ALABASTER j.d.o.o. za građenje, trgovinu i usluge</izvorni_sadrzaj>
    <derivirana_varijabla naziv="DomainObject.Predmet.ProtustrankaNazivFormated_1">ALABASTER j.d.o.o. za građenje, trgovinu i usluge</derivirana_varijabla>
  </DomainObject.Predmet.ProtustrankaNazivFormated>
  <DomainObject.Predmet.ProtustrankaNazivFormatedOIB>
    <izvorni_sadrzaj>ALABASTER j.d.o.o. za građenje, trgovinu i usluge, OIB 21043590988</izvorni_sadrzaj>
    <derivirana_varijabla naziv="DomainObject.Predmet.ProtustrankaNazivFormatedOIB_1">ALABASTER j.d.o.o. za građenje, trgovinu i usluge, OIB 21043590988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ALABASTER j.d.o.o. za građenje, trgovinu i usluge</item>
    </izvorni_sadrzaj>
    <derivirana_varijabla naziv="DomainObject.Predmet.ProtuStrankaListFormated_1">
      <item>ALABASTER j.d.o.o. za građenje, trgovinu i usluge</item>
    </derivirana_varijabla>
  </DomainObject.Predmet.ProtuStrankaListFormated>
  <DomainObject.Predmet.ProtuStrankaListFormatedOIB>
    <izvorni_sadrzaj>
      <item>ALABASTER j.d.o.o. za građenje, trgovinu i usluge, OIB 21043590988</item>
    </izvorni_sadrzaj>
    <derivirana_varijabla naziv="DomainObject.Predmet.ProtuStrankaListFormatedOIB_1">
      <item>ALABASTER j.d.o.o. za građenje, trgovinu i usluge, OIB 21043590988</item>
    </derivirana_varijabla>
  </DomainObject.Predmet.ProtuStrankaListFormatedOIB>
  <DomainObject.Predmet.ProtuStrankaListFormatedWithAdress>
    <izvorni_sadrzaj>
      <item>ALABASTER j.d.o.o. za građenje, trgovinu i usluge, Olovska/2 A, 10000 Zagreb</item>
    </izvorni_sadrzaj>
    <derivirana_varijabla naziv="DomainObject.Predmet.ProtuStrankaListFormatedWithAdress_1">
      <item>ALABASTER j.d.o.o. za građenje, trgovinu i usluge, Olovska/2 A, 10000 Zagreb</item>
    </derivirana_varijabla>
  </DomainObject.Predmet.ProtuStrankaListFormatedWithAdress>
  <DomainObject.Predmet.ProtuStrankaListFormatedWithAdressOIB>
    <izvorni_sadrzaj>
      <item>ALABASTER j.d.o.o. za građenje, trgovinu i usluge, OIB 21043590988, Olovska/2 A, 10000 Zagreb</item>
    </izvorni_sadrzaj>
    <derivirana_varijabla naziv="DomainObject.Predmet.ProtuStrankaListFormatedWithAdressOIB_1">
      <item>ALABASTER j.d.o.o. za građenje, trgovinu i usluge, OIB 21043590988, Olovska/2 A, 10000 Zagreb</item>
    </derivirana_varijabla>
  </DomainObject.Predmet.ProtuStrankaListFormatedWithAdressOIB>
  <DomainObject.Predmet.ProtuStrankaListNazivFormated>
    <izvorni_sadrzaj>
      <item>ALABASTER j.d.o.o. za građenje, trgovinu i usluge</item>
    </izvorni_sadrzaj>
    <derivirana_varijabla naziv="DomainObject.Predmet.ProtuStrankaListNazivFormated_1">
      <item>ALABASTER j.d.o.o. za građenje, trgovinu i usluge</item>
    </derivirana_varijabla>
  </DomainObject.Predmet.ProtuStrankaListNazivFormated>
  <DomainObject.Predmet.ProtuStrankaListNazivFormatedOIB>
    <izvorni_sadrzaj>
      <item>ALABASTER j.d.o.o. za građenje, trgovinu i usluge, OIB 21043590988</item>
    </izvorni_sadrzaj>
    <derivirana_varijabla naziv="DomainObject.Predmet.ProtuStrankaListNazivFormatedOIB_1">
      <item>ALABASTER j.d.o.o. za građenje, trgovinu i usluge, OIB 21043590988</item>
    </derivirana_varijabla>
  </DomainObject.Predmet.ProtuStrankaListNazivFormatedOIB>
  <DomainObject.Predmet.OstaliListFormated>
    <izvorni_sadrzaj>
      <item>Privredna banka Zagreb d.d.</item>
      <item>Darija Pavić</item>
    </izvorni_sadrzaj>
    <derivirana_varijabla naziv="DomainObject.Predmet.OstaliListFormated_1">
      <item>Privredna banka Zagreb d.d.</item>
      <item>Darija Pavić</item>
    </derivirana_varijabla>
  </DomainObject.Predmet.OstaliListFormated>
  <DomainObject.Predmet.OstaliListFormatedOIB>
    <izvorni_sadrzaj>
      <item>Privredna banka Zagreb d.d.</item>
      <item>Darija Pavić</item>
    </izvorni_sadrzaj>
    <derivirana_varijabla naziv="DomainObject.Predmet.OstaliListFormatedOIB_1">
      <item>Privredna banka Zagreb d.d.</item>
      <item>Darija Pavić</item>
    </derivirana_varijabla>
  </DomainObject.Predmet.OstaliListFormatedOIB>
  <DomainObject.Predmet.OstaliListFormatedWithAdress>
    <izvorni_sadrzaj>
      <item>Privredna banka Zagreb d.d., Radnička cesta 50, 10000 Zagreb</item>
      <item>Darija Pavić, Josipa Kozarca 7, 10360 Sesvete</item>
    </izvorni_sadrzaj>
    <derivirana_varijabla naziv="DomainObject.Predmet.OstaliListFormatedWithAdress_1">
      <item>Privredna banka Zagreb d.d., Radnička cesta 50, 10000 Zagreb</item>
      <item>Darija Pavić, Josipa Kozarca 7, 10360 Sesvete</item>
    </derivirana_varijabla>
  </DomainObject.Predmet.OstaliListFormatedWithAdress>
  <DomainObject.Predmet.OstaliListFormatedWithAdressOIB>
    <izvorni_sadrzaj>
      <item>Privredna banka Zagreb d.d., Radnička cesta 50, 10000 Zagreb</item>
      <item>Darija Pavić, Josipa Kozarca 7, 10360 Sesvete</item>
    </izvorni_sadrzaj>
    <derivirana_varijabla naziv="DomainObject.Predmet.OstaliListFormatedWithAdressOIB_1">
      <item>Privredna banka Zagreb d.d., Radnička cesta 50, 10000 Zagreb</item>
      <item>Darija Pavić, Josipa Kozarca 7, 10360 Sesvete</item>
    </derivirana_varijabla>
  </DomainObject.Predmet.OstaliListFormatedWithAdressOIB>
  <DomainObject.Predmet.OstaliListNazivFormated>
    <izvorni_sadrzaj>
      <item>Privredna banka Zagreb d.d.</item>
      <item>Darija Pavić</item>
    </izvorni_sadrzaj>
    <derivirana_varijabla naziv="DomainObject.Predmet.OstaliListNazivFormated_1">
      <item>Privredna banka Zagreb d.d.</item>
      <item>Darija Pavić</item>
    </derivirana_varijabla>
  </DomainObject.Predmet.OstaliListNazivFormated>
  <DomainObject.Predmet.OstaliListNazivFormatedOIB>
    <izvorni_sadrzaj>
      <item>Privredna banka Zagreb d.d.</item>
      <item>Darija Pavić</item>
    </izvorni_sadrzaj>
    <derivirana_varijabla naziv="DomainObject.Predmet.OstaliListNazivFormatedOIB_1">
      <item>Privredna banka Zagreb d.d.</item>
      <item>Darija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ALABASTER j.d.o.o. za građenje, trgovinu i usluge</izvorni_sadrzaj>
    <derivirana_varijabla naziv="DomainObject.Predmet.ProtustrankaIDrugi_1">ALABASTER j.d.o.o.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ALABASTER j.d.o.o. za građenje, trgovinu i usluge, OIB 21043590988, Olovska/2 A, 10000 Zagreb</izvorni_sadrzaj>
    <derivirana_varijabla naziv="DomainObject.Predmet.ProtustrankaIDrugiAdressOIB_1">ALABASTER j.d.o.o. za građenje, trgovinu i usluge, OIB 21043590988, Olovska/2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ALABASTER j.d.o.o. za građenje, trgovinu i usluge</item>
      <item>Privredna banka Zagreb d.d.</item>
      <item>Darija Pavić</item>
    </izvorni_sadrzaj>
    <derivirana_varijabla naziv="DomainObject.Predmet.SudioniciListNaziv_1">
      <item>FINA Regionalni centar Zagreb</item>
      <item>ALABASTER j.d.o.o. za građenje, trgovinu i usluge</item>
      <item>Privredna banka Zagreb d.d.</item>
      <item>Darija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ALABASTER j.d.o.o. za građenje, trgovinu i usluge, OIB 21043590988, Olovska/2 A,10000 Zagreb</item>
      <item>Privredna banka Zagreb d.d., Radnička cesta 50,10000 Zagreb</item>
      <item>Darija Pavić, Josipa Kozarca 7,10360 Sesvete</item>
    </izvorni_sadrzaj>
    <derivirana_varijabla naziv="DomainObject.Predmet.SudioniciListAdressOIB_1">
      <item>FINA Regionalni centar Zagreb, OIB 85821130368, Trg svibanjskih žrtava 1995. 1,10000 Zagreb</item>
      <item>ALABASTER j.d.o.o. za građenje, trgovinu i usluge, OIB 21043590988, Olovska/2 A,10000 Zagreb</item>
      <item>Privredna banka Zagreb d.d., Radnička cesta 50,10000 Zagreb</item>
      <item>Darija Pavić,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21043590988</item>
      <item>, OIB null</item>
      <item>, OIB null</item>
    </izvorni_sadrzaj>
    <derivirana_varijabla naziv="DomainObject.Predmet.SudioniciListNazivOIB_1">
      <item>, OIB 85821130368</item>
      <item>, OIB 21043590988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St-1048/2019-5</izvorni_sadrzaj>
    <derivirana_varijabla naziv="DomainObject.PredzadnjaOdlukaIzPredmeta.Oznaka_1">St-1048/2019-5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787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2019-05-23T08:28:00Z</dcterms:created>
  <dc:creator>Danijela Uzelac</dc:creator>
  <cp:lastModifiedBy>Katarina Franjić</cp:lastModifiedBy>
  <cp:lastPrinted>2019-05-23T08:28:00Z</cp:lastPrinted>
  <dcterms:modified xmlns:xsi="http://www.w3.org/2001/XMLSchema-instance" xsi:type="dcterms:W3CDTF">2019-05-23T08:33:00Z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(st-1048-19.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