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1195" w14:paraId="e50119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420B8">
        <w:t>439</w:t>
      </w:r>
      <w:r w:rsidR="001A109C">
        <w:t>/201</w:t>
      </w:r>
      <w:r w:rsidR="00F962D8">
        <w:t>7</w:t>
      </w:r>
      <w:r w:rsidR="007420B8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C6F93" w:rsidP="002C6F93" w:rsidR="002C6F93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C6F93" w:rsidP="002C6F93" w:rsidR="002C6F93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C6F93" w:rsidP="002C6F93" w:rsidR="002C6F93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61F2E">
        <w:rPr>
          <w:lang w:val="en-AU"/>
        </w:rPr>
        <w:t>MONDIAL JAHTE</w:t>
      </w:r>
      <w:r w:rsidR="00742B39" w:rsidRPr="00742B39">
        <w:rPr>
          <w:lang w:val="en-AU"/>
        </w:rPr>
        <w:t xml:space="preserve"> d.o.o., Šibenik, </w:t>
      </w:r>
      <w:r w:rsidR="00F61F2E">
        <w:rPr>
          <w:lang w:val="en-AU"/>
        </w:rPr>
        <w:t>Velimira Škorpika 6</w:t>
      </w:r>
      <w:r w:rsidR="00742B39" w:rsidRPr="00742B39">
        <w:rPr>
          <w:lang w:val="en-AU"/>
        </w:rPr>
        <w:t xml:space="preserve">, OIB: </w:t>
      </w:r>
      <w:r w:rsidR="00F61F2E">
        <w:rPr>
          <w:lang w:val="en-AU"/>
        </w:rPr>
        <w:t>56678104048</w:t>
      </w:r>
      <w:r w:rsidR="00C20C81" w:rsidRPr="0059094C">
        <w:t xml:space="preserve">, zastupanom po članu uprave </w:t>
      </w:r>
      <w:r w:rsidR="00F61F2E">
        <w:rPr>
          <w:lang w:val="en-AU"/>
        </w:rPr>
        <w:t>Ariani Milanović</w:t>
      </w:r>
      <w:r w:rsidR="00742B39" w:rsidRPr="00742B39">
        <w:rPr>
          <w:lang w:val="en-AU"/>
        </w:rPr>
        <w:t xml:space="preserve"> iz </w:t>
      </w:r>
      <w:r w:rsidR="00F61F2E">
        <w:rPr>
          <w:lang w:val="en-AU"/>
        </w:rPr>
        <w:t>Zagreba</w:t>
      </w:r>
      <w:r w:rsidR="00C20C81">
        <w:t xml:space="preserve">, </w:t>
      </w:r>
      <w:r w:rsidR="00F61F2E">
        <w:t>Šipkovica 45</w:t>
      </w:r>
      <w:r w:rsidR="00BC6FC3">
        <w:t>,</w:t>
      </w:r>
      <w:r>
        <w:t xml:space="preserve">  </w:t>
      </w:r>
      <w:r w:rsidR="006B570A">
        <w:t>5</w:t>
      </w:r>
      <w:r w:rsidR="00D47780">
        <w:t xml:space="preserve">. </w:t>
      </w:r>
      <w:r w:rsidR="003E12C3">
        <w:t>prosinca</w:t>
      </w:r>
      <w:r w:rsidR="00D47780">
        <w:t xml:space="preserve"> </w:t>
      </w:r>
      <w:r>
        <w:t xml:space="preserve">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6B570A">
        <w:rPr>
          <w:b/>
        </w:rPr>
        <w:t>19</w:t>
      </w:r>
      <w:r w:rsidR="00080764">
        <w:rPr>
          <w:b/>
        </w:rPr>
        <w:t xml:space="preserve">. </w:t>
      </w:r>
      <w:r w:rsidR="006B570A">
        <w:rPr>
          <w:b/>
        </w:rPr>
        <w:t>veljače</w:t>
      </w:r>
      <w:r w:rsidR="002B410E">
        <w:rPr>
          <w:b/>
        </w:rPr>
        <w:t xml:space="preserve"> 2017. u </w:t>
      </w:r>
      <w:r w:rsidR="006B570A">
        <w:rPr>
          <w:b/>
        </w:rPr>
        <w:t>09</w:t>
      </w:r>
      <w:r w:rsidR="003E12C3">
        <w:rPr>
          <w:b/>
        </w:rPr>
        <w:t>,3</w:t>
      </w:r>
      <w:r w:rsidR="006B570A">
        <w:rPr>
          <w:b/>
        </w:rPr>
        <w:t>0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F61F2E">
        <w:rPr>
          <w:lang w:val="en-AU"/>
        </w:rPr>
        <w:t>Ariana Milanović</w:t>
      </w:r>
      <w:r w:rsidR="00742B39" w:rsidRPr="00742B39">
        <w:rPr>
          <w:lang w:val="en-AU"/>
        </w:rPr>
        <w:t xml:space="preserve"> iz </w:t>
      </w:r>
      <w:r w:rsidR="00F61F2E">
        <w:rPr>
          <w:lang w:val="en-AU"/>
        </w:rPr>
        <w:t>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F61F2E">
        <w:rPr>
          <w:lang w:val="en-AU"/>
        </w:rPr>
        <w:t>Ariana Milanović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3E12C3" w:rsidP="003E12C3" w:rsidR="003E12C3" w:rsidRPr="00F60CD9">
      <w:pPr>
        <w:jc w:val="center"/>
      </w:pPr>
      <w:r w:rsidRPr="00F60CD9">
        <w:t>Obrazloženje</w:t>
      </w:r>
    </w:p>
    <w:p w:rsidRDefault="003E12C3" w:rsidP="003E12C3" w:rsidR="003E12C3" w:rsidRPr="00F60CD9">
      <w:pPr>
        <w:jc w:val="center"/>
      </w:pPr>
    </w:p>
    <w:p w:rsidRDefault="003E12C3" w:rsidP="003E12C3" w:rsidR="003E12C3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Pr="003E12C3">
        <w:rPr>
          <w:lang w:val="en-AU"/>
        </w:rPr>
        <w:t>MONDIAL JAHTE d.o.o., Šibenik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>
        <w:t>3. listopada 2017.</w:t>
      </w:r>
      <w:r w:rsidRPr="006A6907">
        <w:t xml:space="preserve"> u Očevidniku redoslijeda osnova za plaćanje ima evidentirane neizvršene osnove za plaćanje u neprekinutom razdoblju od </w:t>
      </w:r>
      <w:r>
        <w:t>120</w:t>
      </w:r>
      <w:r w:rsidRPr="006A6907">
        <w:t xml:space="preserve"> dana u iznosu od </w:t>
      </w:r>
      <w:r>
        <w:t xml:space="preserve">26.546,19 </w:t>
      </w:r>
      <w:r w:rsidRPr="006A6907">
        <w:t>kun</w:t>
      </w:r>
      <w:r>
        <w:t>a</w:t>
      </w:r>
      <w:r w:rsidRPr="006A6907">
        <w:t xml:space="preserve">, te da ima </w:t>
      </w:r>
      <w:r>
        <w:t>jednog</w:t>
      </w:r>
      <w:r w:rsidRPr="006A6907">
        <w:t xml:space="preserve"> zaposlenika. </w:t>
      </w:r>
      <w:r>
        <w:t xml:space="preserve">  </w:t>
      </w:r>
    </w:p>
    <w:p w:rsidRDefault="003E12C3" w:rsidP="003E12C3" w:rsidR="003E12C3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6B570A">
        <w:t>5</w:t>
      </w:r>
      <w:r w:rsidR="00D47780">
        <w:t xml:space="preserve">. </w:t>
      </w:r>
      <w:r w:rsidR="003E12C3">
        <w:t>prosinca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2C6F93" w:rsidP="00A576FE" w:rsidR="00A576FE">
      <w:pPr>
        <w:ind w:firstLine="708"/>
      </w:pPr>
      <w:r>
        <w:t>Pouka o pravnom lijeku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F61F2E" w:rsidRPr="00F61F2E">
        <w:rPr>
          <w:lang w:val="en-AU"/>
        </w:rPr>
        <w:t>Ariani Milanović iz Zagreba</w:t>
      </w:r>
      <w:r w:rsidR="00F61F2E" w:rsidRPr="00F61F2E">
        <w:t>, Šipkovica 45</w:t>
      </w:r>
      <w:r w:rsidR="00C20C81">
        <w:t xml:space="preserve"> 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0B8" w:rsidP="00AA1AD1" w:rsidR="007420B8">
      <w:r>
        <w:separator/>
      </w:r>
    </w:p>
  </w:endnote>
  <w:endnote w:id="0" w:type="continuationSeparator">
    <w:p w:rsidRDefault="007420B8" w:rsidP="00AA1AD1" w:rsidR="00742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0B8" w:rsidP="00AA1AD1" w:rsidR="007420B8">
      <w:r>
        <w:separator/>
      </w:r>
    </w:p>
  </w:footnote>
  <w:footnote w:id="0" w:type="continuationSeparator">
    <w:p w:rsidRDefault="007420B8" w:rsidP="00AA1AD1" w:rsidR="007420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0B8" w:rsidP="00586EE0" w:rsidR="007420B8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F793C">
      <w:rPr>
        <w:noProof/>
      </w:rPr>
      <w:t>2</w:t>
    </w:r>
    <w:r>
      <w:fldChar w:fldCharType="end"/>
    </w:r>
    <w:r w:rsidR="003E12C3">
      <w:tab/>
    </w:r>
    <w:r w:rsidR="003E12C3">
      <w:tab/>
    </w:r>
    <w:r w:rsidR="003E12C3">
      <w:tab/>
    </w:r>
    <w:r>
      <w:tab/>
      <w:t>Posl. br.: 1 St-</w:t>
    </w:r>
    <w:r w:rsidR="00F61F2E">
      <w:t>439</w:t>
    </w:r>
    <w:r>
      <w:t>/2017-4</w:t>
    </w:r>
  </w:p>
  <w:p w:rsidRDefault="007420B8" w:rsidR="007420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46EC7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C6F93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12C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570A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420B8"/>
    <w:rsid w:val="00742B39"/>
    <w:rsid w:val="007500B0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1F98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C6FC3"/>
    <w:rsid w:val="00BD1E38"/>
    <w:rsid w:val="00BD5761"/>
    <w:rsid w:val="00BD7F16"/>
    <w:rsid w:val="00BE14DE"/>
    <w:rsid w:val="00BE39EA"/>
    <w:rsid w:val="00BE6BA9"/>
    <w:rsid w:val="00C01D24"/>
    <w:rsid w:val="00C10DB1"/>
    <w:rsid w:val="00C20C81"/>
    <w:rsid w:val="00C27291"/>
    <w:rsid w:val="00C31DFF"/>
    <w:rsid w:val="00C369BB"/>
    <w:rsid w:val="00C4119C"/>
    <w:rsid w:val="00C42647"/>
    <w:rsid w:val="00C443B6"/>
    <w:rsid w:val="00C458B0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47780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F2E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2C6F9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C6F9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2C6F9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St-439/2017</izvorni_sadrzaj>
    <derivirana_varijabla naziv="DomainObject.Predmet.OznakaBroj_1">St-439/2017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MONDIAL JAHTE društvo s ograničenom odgovornošću za gradnju i popravak brodova</izvorni_sadrzaj>
    <derivirana_varijabla naziv="DomainObject.Predmet.ProtustrankaFormated_1">  MONDIAL JAHTE društvo s ograničenom odgovornošću za gradnju i popravak brodova</derivirana_varijabla>
  </DomainObject.Predmet.ProtustrankaFormated>
  <DomainObject.Predmet.ProtustrankaFormatedOIB>
    <izvorni_sadrzaj>  MONDIAL JAHTE društvo s ograničenom odgovornošću za gradnju i popravak brodova, OIB 56678104048</izvorni_sadrzaj>
    <derivirana_varijabla naziv="DomainObject.Predmet.ProtustrankaFormatedOIB_1">  MONDIAL JAHTE društvo s ograničenom odgovornošću za gradnju i popravak brodova, OIB 56678104048</derivirana_varijabla>
  </DomainObject.Predmet.ProtustrankaFormatedOIB>
  <DomainObject.Predmet.ProtustrankaFormatedWithAdress>
    <izvorni_sadrzaj> MONDIAL JAHTE društvo s ograničenom odgovornošću za gradnju i popravak brodova, Velimira Škorpika 6, 22000 Šibenik</izvorni_sadrzaj>
    <derivirana_varijabla naziv="DomainObject.Predmet.ProtustrankaFormatedWithAdress_1"> MONDIAL JAHTE društvo s ograničenom odgovornošću za gradnju i popravak brodova, Velimira Škorpika 6, 22000 Šibenik</derivirana_varijabla>
  </DomainObject.Predmet.ProtustrankaFormatedWithAdress>
  <DomainObject.Predmet.ProtustrankaFormatedWithAdressOIB>
    <izvorni_sadrzaj> MONDIAL JAHTE društvo s ograničenom odgovornošću za gradnju i popravak brodova, OIB 56678104048, Velimira Škorpika 6, 22000 Šibenik</izvorni_sadrzaj>
    <derivirana_varijabla naziv="DomainObject.Predmet.ProtustrankaFormatedWithAdressOIB_1"> MONDIAL JAHTE društvo s ograničenom odgovornošću za gradnju i popravak brodova, OIB 56678104048, Velimira Škorpika 6, 22000 Šibenik</derivirana_varijabla>
  </DomainObject.Predmet.ProtustrankaFormatedWithAdressOIB>
  <DomainObject.Predmet.ProtustrankaWithAdress>
    <izvorni_sadrzaj>MONDIAL JAHTE društvo s ograničenom odgovornošću za gradnju i popravak brodova Velimira Škorpika 6, 22000 Šibenik</izvorni_sadrzaj>
    <derivirana_varijabla naziv="DomainObject.Predmet.ProtustrankaWithAdress_1">MONDIAL JAHTE društvo s ograničenom odgovornošću za gradnju i popravak brodova Velimira Škorpika 6, 22000 Šibenik</derivirana_varijabla>
  </DomainObject.Predmet.ProtustrankaWithAdress>
  <DomainObject.Predmet.ProtustrankaWithAdressOIB>
    <izvorni_sadrzaj>MONDIAL JAHTE društvo s ograničenom odgovornošću za gradnju i popravak brodova, OIB 56678104048, Velimira Škorpika 6, 22000 Šibenik</izvorni_sadrzaj>
    <derivirana_varijabla naziv="DomainObject.Predmet.ProtustrankaWithAdressOIB_1">MONDIAL JAHTE društvo s ograničenom odgovornošću za gradnju i popravak brodova, OIB 56678104048, Velimira Škorpika 6, 22000 Šibenik</derivirana_varijabla>
  </DomainObject.Predmet.ProtustrankaWithAdressOIB>
  <DomainObject.Predmet.ProtustrankaNazivFormated>
    <izvorni_sadrzaj>MONDIAL JAHTE društvo s ograničenom odgovornošću za gradnju i popravak brodova</izvorni_sadrzaj>
    <derivirana_varijabla naziv="DomainObject.Predmet.ProtustrankaNazivFormated_1">MONDIAL JAHTE društvo s ograničenom odgovornošću za gradnju i popravak brodova</derivirana_varijabla>
  </DomainObject.Predmet.ProtustrankaNazivFormated>
  <DomainObject.Predmet.ProtustrankaNazivFormatedOIB>
    <izvorni_sadrzaj>MONDIAL JAHTE društvo s ograničenom odgovornošću za gradnju i popravak brodova, OIB 56678104048</izvorni_sadrzaj>
    <derivirana_varijabla naziv="DomainObject.Predmet.ProtustrankaNazivFormatedOIB_1">MONDIAL JAHTE društvo s ograničenom odgovornošću za gradnju i popravak brodova, OIB 56678104048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MONDIAL JAHTE društvo s ograničenom odgovornošću za gradnju i popravak brodova</item>
    </izvorni_sadrzaj>
    <derivirana_varijabla naziv="DomainObject.Predmet.ProtuStrankaListFormated_1">
      <item>MONDIAL JAHTE društvo s ograničenom odgovornošću za gradnju i popravak brodova</item>
    </derivirana_varijabla>
  </DomainObject.Predmet.ProtuStrankaListFormated>
  <DomainObject.Predmet.ProtuStrankaListFormatedOIB>
    <izvorni_sadrzaj>
      <item>MONDIAL JAHTE društvo s ograničenom odgovornošću za gradnju i popravak brodova, OIB 56678104048</item>
    </izvorni_sadrzaj>
    <derivirana_varijabla naziv="DomainObject.Predmet.ProtuStrankaListFormatedOIB_1">
      <item>MONDIAL JAHTE društvo s ograničenom odgovornošću za gradnju i popravak brodova, OIB 56678104048</item>
    </derivirana_varijabla>
  </DomainObject.Predmet.ProtuStrankaListFormatedOIB>
  <DomainObject.Predmet.ProtuStrankaListFormatedWithAdress>
    <izvorni_sadrzaj>
      <item>MONDIAL JAHTE društvo s ograničenom odgovornošću za gradnju i popravak brodova, Velimira Škorpika 6, 22000 Šibenik</item>
    </izvorni_sadrzaj>
    <derivirana_varijabla naziv="DomainObject.Predmet.ProtuStrankaListFormatedWithAdress_1">
      <item>MONDIAL JAHTE društvo s ograničenom odgovornošću za gradnju i popravak brodova, Velimira Škorpika 6, 22000 Šibenik</item>
    </derivirana_varijabla>
  </DomainObject.Predmet.ProtuStrankaListFormatedWithAdress>
  <DomainObject.Predmet.ProtuStrankaListFormatedWithAdressOIB>
    <izvorni_sadrzaj>
      <item>MONDIAL JAHTE društvo s ograničenom odgovornošću za gradnju i popravak brodova, OIB 56678104048, Velimira Škorpika 6, 22000 Šibenik</item>
    </izvorni_sadrzaj>
    <derivirana_varijabla naziv="DomainObject.Predmet.ProtuStrankaListFormatedWithAdressOIB_1">
      <item>MONDIAL JAHTE društvo s ograničenom odgovornošću za gradnju i popravak brodova, OIB 56678104048, Velimira Škorpika 6, 22000 Šibenik</item>
    </derivirana_varijabla>
  </DomainObject.Predmet.ProtuStrankaListFormatedWithAdressOIB>
  <DomainObject.Predmet.ProtuStrankaListNazivFormated>
    <izvorni_sadrzaj>
      <item>MONDIAL JAHTE društvo s ograničenom odgovornošću za gradnju i popravak brodova</item>
    </izvorni_sadrzaj>
    <derivirana_varijabla naziv="DomainObject.Predmet.ProtuStrankaListNazivFormated_1">
      <item>MONDIAL JAHTE društvo s ograničenom odgovornošću za gradnju i popravak brodova</item>
    </derivirana_varijabla>
  </DomainObject.Predmet.ProtuStrankaListNazivFormated>
  <DomainObject.Predmet.ProtuStrankaListNazivFormatedOIB>
    <izvorni_sadrzaj>
      <item>MONDIAL JAHTE društvo s ograničenom odgovornošću za gradnju i popravak brodova, OIB 56678104048</item>
    </izvorni_sadrzaj>
    <derivirana_varijabla naziv="DomainObject.Predmet.ProtuStrankaListNazivFormatedOIB_1">
      <item>MONDIAL JAHTE društvo s ograničenom odgovornošću za gradnju i popravak brodova, OIB 56678104048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MONDIAL JAHTE društvo s ograničenom odgovornošću za gradnju i popravak brodova</izvorni_sadrzaj>
    <derivirana_varijabla naziv="DomainObject.Predmet.ProtustrankaIDrugi_1">MONDIAL JAHTE društvo s ograničenom odgovornošću za gradnju i popravak brodova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MONDIAL JAHTE društvo s ograničenom odgovornošću za gradnju i popravak brodova, OIB 56678104048, Velimira Škorpika 6, 22000 Šibenik</izvorni_sadrzaj>
    <derivirana_varijabla naziv="DomainObject.Predmet.ProtustrankaIDrugiAdressOIB_1">MONDIAL JAHTE društvo s ograničenom odgovornošću za gradnju i popravak brodova, OIB 56678104048,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MONDIAL JAHTE društvo s ograničenom odgovornošću za gradnju i popravak brodova</item>
    </izvorni_sadrzaj>
    <derivirana_varijabla naziv="DomainObject.Predmet.SudioniciListNaziv_1">
      <item>FINA - Podružnica Šibenik</item>
      <item>MONDIAL JAHTE društvo s ograničenom odgovornošću za gradnju i popravak brodova</item>
    </derivirana_varijabla>
  </DomainObject.Predmet.SudioniciListNaziv>
  <DomainObject.Predmet.SudioniciListAdressOIB>
    <izvorni_sadrzaj>
      <item>FINA - Podružnica Šibenik, OIB 85821130368, Perivoj L. Marune 1,22000 Šibenik</item>
      <item>MONDIAL JAHTE društvo s ograničenom odgovornošću za gradnju i popravak brodova, OIB 56678104048, Velimira Škorpika 6,22000 Šibenik</item>
    </izvorni_sadrzaj>
    <derivirana_varijabla naziv="DomainObject.Predmet.SudioniciListAdressOIB_1">
      <item>FINA - Podružnica Šibenik, OIB 85821130368, Perivoj L. Marune 1,22000 Šibenik</item>
      <item>MONDIAL JAHTE društvo s ograničenom odgovornošću za gradnju i popravak brodova, OIB 56678104048, Velimira Škorpika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56678104048</item>
    </izvorni_sadrzaj>
    <derivirana_varijabla naziv="DomainObject.Predmet.SudioniciListNazivOIB_1">
      <item>, OIB 85821130368</item>
      <item>, OIB 56678104048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8062E1-D335-443A-948A-40E0D1EAD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2329</properties:Characters>
  <properties:Lines>75</properties:Lines>
  <properties:Paragraphs>25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2017-11-10T09:54:00Z</dcterms:created>
  <dc:creator>Administrator</dc:creator>
  <cp:lastModifiedBy>Nena Mužanović</cp:lastModifiedBy>
  <cp:lastPrinted>2017-07-12T06:08:00Z</cp:lastPrinted>
  <dcterms:modified xmlns:xsi="http://www.w3.org/2001/XMLSchema-instance" xsi:type="dcterms:W3CDTF">2017-12-07T08:08:00Z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