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b0c21" w14:paraId="8db0c21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9D1FBB">
        <w:rPr>
          <w:rFonts w:eastAsia="Times New Roman" w:hAnsi="Times New Roman" w:ascii="Times New Roman"/>
          <w:noProof/>
          <w:szCs w:val="20"/>
          <w:lang w:eastAsia="hr-HR"/>
        </w:rPr>
        <w:t>6214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/1</w:t>
      </w:r>
      <w:r w:rsidR="00C9757B">
        <w:rPr>
          <w:rFonts w:eastAsia="Times New Roman" w:hAnsi="Times New Roman" w:ascii="Times New Roman"/>
          <w:noProof/>
          <w:szCs w:val="20"/>
          <w:lang w:eastAsia="hr-HR"/>
        </w:rPr>
        <w:t>6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Zagrebu po sucu tog suda Mislavu Kolakušiću, kao sucu pojedincu, </w:t>
      </w:r>
      <w:r w:rsidR="00EA0144">
        <w:rPr>
          <w:rFonts w:eastAsia="Times New Roman" w:hAnsi="Times New Roman" w:ascii="Times New Roman"/>
          <w:noProof/>
          <w:szCs w:val="20"/>
          <w:lang w:eastAsia="hr-HR"/>
        </w:rPr>
        <w:t xml:space="preserve">u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stečajno</w:t>
      </w:r>
      <w:r w:rsidR="00EA0144">
        <w:rPr>
          <w:rFonts w:eastAsia="Times New Roman" w:hAnsi="Times New Roman" w:ascii="Times New Roman"/>
          <w:noProof/>
          <w:szCs w:val="20"/>
          <w:lang w:eastAsia="hr-HR"/>
        </w:rPr>
        <w:t>m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postupk</w:t>
      </w:r>
      <w:r w:rsidR="00EA0144">
        <w:rPr>
          <w:rFonts w:eastAsia="Times New Roman" w:hAnsi="Times New Roman" w:ascii="Times New Roman"/>
          <w:noProof/>
          <w:szCs w:val="20"/>
          <w:lang w:eastAsia="hr-HR"/>
        </w:rPr>
        <w:t>u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nad dužnikom</w:t>
      </w:r>
      <w:r w:rsidR="003C4836" w:rsidRPr="003C4836">
        <w:t xml:space="preserve"> </w:t>
      </w:r>
      <w:r w:rsidR="00375F26" w:rsidRPr="00375F26">
        <w:rPr>
          <w:rFonts w:eastAsia="Times New Roman" w:hAnsi="Times New Roman" w:ascii="Times New Roman"/>
          <w:noProof/>
          <w:szCs w:val="20"/>
          <w:lang w:eastAsia="hr-HR"/>
        </w:rPr>
        <w:t>CROATON d.o.o., Sesvete, Sesvetska cesta 27, OIB: 13209291800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, </w:t>
      </w:r>
      <w:r w:rsidR="002A517C">
        <w:rPr>
          <w:rFonts w:eastAsia="Times New Roman" w:hAnsi="Times New Roman" w:ascii="Times New Roman"/>
          <w:noProof/>
          <w:szCs w:val="20"/>
          <w:lang w:eastAsia="hr-HR"/>
        </w:rPr>
        <w:t>3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</w:t>
      </w:r>
      <w:r w:rsidR="00EA0144">
        <w:rPr>
          <w:rFonts w:eastAsia="Times New Roman" w:hAnsi="Times New Roman" w:ascii="Times New Roman"/>
          <w:noProof/>
          <w:szCs w:val="20"/>
          <w:lang w:eastAsia="hr-HR"/>
        </w:rPr>
        <w:t>srpnja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</w:t>
      </w:r>
      <w:r w:rsidR="00900B2E">
        <w:rPr>
          <w:rFonts w:eastAsia="Times New Roman" w:hAnsi="Times New Roman" w:ascii="Times New Roman"/>
          <w:noProof/>
          <w:szCs w:val="20"/>
          <w:lang w:eastAsia="hr-HR"/>
        </w:rPr>
        <w:t>8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375F26" w:rsidRPr="00375F26">
        <w:rPr>
          <w:rFonts w:hAnsi="Times New Roman" w:ascii="Times New Roman"/>
        </w:rPr>
        <w:t>CROATON d.o.o., Sesvete, Sesvetska cesta 27, OIB: 13209291800</w:t>
      </w:r>
      <w:r w:rsidR="00BC6B73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375F26">
        <w:rPr>
          <w:rFonts w:hAnsi="Times New Roman" w:ascii="Times New Roman"/>
        </w:rPr>
        <w:t>17</w:t>
      </w:r>
      <w:r w:rsidR="00854849">
        <w:rPr>
          <w:rFonts w:hAnsi="Times New Roman" w:ascii="Times New Roman"/>
        </w:rPr>
        <w:t>.</w:t>
      </w:r>
      <w:r w:rsidR="00375F26">
        <w:rPr>
          <w:rFonts w:hAnsi="Times New Roman" w:ascii="Times New Roman"/>
        </w:rPr>
        <w:t>735</w:t>
      </w:r>
      <w:r w:rsidR="00854849">
        <w:rPr>
          <w:rFonts w:hAnsi="Times New Roman" w:ascii="Times New Roman"/>
        </w:rPr>
        <w:t>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3E3F9C">
        <w:rPr>
          <w:rFonts w:hAnsi="Times New Roman" w:ascii="Times New Roman"/>
        </w:rPr>
        <w:t>6214</w:t>
      </w:r>
      <w:r w:rsidR="003762BB">
        <w:rPr>
          <w:rFonts w:hAnsi="Times New Roman" w:ascii="Times New Roman"/>
        </w:rPr>
        <w:t>1</w:t>
      </w:r>
      <w:r w:rsidR="00C9757B">
        <w:rPr>
          <w:rFonts w:hAnsi="Times New Roman" w:ascii="Times New Roman"/>
        </w:rPr>
        <w:t>6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752C5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</w:t>
      </w:r>
      <w:r w:rsidR="003E3F9C">
        <w:rPr>
          <w:rFonts w:hAnsi="Times New Roman" w:ascii="Times New Roman"/>
        </w:rPr>
        <w:t xml:space="preserve"> rješenjem od </w:t>
      </w:r>
      <w:r w:rsidR="008F3EF0">
        <w:rPr>
          <w:rFonts w:hAnsi="Times New Roman" w:ascii="Times New Roman"/>
        </w:rPr>
        <w:t xml:space="preserve">24. studenog 2017. pokrenuo prethodni stečajni postupak nad dužnikom te je rješenjem od </w:t>
      </w:r>
      <w:r w:rsidR="00752C56">
        <w:rPr>
          <w:rFonts w:hAnsi="Times New Roman" w:ascii="Times New Roman"/>
        </w:rPr>
        <w:t>16. svibnja 2018. imenovao privremenog stečajnog upravitelja stečajnom dužniku.</w:t>
      </w:r>
    </w:p>
    <w:p w:rsidRDefault="00752C56" w:rsidP="00752C56" w:rsidR="005172F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Privremeni stečajni upravitelj je </w:t>
      </w:r>
      <w:r w:rsidR="005172F0">
        <w:rPr>
          <w:rFonts w:hAnsi="Times New Roman" w:ascii="Times New Roman"/>
        </w:rPr>
        <w:t xml:space="preserve">u </w:t>
      </w:r>
      <w:r>
        <w:rPr>
          <w:rFonts w:hAnsi="Times New Roman" w:ascii="Times New Roman"/>
        </w:rPr>
        <w:t>podnesk</w:t>
      </w:r>
      <w:r w:rsidR="005172F0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od 20. lipnja 2018.</w:t>
      </w:r>
      <w:r w:rsidR="005172F0">
        <w:rPr>
          <w:rFonts w:hAnsi="Times New Roman" w:ascii="Times New Roman"/>
        </w:rPr>
        <w:t xml:space="preserve"> nave</w:t>
      </w:r>
      <w:r w:rsidR="00D742E9">
        <w:rPr>
          <w:rFonts w:hAnsi="Times New Roman" w:ascii="Times New Roman"/>
        </w:rPr>
        <w:t>o</w:t>
      </w:r>
      <w:r w:rsidR="005172F0">
        <w:rPr>
          <w:rFonts w:hAnsi="Times New Roman" w:ascii="Times New Roman"/>
        </w:rPr>
        <w:t>:</w:t>
      </w:r>
    </w:p>
    <w:p w:rsidRDefault="005172F0" w:rsidP="005172F0" w:rsidR="005172F0" w:rsidRPr="005172F0">
      <w:pPr>
        <w:ind w:firstLine="708"/>
        <w:jc w:val="both"/>
        <w:rPr>
          <w:rFonts w:hAnsi="Times New Roman" w:ascii="Times New Roman"/>
        </w:rPr>
      </w:pPr>
      <w:r w:rsidRPr="005172F0">
        <w:rPr>
          <w:rFonts w:hAnsi="Times New Roman" w:ascii="Times New Roman"/>
        </w:rPr>
        <w:t>Uvidom u bilancu dužnika, utvrđeno je da dužnik ima evidentiranu dugotrajnu imovinu na dan 31.12.2017. godine u iznosu od 782.985,00 kn, a odnosi se na ostala potraživanja.</w:t>
      </w:r>
    </w:p>
    <w:p w:rsidRDefault="005172F0" w:rsidP="005172F0" w:rsidR="005172F0" w:rsidRPr="005172F0">
      <w:pPr>
        <w:ind w:firstLine="708"/>
        <w:jc w:val="both"/>
        <w:rPr>
          <w:rFonts w:hAnsi="Times New Roman" w:ascii="Times New Roman"/>
        </w:rPr>
      </w:pPr>
      <w:r w:rsidRPr="005172F0">
        <w:rPr>
          <w:rFonts w:hAnsi="Times New Roman" w:ascii="Times New Roman"/>
        </w:rPr>
        <w:t xml:space="preserve">Nad društvom TRGOVAČKI CENTAR - MILENIJ d.o.o. za graditeljstvo, trgovinu i usluge, OIB: 22689998619, MBS: 080262296, rješenjem Financijske agencije, Regionalni centar Zagreb, Nagodbeno vijeće HR01, Zagreb, Koturaška 43, dana 05.02.2014. godine pod brojem: Klasa: UP - I/110/07/13-01/5121, Ur. br.: 04-06-14-5121-13, otvoren je postupak predstečajne nagodbe, a Trgovački sud u Zagrebu - Stalna služba u Karlovcu je rješenjem broj Stpn-303/2014 od 23.03.2015. godine dopustio sklapanje predstečajne nagodbe između TRGOVAČKI CENTAR - MILENIJ d.o.o., Sesvete, Ljudevita Posavskog bb, MBS: 080262296, OIB: 22689998619 i vjerovnika. </w:t>
      </w:r>
    </w:p>
    <w:p w:rsidRDefault="005172F0" w:rsidP="005172F0" w:rsidR="005172F0" w:rsidRPr="005172F0">
      <w:pPr>
        <w:ind w:firstLine="708"/>
        <w:jc w:val="both"/>
        <w:rPr>
          <w:rFonts w:hAnsi="Times New Roman" w:ascii="Times New Roman"/>
        </w:rPr>
      </w:pPr>
      <w:r w:rsidRPr="005172F0">
        <w:rPr>
          <w:rFonts w:hAnsi="Times New Roman" w:ascii="Times New Roman"/>
        </w:rPr>
        <w:t xml:space="preserve">Dužniku je u navedenom postupku predstečajne nagodbe utvrđena tražbina u iznosu od 3.351.905,54 kn s time da je otpušten dio duga u iznosu od 1.785.935,54 kn i TRGOVAČKI CENTAR - MILENIJ d.o.o. se obvezao dužniku isplatiti umanjenu tražbinu u </w:t>
      </w:r>
      <w:r w:rsidRPr="005172F0">
        <w:rPr>
          <w:rFonts w:hAnsi="Times New Roman" w:ascii="Times New Roman"/>
        </w:rPr>
        <w:lastRenderedPageBreak/>
        <w:t xml:space="preserve">ukupnom iznosu od 782.985,00 kn u roku od 5 godina s počekom u otplati od 2 godine od pravomoćnosti nagodbe u 20 jednakih kvartalnih rata/anuiteta s godišnjom kamatnom stopom od 4,5% s time da prva kvartalna rata stiže na naplatu protekom počeka, a svaka naredna rata s razmakom od tri mjeseca. Pravomoćnost rješenja kojim je odobreno sklapanje predstečajne nagodbe utvrđeno je s danom 18.04.2015. godine. </w:t>
      </w:r>
    </w:p>
    <w:p w:rsidRDefault="005172F0" w:rsidP="005172F0" w:rsidR="005172F0" w:rsidRPr="005172F0">
      <w:pPr>
        <w:ind w:firstLine="708"/>
        <w:jc w:val="both"/>
        <w:rPr>
          <w:rFonts w:hAnsi="Times New Roman" w:ascii="Times New Roman"/>
        </w:rPr>
      </w:pPr>
      <w:r w:rsidRPr="005172F0">
        <w:rPr>
          <w:rFonts w:hAnsi="Times New Roman" w:ascii="Times New Roman"/>
        </w:rPr>
        <w:t xml:space="preserve">U jedinom kvartalnom izvješću društva TRGOVAČKI CENTAR - MILENIJ d.o.o., objavljenom na stranicama Financijske agencije dana 24.05.2018. godine, stoji da su obveze prema vjerovnicima podmirivane sukladno financijskim mogućnostima. </w:t>
      </w:r>
    </w:p>
    <w:p w:rsidRDefault="005172F0" w:rsidP="005172F0" w:rsidR="005172F0" w:rsidRPr="005172F0">
      <w:pPr>
        <w:ind w:firstLine="708"/>
        <w:jc w:val="both"/>
        <w:rPr>
          <w:rFonts w:hAnsi="Times New Roman" w:ascii="Times New Roman"/>
        </w:rPr>
      </w:pPr>
    </w:p>
    <w:p w:rsidRDefault="005172F0" w:rsidP="005172F0" w:rsidR="005172F0" w:rsidRPr="005172F0">
      <w:pPr>
        <w:ind w:firstLine="708"/>
        <w:jc w:val="both"/>
        <w:rPr>
          <w:rFonts w:hAnsi="Times New Roman" w:ascii="Times New Roman"/>
        </w:rPr>
      </w:pPr>
      <w:r w:rsidRPr="005172F0">
        <w:rPr>
          <w:rFonts w:hAnsi="Times New Roman" w:ascii="Times New Roman"/>
        </w:rPr>
        <w:t xml:space="preserve">Na dan 08.06.2018. godine dva računa, od ukupno tri otvorena računa društva TRGOVAČKI CENTAR - MILENIJ d.o.o. u ESB d.d., blokirana su 150 dana. </w:t>
      </w:r>
    </w:p>
    <w:p w:rsidRDefault="005172F0" w:rsidP="005172F0" w:rsidR="005172F0" w:rsidRPr="005172F0">
      <w:pPr>
        <w:ind w:firstLine="708"/>
        <w:jc w:val="both"/>
        <w:rPr>
          <w:rFonts w:hAnsi="Times New Roman" w:ascii="Times New Roman"/>
        </w:rPr>
      </w:pPr>
      <w:r w:rsidRPr="005172F0">
        <w:rPr>
          <w:rFonts w:hAnsi="Times New Roman" w:ascii="Times New Roman"/>
        </w:rPr>
        <w:t>4.1.1. Nekretnine</w:t>
      </w:r>
    </w:p>
    <w:p w:rsidRDefault="005172F0" w:rsidP="005172F0" w:rsidR="005172F0" w:rsidRPr="005172F0">
      <w:pPr>
        <w:ind w:firstLine="708"/>
        <w:jc w:val="both"/>
        <w:rPr>
          <w:rFonts w:hAnsi="Times New Roman" w:ascii="Times New Roman"/>
        </w:rPr>
      </w:pPr>
      <w:r w:rsidRPr="005172F0">
        <w:rPr>
          <w:rFonts w:hAnsi="Times New Roman" w:ascii="Times New Roman"/>
        </w:rPr>
        <w:t xml:space="preserve">Iz dopisa zaprimljenih od strane katastra i zemljišnoknjižnog odjela utvrdila sam da dužnik nije posjednik, odnosno vlasnik nekretnine. </w:t>
      </w:r>
    </w:p>
    <w:p w:rsidRDefault="005172F0" w:rsidP="005172F0" w:rsidR="005172F0" w:rsidRPr="005172F0">
      <w:pPr>
        <w:ind w:firstLine="708"/>
        <w:jc w:val="both"/>
        <w:rPr>
          <w:rFonts w:hAnsi="Times New Roman" w:ascii="Times New Roman"/>
        </w:rPr>
      </w:pPr>
      <w:r w:rsidRPr="005172F0">
        <w:rPr>
          <w:rFonts w:hAnsi="Times New Roman" w:ascii="Times New Roman"/>
        </w:rPr>
        <w:t>Uvidom u povijesni prikaz izvatka iz zemljišne knjige Općinskog građanskog suda u Zagrebu, Zemljišnoknjižni odjel Sesvete, broj zk.ul. 7206 k.o. Sesvete, razvidno je da je dužnik bio vlasnik nekretnine u naravi ŠUMA, ukupne površine 563 čhv, nalazeće na zk.čbr. 2175/58.</w:t>
      </w:r>
    </w:p>
    <w:p w:rsidRDefault="005172F0" w:rsidP="005172F0" w:rsidR="005172F0" w:rsidRPr="005172F0">
      <w:pPr>
        <w:ind w:firstLine="708"/>
        <w:jc w:val="both"/>
        <w:rPr>
          <w:rFonts w:hAnsi="Times New Roman" w:ascii="Times New Roman"/>
        </w:rPr>
      </w:pPr>
      <w:r w:rsidRPr="005172F0">
        <w:rPr>
          <w:rFonts w:hAnsi="Times New Roman" w:ascii="Times New Roman"/>
        </w:rPr>
        <w:t>Predmetni zemljišnoknjižni uložak je utrnut, a provjerom na katastru utvrdila sam da je osnovana nova čestica broj 1772/2 u naravi ŠUMA GAJIŠĆE, površine 214 m2, upisana u zk.ul. 500 k.o. Sesvete novo kod Općinskog građanskog suda u Zagrebu, Zemljišnoknjižni odjel Sesvete.</w:t>
      </w:r>
    </w:p>
    <w:p w:rsidRDefault="005172F0" w:rsidP="005172F0" w:rsidR="005172F0" w:rsidRPr="005172F0">
      <w:pPr>
        <w:ind w:firstLine="708"/>
        <w:jc w:val="both"/>
        <w:rPr>
          <w:rFonts w:hAnsi="Times New Roman" w:ascii="Times New Roman"/>
        </w:rPr>
      </w:pPr>
      <w:r w:rsidRPr="005172F0">
        <w:rPr>
          <w:rFonts w:hAnsi="Times New Roman" w:ascii="Times New Roman"/>
        </w:rPr>
        <w:t xml:space="preserve">Na navedenoj čestici uknjiženo je pravo vlasništva u korist društva PHOENIX CAPITIS d.o.o. za proizvodnju, graditeljstvo, trgovinu i usluge, OIB: 80769884323, MBS: 080414582 temeljem Sporazuma radi osiguranja novčane tražbine prijenosom vlasništva nekretnine od 22.01.2009. godine solemniziranog kod javnog bilježnika Copić Krešimira iz Dugog Sela pod brojem OV-784/2009 od dana 30.01.2009. godine za iznos od 826.346,26 kn, te potom i Potvrde ovjerene i sastavljene kod javnog bilježnika pod brojem OU-257/2011 od dana 05.07.2011. godine. </w:t>
      </w:r>
    </w:p>
    <w:p w:rsidRDefault="005172F0" w:rsidP="005172F0" w:rsidR="005172F0" w:rsidRPr="005172F0">
      <w:pPr>
        <w:ind w:firstLine="708"/>
        <w:jc w:val="both"/>
        <w:rPr>
          <w:rFonts w:hAnsi="Times New Roman" w:ascii="Times New Roman"/>
        </w:rPr>
      </w:pPr>
      <w:r w:rsidRPr="005172F0">
        <w:rPr>
          <w:rFonts w:hAnsi="Times New Roman" w:ascii="Times New Roman"/>
        </w:rPr>
        <w:t xml:space="preserve">Uz gore navedenu česticu, postoji i zk.čbr. 1772/1 u naravi ŠUMA GAJIŠĆE, površine 1988 m2, upisana u zk.ul. 498 k.o. Sesvete novo kod Općinskog građanskog suda u Zagrebu, Zemljišnoknjižni odjel Sesvete gdje je kao nositelj prava vlasništva također upisano društvo PHOENIX CAPITIS d.o.o. za proizvodnju, graditeljstvo, trgovinu i usluge, OIB: 80769884323, MBS: 080414582, temeljem Sporazuma radi osiguranja novčane tražbine prijenosom vlasništva nekretnine od 22.01.2009. godine, solemniziranog kod javnog bilježnika Copić Krešimira iz Dugog Sela pod brojem OV-784/2009 od dana 30.01.2009. godine za iznos od 826.346,26 kn, te potom i Potvrde ovjerene i sastavljene kod javnog bilježnika pod brojem OU-257/2011 od dana 05.07.2011. godine. </w:t>
      </w:r>
    </w:p>
    <w:p w:rsidRDefault="005172F0" w:rsidP="005172F0" w:rsidR="005172F0" w:rsidRPr="005172F0">
      <w:pPr>
        <w:ind w:firstLine="708"/>
        <w:jc w:val="both"/>
        <w:rPr>
          <w:rFonts w:hAnsi="Times New Roman" w:ascii="Times New Roman"/>
        </w:rPr>
      </w:pPr>
      <w:r w:rsidRPr="005172F0">
        <w:rPr>
          <w:rFonts w:hAnsi="Times New Roman" w:ascii="Times New Roman"/>
        </w:rPr>
        <w:t>Na obje nekretnine zabilježen je spor tužitelja Republike Hrvatske protiv tuženika Vlade Kolaka iz Sesveta, Voćinska 4 i dužnika CROATON d.o.o., Sesvete, Sesvetska cesta 27. Postupak se vodi pred Trgovačkim sudom u Zagrebu pod poslovnim brojem P-197/2018 (ranije P-5391/2008) radi pobijanja pravnih radnji.</w:t>
      </w:r>
    </w:p>
    <w:p w:rsidRDefault="005172F0" w:rsidP="005172F0" w:rsidR="005172F0" w:rsidRPr="005172F0">
      <w:pPr>
        <w:ind w:firstLine="708"/>
        <w:jc w:val="both"/>
        <w:rPr>
          <w:rFonts w:hAnsi="Times New Roman" w:ascii="Times New Roman"/>
        </w:rPr>
      </w:pPr>
      <w:r w:rsidRPr="005172F0">
        <w:rPr>
          <w:rFonts w:hAnsi="Times New Roman" w:ascii="Times New Roman"/>
        </w:rPr>
        <w:t xml:space="preserve">Presuda Trgovačkog suda u Zagrebu od dana 24.07.2014. godine pod poslovnim brojem P-5391/2008 pravomoćna je u dijelu koji se odnosi na dužnika i to u točki III. izreke presude  kojom se utvrđuje da je bez pravnog učinka prema stečajnoj masi Ugovor o kupoprodaji zemljišta broj 02/04 zaključen dana 15.03.2004. godine između Prigorke d.d. iz Sesveta, Sesvetska cesta 27 i dužnika, na nekretninama za eksploataciju gline ukupne površine 629 čhv i to zemljišta k.č.br. 1772/1 površine 563 čhv upisane u zk.ul. br. 498 k.o. Sesvete novo i zemljišta k.č.br. 1772/2-šuma površine 66 čhv upisane u zk.ul. br. 500 k.o. Sesvete novo i u točki V. izreke presude kojom je dužnik dužan vratiti u stečajnu masu sve </w:t>
      </w:r>
      <w:r w:rsidRPr="005172F0">
        <w:rPr>
          <w:rFonts w:hAnsi="Times New Roman" w:ascii="Times New Roman"/>
        </w:rPr>
        <w:lastRenderedPageBreak/>
        <w:t>imovinske koristi koje je stekao temeljem Ugovora o kupoprodaji zemljišta broj 02/04 zaključenog dana 15.03.2004. godine između Prigorke d.d. iz Sesveta, Sesvetska cesta 27 i dužnika i to na nekretninama za eksploataciju gline ukupne površine 629 čhv i to zemljišta k.č.br. 1772/1 površine 563 čhv upisane u zk.ul. br. 498 k.o. Sesvete novo i zemljišta k.č.br. 1772/2-šuma površine 66 čhv upisane u zk.ul. br. 500 k.o. Sesvete novo, te izdati ispravu podobnu za upis brisanja uknjižbe prava vlasništva dužnika na način da kao vlasnik za cijelo ostane upisana Prigorka d.d. u stečaju, Sesvete, Sesvetska cesta 27 na nekretninama za eksploataciju gline ukupne površine 629 čhv i to zemljišta k.č.br. 1772/1 površine 563 čhv upisane u zk.ul. br. 498 k.o. Sesvete novo i zemljišta k.č.br. 1772/2-šuma površine 66 čhv upisane u zk.ul. br. 500 k.o. Sesvete novo.</w:t>
      </w:r>
    </w:p>
    <w:p w:rsidRDefault="005172F0" w:rsidP="005172F0" w:rsidR="005172F0" w:rsidRPr="005172F0">
      <w:pPr>
        <w:ind w:firstLine="708"/>
        <w:jc w:val="both"/>
        <w:rPr>
          <w:rFonts w:hAnsi="Times New Roman" w:ascii="Times New Roman"/>
        </w:rPr>
      </w:pPr>
      <w:r w:rsidRPr="005172F0">
        <w:rPr>
          <w:rFonts w:hAnsi="Times New Roman" w:ascii="Times New Roman"/>
        </w:rPr>
        <w:t xml:space="preserve">Spis predmeta nalazi se na Vrhovnom sudu Republike Hrvatske povodom revizije tuženika. </w:t>
      </w:r>
    </w:p>
    <w:p w:rsidRDefault="005172F0" w:rsidP="005172F0" w:rsidR="005172F0" w:rsidRPr="005172F0">
      <w:pPr>
        <w:ind w:firstLine="708"/>
        <w:jc w:val="both"/>
        <w:rPr>
          <w:rFonts w:hAnsi="Times New Roman" w:ascii="Times New Roman"/>
        </w:rPr>
      </w:pPr>
      <w:r w:rsidRPr="005172F0">
        <w:rPr>
          <w:rFonts w:hAnsi="Times New Roman" w:ascii="Times New Roman"/>
        </w:rPr>
        <w:t>U odnosu na stečajni postupak društva Prigorka d.d. u stečaju, OIB: 44010339796, ugovorom o prodaji potraživanja u stečajnom postupku od dana 14.10.2015. godine, dužnik je kupcu Miljenku Grilecu iz Sesveta, Sesvetska cesta 29, prodao potraživanje, kao i prava i obveze koje ima u stečajnom postupku nad stečajnim dužnikom Prigorka d.d. u stečaju u kojem je dužniku priznata tražbina u II. višem isplatnom redu i to u iznosu od 91.102.147,99 kn. Ugovorom o kupovnoj cijeni za preneseno potraživanje kupac se obvezao uplatiti dužniku iznos od 5.000,00 kn, te po naplati predmetnog potraživanja u stečajnom postupku kupac se obvezao dužniku isplatiti 90% ukupno naplaćenog iznosa, a preostalih 10% iznosa zadržava kupac.</w:t>
      </w:r>
    </w:p>
    <w:p w:rsidRDefault="005172F0" w:rsidP="005172F0" w:rsidR="005172F0" w:rsidRPr="005172F0">
      <w:pPr>
        <w:ind w:firstLine="708"/>
        <w:jc w:val="both"/>
        <w:rPr>
          <w:rFonts w:hAnsi="Times New Roman" w:ascii="Times New Roman"/>
        </w:rPr>
      </w:pPr>
      <w:r w:rsidRPr="005172F0">
        <w:rPr>
          <w:rFonts w:hAnsi="Times New Roman" w:ascii="Times New Roman"/>
        </w:rPr>
        <w:t>Rješenjem Trgovačkog suda u Zagrebu donesenom u stečajnom postupku otvorenom nad Prigorka d.d., poslovni broj St-149/2006, od dana 28.02.2018. godine ispravljena je tablica ispitanih tražbina i utvrđeno da se u drugom višem isplatnom redu nalazi Tihomir Vorih iz Gregurovca, Gregurovec 5, u iznosu od 91.102.147,99 kn.</w:t>
      </w:r>
    </w:p>
    <w:p w:rsidRDefault="005172F0" w:rsidP="005172F0" w:rsidR="005172F0" w:rsidRPr="005172F0">
      <w:pPr>
        <w:ind w:firstLine="708"/>
        <w:jc w:val="both"/>
        <w:rPr>
          <w:rFonts w:hAnsi="Times New Roman" w:ascii="Times New Roman"/>
        </w:rPr>
      </w:pPr>
      <w:r w:rsidRPr="005172F0">
        <w:rPr>
          <w:rFonts w:hAnsi="Times New Roman" w:ascii="Times New Roman"/>
        </w:rPr>
        <w:t>Po žalbi stečajnih vjerovnika Vlade Kolaka, PHOENIX CAPITIS d.o.o., Krešimira Matkovića i CROATON d.o.o., ukinuto je rješenje Trgovačkog suda u Zagrebu od dana 28.02.2018. godine, poslovni broj St-149/2006, s obrazloženjem da, ukoliko se tražbine prenose pravnim poslom, vjerovnici o tome obavještavaju stečajnog upravitelja kako bi o tome vodio računa prilikom diobe, odnosno sud kako bi se na skupštini vjerovnika pravilno utvrdilo pravo glasa.</w:t>
      </w:r>
    </w:p>
    <w:p w:rsidRDefault="005172F0" w:rsidP="005172F0" w:rsidR="005172F0" w:rsidRPr="005172F0">
      <w:pPr>
        <w:ind w:firstLine="708"/>
        <w:jc w:val="both"/>
        <w:rPr>
          <w:rFonts w:hAnsi="Times New Roman" w:ascii="Times New Roman"/>
        </w:rPr>
      </w:pPr>
      <w:r w:rsidRPr="005172F0">
        <w:rPr>
          <w:rFonts w:hAnsi="Times New Roman" w:ascii="Times New Roman"/>
        </w:rPr>
        <w:t xml:space="preserve">4.1.2. Pokretnine </w:t>
      </w:r>
    </w:p>
    <w:p w:rsidRDefault="005172F0" w:rsidP="005172F0" w:rsidR="005172F0" w:rsidRPr="005172F0">
      <w:pPr>
        <w:ind w:firstLine="708"/>
        <w:jc w:val="both"/>
        <w:rPr>
          <w:rFonts w:hAnsi="Times New Roman" w:ascii="Times New Roman"/>
        </w:rPr>
      </w:pPr>
      <w:r w:rsidRPr="005172F0">
        <w:rPr>
          <w:rFonts w:hAnsi="Times New Roman" w:ascii="Times New Roman"/>
        </w:rPr>
        <w:t xml:space="preserve">Uvjerenje RH MUP, PU ZAGREBAČKA, Policijska postaja Sesvete od dana 28.05.2018. godine potvrđuje da dužnik nije evidentiran kao vlasnik vozila. </w:t>
      </w:r>
    </w:p>
    <w:p w:rsidRDefault="005172F0" w:rsidP="005172F0" w:rsidR="005172F0" w:rsidRPr="005172F0">
      <w:pPr>
        <w:ind w:firstLine="708"/>
        <w:jc w:val="both"/>
        <w:rPr>
          <w:rFonts w:hAnsi="Times New Roman" w:ascii="Times New Roman"/>
        </w:rPr>
      </w:pPr>
      <w:r w:rsidRPr="005172F0">
        <w:rPr>
          <w:rFonts w:hAnsi="Times New Roman" w:ascii="Times New Roman"/>
        </w:rPr>
        <w:t xml:space="preserve">Uvidom u podatke upisane u sustav SKDD-a utvrđeno je da dužnik nije upisan kao vlasnik/nositelj računa. </w:t>
      </w:r>
    </w:p>
    <w:p w:rsidRDefault="005172F0" w:rsidP="005172F0" w:rsidR="005172F0" w:rsidRPr="005172F0">
      <w:pPr>
        <w:ind w:firstLine="708"/>
        <w:jc w:val="both"/>
        <w:rPr>
          <w:rFonts w:hAnsi="Times New Roman" w:ascii="Times New Roman"/>
        </w:rPr>
      </w:pPr>
      <w:r w:rsidRPr="005172F0">
        <w:rPr>
          <w:rFonts w:hAnsi="Times New Roman" w:ascii="Times New Roman"/>
        </w:rPr>
        <w:t xml:space="preserve">Prema izjavi supruga zakonske zastupnice dužnika, dužnik nema pokretnina. </w:t>
      </w:r>
    </w:p>
    <w:p w:rsidRDefault="005172F0" w:rsidP="005172F0" w:rsidR="005172F0" w:rsidRPr="005172F0">
      <w:pPr>
        <w:ind w:firstLine="708"/>
        <w:jc w:val="both"/>
        <w:rPr>
          <w:rFonts w:hAnsi="Times New Roman" w:ascii="Times New Roman"/>
        </w:rPr>
      </w:pPr>
      <w:r w:rsidRPr="005172F0">
        <w:rPr>
          <w:rFonts w:hAnsi="Times New Roman" w:ascii="Times New Roman"/>
        </w:rPr>
        <w:t xml:space="preserve">4.2. KRATKOTRAJNA IMOVINA </w:t>
      </w:r>
    </w:p>
    <w:p w:rsidRDefault="005172F0" w:rsidP="005172F0" w:rsidR="005172F0" w:rsidRPr="005172F0">
      <w:pPr>
        <w:ind w:firstLine="708"/>
        <w:jc w:val="both"/>
        <w:rPr>
          <w:rFonts w:hAnsi="Times New Roman" w:ascii="Times New Roman"/>
        </w:rPr>
      </w:pPr>
      <w:r w:rsidRPr="005172F0">
        <w:rPr>
          <w:rFonts w:hAnsi="Times New Roman" w:ascii="Times New Roman"/>
        </w:rPr>
        <w:t>Uvidom u bilancu dužnika, utvrđeno je da dužnik ima evidentiranu kratkotrajnu imovinu na dan 31.12.2017. godine u iznosu od 82.440.780,60 kn, a odnosi se na potraživanja iz odštetnih zahtjeva i drugo.</w:t>
      </w:r>
    </w:p>
    <w:p w:rsidRDefault="005172F0" w:rsidP="005172F0" w:rsidR="005172F0" w:rsidRPr="005172F0">
      <w:pPr>
        <w:ind w:firstLine="708"/>
        <w:jc w:val="both"/>
        <w:rPr>
          <w:rFonts w:hAnsi="Times New Roman" w:ascii="Times New Roman"/>
        </w:rPr>
      </w:pPr>
      <w:r w:rsidRPr="005172F0">
        <w:rPr>
          <w:rFonts w:hAnsi="Times New Roman" w:ascii="Times New Roman"/>
        </w:rPr>
        <w:t>5. OBVEZE DUŽNIKA</w:t>
      </w:r>
    </w:p>
    <w:p w:rsidRDefault="005172F0" w:rsidP="005172F0" w:rsidR="005172F0" w:rsidRPr="005172F0">
      <w:pPr>
        <w:ind w:firstLine="708"/>
        <w:jc w:val="both"/>
        <w:rPr>
          <w:rFonts w:hAnsi="Times New Roman" w:ascii="Times New Roman"/>
        </w:rPr>
      </w:pPr>
      <w:r w:rsidRPr="005172F0">
        <w:rPr>
          <w:rFonts w:hAnsi="Times New Roman" w:ascii="Times New Roman"/>
        </w:rPr>
        <w:t xml:space="preserve">5.1. DUGOROČNE OBVEZE </w:t>
      </w:r>
    </w:p>
    <w:p w:rsidRDefault="005172F0" w:rsidP="005172F0" w:rsidR="005172F0" w:rsidRPr="005172F0">
      <w:pPr>
        <w:ind w:firstLine="708"/>
        <w:jc w:val="both"/>
        <w:rPr>
          <w:rFonts w:hAnsi="Times New Roman" w:ascii="Times New Roman"/>
        </w:rPr>
      </w:pPr>
      <w:r w:rsidRPr="005172F0">
        <w:rPr>
          <w:rFonts w:hAnsi="Times New Roman" w:ascii="Times New Roman"/>
        </w:rPr>
        <w:t>Prema bilanci, dužnikove dugoročne obveze na dan 31.12.2017. godine iznose 0,00 kn.</w:t>
      </w:r>
    </w:p>
    <w:p w:rsidRDefault="005172F0" w:rsidP="005172F0" w:rsidR="005172F0" w:rsidRPr="005172F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5.</w:t>
      </w:r>
      <w:r w:rsidRPr="005172F0">
        <w:rPr>
          <w:rFonts w:hAnsi="Times New Roman" w:ascii="Times New Roman"/>
        </w:rPr>
        <w:t xml:space="preserve">2. KRATKOROČNE OBVEZE </w:t>
      </w:r>
    </w:p>
    <w:p w:rsidRDefault="005172F0" w:rsidP="005172F0" w:rsidR="005172F0" w:rsidRPr="005172F0">
      <w:pPr>
        <w:ind w:firstLine="708"/>
        <w:jc w:val="both"/>
        <w:rPr>
          <w:rFonts w:hAnsi="Times New Roman" w:ascii="Times New Roman"/>
        </w:rPr>
      </w:pPr>
      <w:r w:rsidRPr="005172F0">
        <w:rPr>
          <w:rFonts w:hAnsi="Times New Roman" w:ascii="Times New Roman"/>
        </w:rPr>
        <w:t xml:space="preserve">Prema bilanci, dužnikove kratkoročne obveze na dan 31.12.2017. godine odnose se na obveze s osnova zajmova u iznosu 311.464,37 kn, obveze prema dobavljačima u iznosu od 4.489.875,40 kn, ostale kratkoročne obveze u iznosu od 2.920,50 kn, obveze za porez na </w:t>
      </w:r>
      <w:r w:rsidRPr="005172F0">
        <w:rPr>
          <w:rFonts w:hAnsi="Times New Roman" w:ascii="Times New Roman"/>
        </w:rPr>
        <w:lastRenderedPageBreak/>
        <w:t>promet u iznosu od 478.356,41 kn, obveze za doprinos Hrvatskoj gospodarskoj komori 4.551,19 kn, obveze za županijske i općinske poreze 2.947,37 kn.</w:t>
      </w:r>
    </w:p>
    <w:p w:rsidRDefault="005172F0" w:rsidP="005172F0" w:rsidR="005172F0" w:rsidRPr="005172F0">
      <w:pPr>
        <w:ind w:firstLine="708"/>
        <w:jc w:val="both"/>
        <w:rPr>
          <w:rFonts w:hAnsi="Times New Roman" w:ascii="Times New Roman"/>
        </w:rPr>
      </w:pPr>
      <w:r w:rsidRPr="005172F0">
        <w:rPr>
          <w:rFonts w:hAnsi="Times New Roman" w:ascii="Times New Roman"/>
        </w:rPr>
        <w:t>6. POSLOVANJE DUŽNIKA</w:t>
      </w:r>
    </w:p>
    <w:p w:rsidRDefault="005172F0" w:rsidP="005172F0" w:rsidR="005172F0" w:rsidRPr="005172F0">
      <w:pPr>
        <w:ind w:firstLine="708"/>
        <w:jc w:val="both"/>
        <w:rPr>
          <w:rFonts w:hAnsi="Times New Roman" w:ascii="Times New Roman"/>
        </w:rPr>
      </w:pPr>
      <w:r w:rsidRPr="005172F0">
        <w:rPr>
          <w:rFonts w:hAnsi="Times New Roman" w:ascii="Times New Roman"/>
        </w:rPr>
        <w:t>Dužnik je 2017. godine ostvario ukupni godišnji prihod u iznosu od 24.675,00 kn što predstavlja relativnu promjenu ukupnih prihoda od u odnosu na prethodno razdoblje kada je dužnik ostvario ukupne godišnje prihode u iznosu od 0,00 kn. Posljednje dvije godine dužnik je poslovao s gubitkom. Dužnik je u 2017. godini ostvario neto rezultat poslovanja u iznosu od -1.809.680,00 kn.</w:t>
      </w:r>
    </w:p>
    <w:p w:rsidRDefault="005172F0" w:rsidP="005172F0" w:rsidR="005172F0" w:rsidRPr="005172F0">
      <w:pPr>
        <w:ind w:firstLine="708"/>
        <w:jc w:val="both"/>
        <w:rPr>
          <w:rFonts w:hAnsi="Times New Roman" w:ascii="Times New Roman"/>
        </w:rPr>
      </w:pPr>
      <w:r w:rsidRPr="005172F0">
        <w:rPr>
          <w:rFonts w:hAnsi="Times New Roman" w:ascii="Times New Roman"/>
        </w:rPr>
        <w:t>Iz potvrde ishođene od strane Financijske agencije na dan 08.06.2018. godine na računima i novčanim sredstvima dužnika evidentirano je 180 dana neprekidne blokade u prethodnih šest mjeseci, a nepodmirene obveze na taj dan iznose 1.397.992,71 kn.</w:t>
      </w:r>
    </w:p>
    <w:p w:rsidRDefault="005172F0" w:rsidP="005172F0" w:rsidR="005172F0" w:rsidRPr="005172F0">
      <w:pPr>
        <w:ind w:firstLine="708"/>
        <w:jc w:val="both"/>
        <w:rPr>
          <w:rFonts w:hAnsi="Times New Roman" w:ascii="Times New Roman"/>
        </w:rPr>
      </w:pPr>
      <w:r w:rsidRPr="005172F0">
        <w:rPr>
          <w:rFonts w:hAnsi="Times New Roman" w:ascii="Times New Roman"/>
        </w:rPr>
        <w:t xml:space="preserve">7. OČITOVANJE O POSTOJANJU STEČAJNIH RAZLOGA </w:t>
      </w:r>
    </w:p>
    <w:p w:rsidRDefault="005172F0" w:rsidP="005172F0" w:rsidR="005172F0" w:rsidRPr="005172F0">
      <w:pPr>
        <w:ind w:firstLine="708"/>
        <w:jc w:val="both"/>
        <w:rPr>
          <w:rFonts w:hAnsi="Times New Roman" w:ascii="Times New Roman"/>
        </w:rPr>
      </w:pPr>
      <w:r w:rsidRPr="005172F0">
        <w:rPr>
          <w:rFonts w:hAnsi="Times New Roman" w:ascii="Times New Roman"/>
        </w:rPr>
        <w:t xml:space="preserve">Radi utvrđivanja postojanja stečajnih razloga, izvršen je uvid u dostavljenu dokumentaciju, godišnja financijska izvješća dužnika, javno dostupne podatke iz sustava FINA-e, web portal Poslovna.hr. </w:t>
      </w:r>
    </w:p>
    <w:p w:rsidRDefault="005172F0" w:rsidP="005172F0" w:rsidR="005172F0" w:rsidRPr="005172F0">
      <w:pPr>
        <w:ind w:firstLine="708"/>
        <w:jc w:val="both"/>
        <w:rPr>
          <w:rFonts w:hAnsi="Times New Roman" w:ascii="Times New Roman"/>
        </w:rPr>
      </w:pPr>
      <w:r w:rsidRPr="005172F0">
        <w:rPr>
          <w:rFonts w:hAnsi="Times New Roman" w:ascii="Times New Roman"/>
        </w:rPr>
        <w:t>Iz potvrde ishođene od strane Financijske agencije na dan 08.06.2018. godine na računima i novčanim sredstvima dužnika evidentirano je 180 dana neprekidne blokade u prethodnih šest mjeseci, a nepodmirene obveze na taj dan iznose 1.397.992,71 kn.</w:t>
      </w:r>
    </w:p>
    <w:p w:rsidRDefault="005172F0" w:rsidP="005172F0" w:rsidR="005172F0" w:rsidRPr="005172F0">
      <w:pPr>
        <w:ind w:firstLine="708"/>
        <w:jc w:val="both"/>
        <w:rPr>
          <w:rFonts w:hAnsi="Times New Roman" w:ascii="Times New Roman"/>
        </w:rPr>
      </w:pPr>
      <w:r w:rsidRPr="005172F0">
        <w:rPr>
          <w:rFonts w:hAnsi="Times New Roman" w:ascii="Times New Roman"/>
        </w:rPr>
        <w:t>Slijedom navedenog, temeljem odredbe članka 6. Stečajnog zakona smatra se da kod dužnika postoji stečajni razlog nesposobnost za plaćanje.</w:t>
      </w:r>
    </w:p>
    <w:p w:rsidRDefault="005172F0" w:rsidP="005172F0" w:rsidR="005172F0" w:rsidRPr="005172F0">
      <w:pPr>
        <w:ind w:firstLine="708"/>
        <w:jc w:val="both"/>
        <w:rPr>
          <w:rFonts w:hAnsi="Times New Roman" w:ascii="Times New Roman"/>
        </w:rPr>
      </w:pPr>
      <w:r w:rsidRPr="005172F0">
        <w:rPr>
          <w:rFonts w:hAnsi="Times New Roman" w:ascii="Times New Roman"/>
        </w:rPr>
        <w:t>8.  MIŠLJENJE</w:t>
      </w:r>
    </w:p>
    <w:p w:rsidRDefault="005172F0" w:rsidP="005172F0" w:rsidR="005172F0" w:rsidRPr="005172F0">
      <w:pPr>
        <w:ind w:firstLine="708"/>
        <w:jc w:val="both"/>
        <w:rPr>
          <w:rFonts w:hAnsi="Times New Roman" w:ascii="Times New Roman"/>
        </w:rPr>
      </w:pPr>
      <w:r w:rsidRPr="005172F0">
        <w:rPr>
          <w:rFonts w:hAnsi="Times New Roman" w:ascii="Times New Roman"/>
        </w:rPr>
        <w:t>Temeljem svega iznesenog, smatram da dužnik CROATON d.o.o., Sesvete, Sesvetska cesta 27, OIB: 13209291800, nema izgleda za nastavak poslovanja jer mu je račun blokiran duže od 120 dana.</w:t>
      </w:r>
    </w:p>
    <w:p w:rsidRDefault="005172F0" w:rsidP="005172F0" w:rsidR="005172F0" w:rsidRPr="005172F0">
      <w:pPr>
        <w:ind w:firstLine="708"/>
        <w:jc w:val="both"/>
        <w:rPr>
          <w:rFonts w:hAnsi="Times New Roman" w:ascii="Times New Roman"/>
        </w:rPr>
      </w:pPr>
      <w:r w:rsidRPr="005172F0">
        <w:rPr>
          <w:rFonts w:hAnsi="Times New Roman" w:ascii="Times New Roman"/>
        </w:rPr>
        <w:t>Iz prikupljene dokumentacije proizlazi da dužnik ima potraživanje spram društva TRGOVAČKI CENTAR - MILENIJ d.o.o., međutim, upitna je naplata predmetnog potraživanja budući da iz kvartalnog izvješća tog društva proizlazi da ne postupa po obvezama preuzetim iz pravomoćne predstečajne nagodbe. Stoga u nastavku popisujem troškove prethodnog postupka i predvidive troškove stečajnog postupka za razdoblje od šest mjeseci.</w:t>
      </w:r>
    </w:p>
    <w:p w:rsidRDefault="005172F0" w:rsidP="005172F0" w:rsidR="005172F0" w:rsidRPr="005172F0">
      <w:pPr>
        <w:ind w:firstLine="708"/>
        <w:jc w:val="both"/>
        <w:rPr>
          <w:rFonts w:hAnsi="Times New Roman" w:ascii="Times New Roman"/>
        </w:rPr>
      </w:pPr>
      <w:r w:rsidRPr="005172F0">
        <w:rPr>
          <w:rFonts w:hAnsi="Times New Roman" w:ascii="Times New Roman"/>
        </w:rPr>
        <w:t>Troškovi prethodnog postupka i predvidivi troškovi stečajnog postupka za razdoblje od šest mjeseci iznose 17.735,00 kn i to kako slijedi:</w:t>
      </w:r>
    </w:p>
    <w:p w:rsidRDefault="005172F0" w:rsidP="005172F0" w:rsidR="005172F0" w:rsidRPr="005172F0">
      <w:pPr>
        <w:ind w:firstLine="708"/>
        <w:jc w:val="both"/>
        <w:rPr>
          <w:rFonts w:hAnsi="Times New Roman" w:ascii="Times New Roman"/>
        </w:rPr>
      </w:pPr>
      <w:r w:rsidRPr="005172F0">
        <w:rPr>
          <w:rFonts w:hAnsi="Times New Roman" w:ascii="Times New Roman"/>
        </w:rPr>
        <w:t>-</w:t>
      </w:r>
      <w:r w:rsidRPr="005172F0">
        <w:rPr>
          <w:rFonts w:hAnsi="Times New Roman" w:ascii="Times New Roman"/>
        </w:rPr>
        <w:tab/>
        <w:t>naknada za otvaranje računa, token, zatvaranje računa, vođenje računa i izvršenje platnih naloga – 600,00 kn</w:t>
      </w:r>
    </w:p>
    <w:p w:rsidRDefault="005172F0" w:rsidP="005172F0" w:rsidR="005172F0" w:rsidRPr="005172F0">
      <w:pPr>
        <w:ind w:firstLine="708"/>
        <w:jc w:val="both"/>
        <w:rPr>
          <w:rFonts w:hAnsi="Times New Roman" w:ascii="Times New Roman"/>
        </w:rPr>
      </w:pPr>
      <w:r w:rsidRPr="005172F0">
        <w:rPr>
          <w:rFonts w:hAnsi="Times New Roman" w:ascii="Times New Roman"/>
        </w:rPr>
        <w:t>-</w:t>
      </w:r>
      <w:r w:rsidRPr="005172F0">
        <w:rPr>
          <w:rFonts w:hAnsi="Times New Roman" w:ascii="Times New Roman"/>
        </w:rPr>
        <w:tab/>
        <w:t>trošak izrade pečata – 150,00 kn</w:t>
      </w:r>
    </w:p>
    <w:p w:rsidRDefault="005172F0" w:rsidP="005172F0" w:rsidR="005172F0" w:rsidRPr="005172F0">
      <w:pPr>
        <w:ind w:firstLine="708"/>
        <w:jc w:val="both"/>
        <w:rPr>
          <w:rFonts w:hAnsi="Times New Roman" w:ascii="Times New Roman"/>
        </w:rPr>
      </w:pPr>
      <w:r w:rsidRPr="005172F0">
        <w:rPr>
          <w:rFonts w:hAnsi="Times New Roman" w:ascii="Times New Roman"/>
        </w:rPr>
        <w:t>-</w:t>
      </w:r>
      <w:r w:rsidRPr="005172F0">
        <w:rPr>
          <w:rFonts w:hAnsi="Times New Roman" w:ascii="Times New Roman"/>
        </w:rPr>
        <w:tab/>
        <w:t>trošak izrade knjigovodstvenih i poreznih evidencija i izvještaja u stečaju - 4.000,00 kn</w:t>
      </w:r>
    </w:p>
    <w:p w:rsidRDefault="005172F0" w:rsidP="005172F0" w:rsidR="005172F0" w:rsidRPr="005172F0">
      <w:pPr>
        <w:ind w:firstLine="708"/>
        <w:jc w:val="both"/>
        <w:rPr>
          <w:rFonts w:hAnsi="Times New Roman" w:ascii="Times New Roman"/>
        </w:rPr>
      </w:pPr>
      <w:r w:rsidRPr="005172F0">
        <w:rPr>
          <w:rFonts w:hAnsi="Times New Roman" w:ascii="Times New Roman"/>
        </w:rPr>
        <w:t>-</w:t>
      </w:r>
      <w:r w:rsidRPr="005172F0">
        <w:rPr>
          <w:rFonts w:hAnsi="Times New Roman" w:ascii="Times New Roman"/>
        </w:rPr>
        <w:tab/>
        <w:t>naknada FINA-i za dvije objave GFI – 460,00 kn</w:t>
      </w:r>
    </w:p>
    <w:p w:rsidRDefault="005172F0" w:rsidP="005172F0" w:rsidR="005172F0" w:rsidRPr="005172F0">
      <w:pPr>
        <w:ind w:firstLine="708"/>
        <w:jc w:val="both"/>
        <w:rPr>
          <w:rFonts w:hAnsi="Times New Roman" w:ascii="Times New Roman"/>
        </w:rPr>
      </w:pPr>
      <w:r w:rsidRPr="005172F0">
        <w:rPr>
          <w:rFonts w:hAnsi="Times New Roman" w:ascii="Times New Roman"/>
        </w:rPr>
        <w:t>-</w:t>
      </w:r>
      <w:r w:rsidRPr="005172F0">
        <w:rPr>
          <w:rFonts w:hAnsi="Times New Roman" w:ascii="Times New Roman"/>
        </w:rPr>
        <w:tab/>
        <w:t>trošak pohrane dužnikove dokumentacije – 2.000,00 kn</w:t>
      </w:r>
    </w:p>
    <w:p w:rsidRDefault="005172F0" w:rsidP="005172F0" w:rsidR="005172F0" w:rsidRPr="005172F0">
      <w:pPr>
        <w:ind w:firstLine="708"/>
        <w:jc w:val="both"/>
        <w:rPr>
          <w:rFonts w:hAnsi="Times New Roman" w:ascii="Times New Roman"/>
        </w:rPr>
      </w:pPr>
      <w:r w:rsidRPr="005172F0">
        <w:rPr>
          <w:rFonts w:hAnsi="Times New Roman" w:ascii="Times New Roman"/>
        </w:rPr>
        <w:t>-</w:t>
      </w:r>
      <w:r w:rsidRPr="005172F0">
        <w:rPr>
          <w:rFonts w:hAnsi="Times New Roman" w:ascii="Times New Roman"/>
        </w:rPr>
        <w:tab/>
        <w:t>trošak odvjetničkih usluga – 5.000,00 kn</w:t>
      </w:r>
    </w:p>
    <w:p w:rsidRDefault="005172F0" w:rsidP="005172F0" w:rsidR="005172F0" w:rsidRPr="005172F0">
      <w:pPr>
        <w:ind w:firstLine="708"/>
        <w:jc w:val="both"/>
        <w:rPr>
          <w:rFonts w:hAnsi="Times New Roman" w:ascii="Times New Roman"/>
        </w:rPr>
      </w:pPr>
      <w:r w:rsidRPr="005172F0">
        <w:rPr>
          <w:rFonts w:hAnsi="Times New Roman" w:ascii="Times New Roman"/>
        </w:rPr>
        <w:t>-</w:t>
      </w:r>
      <w:r w:rsidRPr="005172F0">
        <w:rPr>
          <w:rFonts w:hAnsi="Times New Roman" w:ascii="Times New Roman"/>
        </w:rPr>
        <w:tab/>
        <w:t>troškovi prethodnog postupka (troškovi ishođenja podataka o vlasništvu/posjedu nekretnina, uvjerenja o vlasništvu vozila, naknada FINA-i za podatke iz Očevidnika, troškovi poštarine) – 150,00 kn</w:t>
      </w:r>
    </w:p>
    <w:p w:rsidRDefault="005172F0" w:rsidP="005172F0" w:rsidR="005172F0" w:rsidRPr="005172F0">
      <w:pPr>
        <w:ind w:firstLine="708"/>
        <w:jc w:val="both"/>
        <w:rPr>
          <w:rFonts w:hAnsi="Times New Roman" w:ascii="Times New Roman"/>
        </w:rPr>
      </w:pPr>
      <w:r w:rsidRPr="005172F0">
        <w:rPr>
          <w:rFonts w:hAnsi="Times New Roman" w:ascii="Times New Roman"/>
        </w:rPr>
        <w:t>-</w:t>
      </w:r>
      <w:r w:rsidRPr="005172F0">
        <w:rPr>
          <w:rFonts w:hAnsi="Times New Roman" w:ascii="Times New Roman"/>
        </w:rPr>
        <w:tab/>
        <w:t>jednokratna nagrada privremenom stečajnom upravitelju za obavljene poslove u prethodnom stečajnom postupku prema članku 4. Uredbe o kriterijima i načinu obračuna i plaćanja nagrade stečajnim upraviteljima (NN 105/15) – 5.375,00 kn (5.000,00 kn bruto + doprinosi 7,5%).</w:t>
      </w:r>
    </w:p>
    <w:p w:rsidRDefault="005172F0" w:rsidP="005172F0" w:rsidR="001725CA">
      <w:pPr>
        <w:ind w:firstLine="708"/>
        <w:jc w:val="both"/>
        <w:rPr>
          <w:rFonts w:hAnsi="Times New Roman" w:ascii="Times New Roman"/>
        </w:rPr>
      </w:pPr>
      <w:r w:rsidRPr="005172F0">
        <w:rPr>
          <w:rFonts w:hAnsi="Times New Roman" w:ascii="Times New Roman"/>
        </w:rPr>
        <w:t xml:space="preserve">Slijedom svega iznesenog, privremena stečajna upraviteljica predlaže Sudu donijeti rješenje kojim se pozivaju vjerovnici dužnika CROATON d.o.o., Sesvete, Sesvetska cesta 27, OIB: 13209291800, te druge osobe koje za to imaju interes da predujme iznos od 17.735,00 </w:t>
      </w:r>
      <w:r w:rsidRPr="005172F0">
        <w:rPr>
          <w:rFonts w:hAnsi="Times New Roman" w:ascii="Times New Roman"/>
        </w:rPr>
        <w:lastRenderedPageBreak/>
        <w:t>kn za pokriće troškova prethodnog i eventualno otvorenog stečajnog postupka sve sukladno odredbi članka 132. stavka 1. Stečajnog zakona.</w:t>
      </w:r>
      <w:r w:rsidR="00752C56">
        <w:rPr>
          <w:rFonts w:hAnsi="Times New Roman" w:ascii="Times New Roman"/>
        </w:rPr>
        <w:t xml:space="preserve"> </w:t>
      </w:r>
    </w:p>
    <w:p w:rsidRDefault="00E45248" w:rsidP="001725CA" w:rsidR="00A260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E5A0E">
        <w:rPr>
          <w:rFonts w:hAnsi="Times New Roman" w:ascii="Times New Roman"/>
        </w:rPr>
        <w:t xml:space="preserve">Slijedom navedenog, </w:t>
      </w:r>
      <w:r w:rsidR="00AA1AC2">
        <w:rPr>
          <w:rFonts w:hAnsi="Times New Roman" w:ascii="Times New Roman"/>
        </w:rPr>
        <w:t>sukladno prijedlogu privremenog stečajnog upravitelja u</w:t>
      </w:r>
      <w:r w:rsidR="00E45248" w:rsidRPr="00E45248">
        <w:rPr>
          <w:rFonts w:hAnsi="Times New Roman" w:ascii="Times New Roman"/>
        </w:rPr>
        <w:t>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 xml:space="preserve">Zagrebu </w:t>
      </w:r>
      <w:r w:rsidR="002A517C">
        <w:rPr>
          <w:rFonts w:hAnsi="Times New Roman" w:ascii="Times New Roman"/>
        </w:rPr>
        <w:t>3</w:t>
      </w:r>
      <w:r w:rsidR="003762BB">
        <w:rPr>
          <w:rFonts w:hAnsi="Times New Roman" w:ascii="Times New Roman"/>
        </w:rPr>
        <w:t xml:space="preserve">. </w:t>
      </w:r>
      <w:r w:rsidR="00EA0144">
        <w:rPr>
          <w:rFonts w:hAnsi="Times New Roman" w:ascii="Times New Roman"/>
        </w:rPr>
        <w:t>srpnja</w:t>
      </w:r>
      <w:r w:rsidR="00E45248">
        <w:rPr>
          <w:rFonts w:hAnsi="Times New Roman" w:ascii="Times New Roman"/>
        </w:rPr>
        <w:t xml:space="preserve"> </w:t>
      </w:r>
      <w:r w:rsidR="002435A2">
        <w:rPr>
          <w:rFonts w:hAnsi="Times New Roman" w:ascii="Times New Roman"/>
        </w:rPr>
        <w:t>201</w:t>
      </w:r>
      <w:r w:rsidR="00900B2E">
        <w:rPr>
          <w:rFonts w:hAnsi="Times New Roman" w:ascii="Times New Roman"/>
        </w:rPr>
        <w:t>8</w:t>
      </w:r>
      <w:r w:rsidR="002435A2">
        <w:rPr>
          <w:rFonts w:hAnsi="Times New Roman" w:ascii="Times New Roman"/>
        </w:rPr>
        <w:t>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C56CDE">
        <w:rPr>
          <w:rFonts w:hAnsi="Times New Roman" w:ascii="Times New Roman"/>
        </w:rPr>
        <w:t xml:space="preserve"> </w:t>
      </w:r>
      <w:r w:rsidR="00624844">
        <w:rPr>
          <w:rFonts w:hAnsi="Times New Roman" w:ascii="Times New Roman"/>
        </w:rPr>
        <w:t>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1725CA" w:rsidP="001725CA" w:rsidR="001725CA" w:rsidRPr="00624844">
      <w:pPr>
        <w:jc w:val="both"/>
        <w:rPr>
          <w:rFonts w:hAnsi="Times New Roman" w:ascii="Times New Roman"/>
        </w:rPr>
      </w:pPr>
    </w:p>
    <w:p w:rsidRDefault="00624844" w:rsidR="00624844" w:rsidRPr="00624844">
      <w:pPr>
        <w:rPr>
          <w:rFonts w:hAnsi="Times New Roman" w:ascii="Times New Roman"/>
        </w:rPr>
      </w:pPr>
      <w:r w:rsidRPr="00624844">
        <w:rPr>
          <w:rFonts w:hAnsi="Times New Roman" w:ascii="Times New Roman"/>
        </w:rPr>
        <w:t>Za točnost otpravka - ovlašteni službenik</w:t>
      </w:r>
    </w:p>
    <w:p w:rsidRDefault="00624844" w:rsidR="00624844" w:rsidRPr="00624844">
      <w:pPr>
        <w:rPr>
          <w:rFonts w:hAnsi="Times New Roman" w:ascii="Times New Roman"/>
        </w:rPr>
      </w:pPr>
      <w:r w:rsidRPr="00624844">
        <w:rPr>
          <w:rFonts w:hAnsi="Times New Roman" w:ascii="Times New Roman"/>
        </w:rPr>
        <w:tab/>
        <w:t xml:space="preserve">      Ivana Stampf</w:t>
      </w:r>
    </w:p>
    <w:p w:rsidRDefault="00624844" w:rsidP="001725CA" w:rsidR="00624844">
      <w:pPr>
        <w:jc w:val="both"/>
        <w:rPr>
          <w:rFonts w:hAnsi="Times New Roman" w:ascii="Times New Roman"/>
        </w:rPr>
      </w:pPr>
    </w:p>
    <w:sectPr w:rsidSect="00821309" w:rsidR="00624844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4844">
          <w:rPr>
            <w:noProof/>
          </w:rPr>
          <w:t>5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9D1FBB">
      <w:rPr>
        <w:rFonts w:hAnsi="Times New Roman" w:ascii="Times New Roman"/>
      </w:rPr>
      <w:t>6214</w:t>
    </w:r>
    <w:r w:rsidR="00267D56">
      <w:rPr>
        <w:rFonts w:hAnsi="Times New Roman" w:ascii="Times New Roman"/>
      </w:rPr>
      <w:t>/1</w:t>
    </w:r>
    <w:r w:rsidR="00C9757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C74DC"/>
    <w:rsid w:val="000E2398"/>
    <w:rsid w:val="000E5A0E"/>
    <w:rsid w:val="001511A4"/>
    <w:rsid w:val="00153A2C"/>
    <w:rsid w:val="001725CA"/>
    <w:rsid w:val="0017729E"/>
    <w:rsid w:val="001C1019"/>
    <w:rsid w:val="001D67C7"/>
    <w:rsid w:val="001F1CB8"/>
    <w:rsid w:val="00201D8E"/>
    <w:rsid w:val="00204953"/>
    <w:rsid w:val="00212B86"/>
    <w:rsid w:val="0023728A"/>
    <w:rsid w:val="002435A2"/>
    <w:rsid w:val="00246CE1"/>
    <w:rsid w:val="00251887"/>
    <w:rsid w:val="002539F0"/>
    <w:rsid w:val="00267D56"/>
    <w:rsid w:val="00297E37"/>
    <w:rsid w:val="002A4F3C"/>
    <w:rsid w:val="002A517C"/>
    <w:rsid w:val="002E4C78"/>
    <w:rsid w:val="002F75B0"/>
    <w:rsid w:val="003234BB"/>
    <w:rsid w:val="00354C62"/>
    <w:rsid w:val="00367AC8"/>
    <w:rsid w:val="00375F26"/>
    <w:rsid w:val="003762BB"/>
    <w:rsid w:val="00380A91"/>
    <w:rsid w:val="003B5296"/>
    <w:rsid w:val="003B534B"/>
    <w:rsid w:val="003C25FE"/>
    <w:rsid w:val="003C4836"/>
    <w:rsid w:val="003E3F9C"/>
    <w:rsid w:val="003E7093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43"/>
    <w:rsid w:val="004C2A95"/>
    <w:rsid w:val="004D0C5E"/>
    <w:rsid w:val="004D535A"/>
    <w:rsid w:val="004D7CCC"/>
    <w:rsid w:val="005076A2"/>
    <w:rsid w:val="005151B2"/>
    <w:rsid w:val="005172F0"/>
    <w:rsid w:val="00525DAC"/>
    <w:rsid w:val="00533C8D"/>
    <w:rsid w:val="005349D1"/>
    <w:rsid w:val="005363C9"/>
    <w:rsid w:val="00585AFA"/>
    <w:rsid w:val="005F476F"/>
    <w:rsid w:val="00624844"/>
    <w:rsid w:val="00635B9D"/>
    <w:rsid w:val="00665D5F"/>
    <w:rsid w:val="006A451A"/>
    <w:rsid w:val="007035B4"/>
    <w:rsid w:val="00726CAA"/>
    <w:rsid w:val="00752C56"/>
    <w:rsid w:val="0077109B"/>
    <w:rsid w:val="00772124"/>
    <w:rsid w:val="00787E99"/>
    <w:rsid w:val="007A3329"/>
    <w:rsid w:val="007B4D18"/>
    <w:rsid w:val="007C7F81"/>
    <w:rsid w:val="007D4CE5"/>
    <w:rsid w:val="007F5D44"/>
    <w:rsid w:val="00800A42"/>
    <w:rsid w:val="008050E1"/>
    <w:rsid w:val="00816D8A"/>
    <w:rsid w:val="00820B62"/>
    <w:rsid w:val="00821309"/>
    <w:rsid w:val="008236ED"/>
    <w:rsid w:val="00837E6C"/>
    <w:rsid w:val="0084638C"/>
    <w:rsid w:val="00854849"/>
    <w:rsid w:val="0088708A"/>
    <w:rsid w:val="008C063A"/>
    <w:rsid w:val="008C3300"/>
    <w:rsid w:val="008D0FA6"/>
    <w:rsid w:val="008D18B2"/>
    <w:rsid w:val="008F3EF0"/>
    <w:rsid w:val="00900B2E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D1FBB"/>
    <w:rsid w:val="009E2A4D"/>
    <w:rsid w:val="00A0719E"/>
    <w:rsid w:val="00A22DBA"/>
    <w:rsid w:val="00A26075"/>
    <w:rsid w:val="00A52690"/>
    <w:rsid w:val="00A81532"/>
    <w:rsid w:val="00A83AC6"/>
    <w:rsid w:val="00AA1AC2"/>
    <w:rsid w:val="00AD4F3B"/>
    <w:rsid w:val="00B0422D"/>
    <w:rsid w:val="00B0574A"/>
    <w:rsid w:val="00B46CF5"/>
    <w:rsid w:val="00B52C3D"/>
    <w:rsid w:val="00B754F0"/>
    <w:rsid w:val="00B75C83"/>
    <w:rsid w:val="00B87AEB"/>
    <w:rsid w:val="00B969B8"/>
    <w:rsid w:val="00BC41A7"/>
    <w:rsid w:val="00BC580B"/>
    <w:rsid w:val="00BC6B73"/>
    <w:rsid w:val="00C049BA"/>
    <w:rsid w:val="00C123EA"/>
    <w:rsid w:val="00C3624C"/>
    <w:rsid w:val="00C56CDE"/>
    <w:rsid w:val="00C73EA6"/>
    <w:rsid w:val="00C9757B"/>
    <w:rsid w:val="00CA4F2A"/>
    <w:rsid w:val="00CC0902"/>
    <w:rsid w:val="00CD43E1"/>
    <w:rsid w:val="00CD679D"/>
    <w:rsid w:val="00CE460F"/>
    <w:rsid w:val="00CF7AB9"/>
    <w:rsid w:val="00D036CA"/>
    <w:rsid w:val="00D301E4"/>
    <w:rsid w:val="00D5045D"/>
    <w:rsid w:val="00D64C3B"/>
    <w:rsid w:val="00D742E9"/>
    <w:rsid w:val="00D83115"/>
    <w:rsid w:val="00DB4F7F"/>
    <w:rsid w:val="00DC1596"/>
    <w:rsid w:val="00DC30D9"/>
    <w:rsid w:val="00DE5A25"/>
    <w:rsid w:val="00E00E55"/>
    <w:rsid w:val="00E45248"/>
    <w:rsid w:val="00E9279B"/>
    <w:rsid w:val="00EA0144"/>
    <w:rsid w:val="00EA1F5A"/>
    <w:rsid w:val="00EB7487"/>
    <w:rsid w:val="00ED1D4D"/>
    <w:rsid w:val="00EE5FBB"/>
    <w:rsid w:val="00F034D0"/>
    <w:rsid w:val="00F0636B"/>
    <w:rsid w:val="00F33BE0"/>
    <w:rsid w:val="00F52097"/>
    <w:rsid w:val="00F776E4"/>
    <w:rsid w:val="00FA7076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132.</izvorni_sadrzaj>
    <derivirana_varijabla naziv="DomainObject.Primjedba_1">poziv vjerovnicima čl. 132.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6214</izvorni_sadrzaj>
    <derivirana_varijabla naziv="DomainObject.Predmet.Broj_1">6214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St-6214/2016</izvorni_sadrzaj>
    <derivirana_varijabla naziv="DomainObject.Predmet.OznakaBroj_1">St-6214/2016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CROATON d.o.o.</izvorni_sadrzaj>
    <derivirana_varijabla naziv="DomainObject.Predmet.ProtustrankaFormated_1">  CROATON d.o.o.</derivirana_varijabla>
  </DomainObject.Predmet.ProtustrankaFormated>
  <DomainObject.Predmet.ProtustrankaFormatedOIB>
    <izvorni_sadrzaj>  CROATON d.o.o., OIB 13209291800</izvorni_sadrzaj>
    <derivirana_varijabla naziv="DomainObject.Predmet.ProtustrankaFormatedOIB_1">  CROATON d.o.o., OIB 13209291800</derivirana_varijabla>
  </DomainObject.Predmet.ProtustrankaFormatedOIB>
  <DomainObject.Predmet.ProtustrankaFormatedWithAdress>
    <izvorni_sadrzaj> CROATON d.o.o., Sesvetska cesta 27, 10360 Sesvete</izvorni_sadrzaj>
    <derivirana_varijabla naziv="DomainObject.Predmet.ProtustrankaFormatedWithAdress_1"> CROATON d.o.o., Sesvetska cesta 27, 10360 Sesvete</derivirana_varijabla>
  </DomainObject.Predmet.ProtustrankaFormatedWithAdress>
  <DomainObject.Predmet.ProtustrankaFormatedWithAdressOIB>
    <izvorni_sadrzaj> CROATON d.o.o., OIB 13209291800, Sesvetska cesta 27, 10360 Sesvete</izvorni_sadrzaj>
    <derivirana_varijabla naziv="DomainObject.Predmet.ProtustrankaFormatedWithAdressOIB_1"> CROATON d.o.o., OIB 13209291800, Sesvetska cesta 27, 10360 Sesvete</derivirana_varijabla>
  </DomainObject.Predmet.ProtustrankaFormatedWithAdressOIB>
  <DomainObject.Predmet.ProtustrankaWithAdress>
    <izvorni_sadrzaj>CROATON d.o.o. Sesvetska cesta 27, 10360 Sesvete</izvorni_sadrzaj>
    <derivirana_varijabla naziv="DomainObject.Predmet.ProtustrankaWithAdress_1">CROATON d.o.o. Sesvetska cesta 27, 10360 Sesvete</derivirana_varijabla>
  </DomainObject.Predmet.ProtustrankaWithAdress>
  <DomainObject.Predmet.ProtustrankaWithAdressOIB>
    <izvorni_sadrzaj>CROATON d.o.o., OIB 13209291800, Sesvetska cesta 27, 10360 Sesvete</izvorni_sadrzaj>
    <derivirana_varijabla naziv="DomainObject.Predmet.ProtustrankaWithAdressOIB_1">CROATON d.o.o., OIB 13209291800, Sesvetska cesta 27, 10360 Sesvete</derivirana_varijabla>
  </DomainObject.Predmet.ProtustrankaWithAdressOIB>
  <DomainObject.Predmet.ProtustrankaNazivFormated>
    <izvorni_sadrzaj>CROATON d.o.o.</izvorni_sadrzaj>
    <derivirana_varijabla naziv="DomainObject.Predmet.ProtustrankaNazivFormated_1">CROATON d.o.o.</derivirana_varijabla>
  </DomainObject.Predmet.ProtustrankaNazivFormated>
  <DomainObject.Predmet.ProtustrankaNazivFormatedOIB>
    <izvorni_sadrzaj>CROATON d.o.o., OIB 13209291800</izvorni_sadrzaj>
    <derivirana_varijabla naziv="DomainObject.Predmet.ProtustrankaNazivFormatedOIB_1">CROATON d.o.o., OIB 13209291800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CROATON d.o.o.</item>
    </izvorni_sadrzaj>
    <derivirana_varijabla naziv="DomainObject.Predmet.ProtuStrankaListFormated_1">
      <item>CROATON d.o.o.</item>
    </derivirana_varijabla>
  </DomainObject.Predmet.ProtuStrankaListFormated>
  <DomainObject.Predmet.ProtuStrankaListFormatedOIB>
    <izvorni_sadrzaj>
      <item>CROATON d.o.o., OIB 13209291800</item>
    </izvorni_sadrzaj>
    <derivirana_varijabla naziv="DomainObject.Predmet.ProtuStrankaListFormatedOIB_1">
      <item>CROATON d.o.o., OIB 13209291800</item>
    </derivirana_varijabla>
  </DomainObject.Predmet.ProtuStrankaListFormatedOIB>
  <DomainObject.Predmet.ProtuStrankaListFormatedWithAdress>
    <izvorni_sadrzaj>
      <item>CROATON d.o.o., Sesvetska cesta 27, 10360 Sesvete</item>
    </izvorni_sadrzaj>
    <derivirana_varijabla naziv="DomainObject.Predmet.ProtuStrankaListFormatedWithAdress_1">
      <item>CROATON d.o.o., Sesvetska cesta 27, 10360 Sesvete</item>
    </derivirana_varijabla>
  </DomainObject.Predmet.ProtuStrankaListFormatedWithAdress>
  <DomainObject.Predmet.ProtuStrankaListFormatedWithAdressOIB>
    <izvorni_sadrzaj>
      <item>CROATON d.o.o., OIB 13209291800, Sesvetska cesta 27, 10360 Sesvete</item>
    </izvorni_sadrzaj>
    <derivirana_varijabla naziv="DomainObject.Predmet.ProtuStrankaListFormatedWithAdressOIB_1">
      <item>CROATON d.o.o., OIB 13209291800, Sesvetska cesta 27, 10360 Sesvete</item>
    </derivirana_varijabla>
  </DomainObject.Predmet.ProtuStrankaListFormatedWithAdressOIB>
  <DomainObject.Predmet.ProtuStrankaListNazivFormated>
    <izvorni_sadrzaj>
      <item>CROATON d.o.o.</item>
    </izvorni_sadrzaj>
    <derivirana_varijabla naziv="DomainObject.Predmet.ProtuStrankaListNazivFormated_1">
      <item>CROATON d.o.o.</item>
    </derivirana_varijabla>
  </DomainObject.Predmet.ProtuStrankaListNazivFormated>
  <DomainObject.Predmet.ProtuStrankaListNazivFormatedOIB>
    <izvorni_sadrzaj>
      <item>CROATON d.o.o., OIB 13209291800</item>
    </izvorni_sadrzaj>
    <derivirana_varijabla naziv="DomainObject.Predmet.ProtuStrankaListNazivFormatedOIB_1">
      <item>CROATON d.o.o., OIB 13209291800</item>
    </derivirana_varijabla>
  </DomainObject.Predmet.ProtuStrankaListNazivFormatedOIB>
  <DomainObject.Predmet.OstaliListFormated>
    <izvorni_sadrzaj>
      <item>ANKA KOLAK</item>
    </izvorni_sadrzaj>
    <derivirana_varijabla naziv="DomainObject.Predmet.OstaliListFormated_1">
      <item>ANKA KOLAK</item>
    </derivirana_varijabla>
  </DomainObject.Predmet.OstaliListFormated>
  <DomainObject.Predmet.OstaliListFormatedOIB>
    <izvorni_sadrzaj>
      <item>ANKA KOLAK, OIB 98128949029</item>
    </izvorni_sadrzaj>
    <derivirana_varijabla naziv="DomainObject.Predmet.OstaliListFormatedOIB_1">
      <item>ANKA KOLAK, OIB 98128949029</item>
    </derivirana_varijabla>
  </DomainObject.Predmet.OstaliListFormatedOIB>
  <DomainObject.Predmet.OstaliListFormatedWithAdress>
    <izvorni_sadrzaj>
      <item>ANKA KOLAK, Voćinska 4, 10360 Sesvete</item>
    </izvorni_sadrzaj>
    <derivirana_varijabla naziv="DomainObject.Predmet.OstaliListFormatedWithAdress_1">
      <item>ANKA KOLAK, Voćinska 4, 10360 Sesvete</item>
    </derivirana_varijabla>
  </DomainObject.Predmet.OstaliListFormatedWithAdress>
  <DomainObject.Predmet.OstaliListFormatedWithAdressOIB>
    <izvorni_sadrzaj>
      <item>ANKA KOLAK, OIB 98128949029, Voćinska 4, 10360 Sesvete</item>
    </izvorni_sadrzaj>
    <derivirana_varijabla naziv="DomainObject.Predmet.OstaliListFormatedWithAdressOIB_1">
      <item>ANKA KOLAK, OIB 98128949029, Voćinska 4, 10360 Sesvete</item>
    </derivirana_varijabla>
  </DomainObject.Predmet.OstaliListFormatedWithAdressOIB>
  <DomainObject.Predmet.OstaliListNazivFormated>
    <izvorni_sadrzaj>
      <item>ANKA KOLAK</item>
    </izvorni_sadrzaj>
    <derivirana_varijabla naziv="DomainObject.Predmet.OstaliListNazivFormated_1">
      <item>ANKA KOLAK</item>
    </derivirana_varijabla>
  </DomainObject.Predmet.OstaliListNazivFormated>
  <DomainObject.Predmet.OstaliListNazivFormatedOIB>
    <izvorni_sadrzaj>
      <item>ANKA KOLAK, OIB 98128949029</item>
    </izvorni_sadrzaj>
    <derivirana_varijabla naziv="DomainObject.Predmet.OstaliListNazivFormatedOIB_1">
      <item>ANKA KOLAK, OIB 98128949029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CROATON d.o.o.</izvorni_sadrzaj>
    <derivirana_varijabla naziv="DomainObject.Predmet.ProtustrankaIDrugi_1">CROATON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CROATON d.o.o., OIB 13209291800, Sesvetska cesta 27, 10360 Sesvete</izvorni_sadrzaj>
    <derivirana_varijabla naziv="DomainObject.Predmet.ProtustrankaIDrugiAdressOIB_1">CROATON d.o.o., OIB 13209291800, Sesvetska cesta 27,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CROATON d.o.o.</item>
      <item>ANKA KOLAK</item>
    </izvorni_sadrzaj>
    <derivirana_varijabla naziv="DomainObject.Predmet.SudioniciListNaziv_1">
      <item>FINA Regionalni centar Zagreb</item>
      <item>CROATON d.o.o.</item>
      <item>ANKA KOLAK</item>
    </derivirana_varijabla>
  </DomainObject.Predmet.SudioniciListNaziv>
  <DomainObject.Predmet.SudioniciListAdressOIB>
    <izvorni_sadrzaj>
      <item>CROATON d.o.o., OIB 13209291800, Sesvetska cesta 27,10360 Sesvete</item>
      <item>FINA Regionalni centar Zagreb, OIB 85821130368, Trg svibanjskih žrtava 1995. 1,10000 Zagreb</item>
      <item>ANKA KOLAK, OIB 98128949029, Voćinska 4,10360 Sesvete</item>
    </izvorni_sadrzaj>
    <derivirana_varijabla naziv="DomainObject.Predmet.SudioniciListAdressOIB_1">
      <item>CROATON d.o.o., OIB 13209291800, Sesvetska cesta 27,10360 Sesvete</item>
      <item>FINA Regionalni centar Zagreb, OIB 85821130368, Trg svibanjskih žrtava 1995. 1,10000 Zagreb</item>
      <item>ANKA KOLAK, OIB 98128949029, Voćinska 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13209291800</item>
      <item>, OIB 98128949029</item>
    </izvorni_sadrzaj>
    <derivirana_varijabla naziv="DomainObject.Predmet.SudioniciListNazivOIB_1">
      <item>, OIB 85821130368</item>
      <item>, OIB 13209291800</item>
      <item>, OIB 98128949029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E1BFE9-CA38-43A1-89DA-69972BEB05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2012</properties:Words>
  <properties:Characters>11585</properties:Characters>
  <properties:Lines>215</properties:Lines>
  <properties:Paragraphs>69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2018-07-02T11:57:00Z</dcterms:created>
  <dc:creator>Vesna Fundurulić Perišin</dc:creator>
  <cp:lastModifiedBy>Ivana Stampf</cp:lastModifiedBy>
  <cp:lastPrinted>2018-06-04T08:10:00Z</cp:lastPrinted>
  <dcterms:modified xmlns:xsi="http://www.w3.org/2001/XMLSchema-instance" xsi:type="dcterms:W3CDTF">2018-07-03T06:40:00Z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(4 St-6214-16 poziv vjerovnicima čl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