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925c73" w14:paraId="9925c73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211740">
        <w:rPr>
          <w:rFonts w:hAnsi="Times New Roman" w:ascii="Times New Roman"/>
          <w:sz w:val="24"/>
        </w:rPr>
        <w:t>132/15</w:t>
      </w:r>
      <w:r w:rsidR="00DC2D0A">
        <w:rPr>
          <w:rFonts w:hAnsi="Times New Roman" w:ascii="Times New Roman"/>
          <w:sz w:val="24"/>
        </w:rPr>
        <w:t>-65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211740" w:rsidRPr="00211740">
        <w:rPr>
          <w:rFonts w:hAnsi="Times New Roman" w:ascii="Times New Roman"/>
          <w:sz w:val="24"/>
        </w:rPr>
        <w:t>TRIPUS d.o.o. u stečaju, Zagreb, Lukoranska 8, OIB: 04370558154</w:t>
      </w:r>
      <w:r w:rsidR="00211740">
        <w:rPr>
          <w:rFonts w:hAnsi="Times New Roman" w:ascii="Times New Roman"/>
          <w:sz w:val="24"/>
        </w:rPr>
        <w:t xml:space="preserve">, 13. kolovoza 2018. 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kupac </w:t>
      </w:r>
      <w:r w:rsidR="006C569D">
        <w:rPr>
          <w:rFonts w:cs="Tahoma" w:hAnsi="Times New Roman" w:ascii="Times New Roman"/>
          <w:sz w:val="24"/>
        </w:rPr>
        <w:t xml:space="preserve"> </w:t>
      </w:r>
      <w:r w:rsidR="00211740" w:rsidRPr="00211740">
        <w:rPr>
          <w:rFonts w:cs="Tahoma" w:hAnsi="Times New Roman" w:ascii="Times New Roman"/>
          <w:sz w:val="24"/>
        </w:rPr>
        <w:t>KREŠ</w:t>
      </w:r>
      <w:r w:rsidR="00211740">
        <w:rPr>
          <w:rFonts w:cs="Tahoma" w:hAnsi="Times New Roman" w:ascii="Times New Roman"/>
          <w:sz w:val="24"/>
        </w:rPr>
        <w:t>O</w:t>
      </w:r>
      <w:r w:rsidR="00211740" w:rsidRPr="00211740">
        <w:rPr>
          <w:rFonts w:cs="Tahoma" w:hAnsi="Times New Roman" w:ascii="Times New Roman"/>
          <w:sz w:val="24"/>
        </w:rPr>
        <w:t xml:space="preserve"> PETEK iz Ivanić Grada, Marofski put 4, OIB: 37095739957</w:t>
      </w:r>
      <w:r w:rsidRPr="00027480">
        <w:rPr>
          <w:rFonts w:cs="Tahoma" w:hAnsi="Times New Roman" w:ascii="Times New Roman"/>
          <w:sz w:val="24"/>
        </w:rPr>
        <w:t xml:space="preserve"> u cijelosti uplatio kupovninu prema pravomoćnom rješenju o dosudi ovoga suda posl. broj St-</w:t>
      </w:r>
      <w:r w:rsidR="00211740">
        <w:rPr>
          <w:rFonts w:cs="Tahoma" w:hAnsi="Times New Roman" w:ascii="Times New Roman"/>
          <w:sz w:val="24"/>
        </w:rPr>
        <w:t>132/15 od 12. lipnja 2018.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44154C" w:rsidR="0044154C">
      <w:pPr>
        <w:numPr>
          <w:ilvl w:val="0"/>
          <w:numId w:val="6"/>
        </w:numPr>
        <w:spacing w:after="240"/>
        <w:rPr>
          <w:rFonts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>Na nekretnin</w:t>
      </w:r>
      <w:r w:rsidR="0044154C">
        <w:rPr>
          <w:rFonts w:hAnsi="Times New Roman" w:ascii="Times New Roman"/>
          <w:sz w:val="24"/>
        </w:rPr>
        <w:t>ama</w:t>
      </w:r>
      <w:r w:rsidRPr="00027480">
        <w:rPr>
          <w:rFonts w:hAnsi="Times New Roman" w:ascii="Times New Roman"/>
          <w:sz w:val="24"/>
        </w:rPr>
        <w:t xml:space="preserve"> stečajnog dužnika</w:t>
      </w:r>
      <w:r w:rsidR="0044154C">
        <w:rPr>
          <w:rFonts w:hAnsi="Times New Roman" w:ascii="Times New Roman"/>
          <w:sz w:val="24"/>
        </w:rPr>
        <w:t xml:space="preserve"> i to:</w:t>
      </w:r>
    </w:p>
    <w:p w:rsidRDefault="0044154C" w:rsidP="0044154C" w:rsidR="0044154C" w:rsidRPr="0044154C">
      <w:pPr>
        <w:spacing w:after="240"/>
        <w:ind w:left="567"/>
        <w:rPr>
          <w:rFonts w:hAnsi="Times New Roman" w:ascii="Times New Roman"/>
          <w:sz w:val="24"/>
        </w:rPr>
      </w:pPr>
      <w:r w:rsidRPr="0044154C">
        <w:rPr>
          <w:rFonts w:hAnsi="Times New Roman" w:ascii="Times New Roman"/>
          <w:sz w:val="24"/>
        </w:rPr>
        <w:t>a) k.o. Obreška, zk. ul. 14, čkbr. 1107/1, LIVADA OGRADE od 4608 m2,</w:t>
      </w:r>
    </w:p>
    <w:p w:rsidRDefault="0044154C" w:rsidP="0044154C" w:rsidR="006C569D" w:rsidRPr="006C569D">
      <w:pPr>
        <w:spacing w:after="240"/>
        <w:ind w:left="567"/>
        <w:rPr>
          <w:rFonts w:cs="Tahoma" w:hAnsi="Times New Roman" w:ascii="Times New Roman"/>
          <w:sz w:val="24"/>
        </w:rPr>
      </w:pPr>
      <w:r w:rsidRPr="0044154C">
        <w:rPr>
          <w:rFonts w:hAnsi="Times New Roman" w:ascii="Times New Roman"/>
          <w:sz w:val="24"/>
        </w:rPr>
        <w:t xml:space="preserve">b) k.o. Obreška, zk. ul. 763, čkbr. 1107/2 LIVADA OGRADA od 5244 m2, čkbr. </w:t>
      </w:r>
      <w:r w:rsidRPr="0044154C">
        <w:rPr>
          <w:rFonts w:hAnsi="Times New Roman" w:ascii="Times New Roman"/>
          <w:sz w:val="24"/>
        </w:rPr>
        <w:tab/>
        <w:t xml:space="preserve">1108 LIVADA OGRADA od 4481 m2, čkbr. 1109/2 KUĆA, GOSPODARSKA </w:t>
      </w:r>
      <w:r w:rsidRPr="0044154C">
        <w:rPr>
          <w:rFonts w:hAnsi="Times New Roman" w:ascii="Times New Roman"/>
          <w:sz w:val="24"/>
        </w:rPr>
        <w:tab/>
        <w:t xml:space="preserve">ZGRADA, DVOR, VOĆNJAK, ORANICA I LIVADA U SELU od 18706 m2 i čkbr. </w:t>
      </w:r>
      <w:r w:rsidRPr="0044154C">
        <w:rPr>
          <w:rFonts w:hAnsi="Times New Roman" w:ascii="Times New Roman"/>
          <w:sz w:val="24"/>
        </w:rPr>
        <w:tab/>
        <w:t>1110 VOĆNJAK OGRADA U SELU od 2450 m2</w:t>
      </w: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44154C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korist kupca</w:t>
      </w:r>
      <w:r w:rsidR="0044154C">
        <w:rPr>
          <w:rFonts w:hAnsi="Times New Roman" w:ascii="Times New Roman"/>
          <w:b/>
          <w:sz w:val="24"/>
        </w:rPr>
        <w:t xml:space="preserve">: </w:t>
      </w:r>
      <w:r>
        <w:rPr>
          <w:rFonts w:hAnsi="Times New Roman" w:ascii="Times New Roman"/>
          <w:sz w:val="24"/>
        </w:rPr>
        <w:t xml:space="preserve"> </w:t>
      </w:r>
      <w:r w:rsidR="0044154C" w:rsidRPr="00211740">
        <w:rPr>
          <w:rFonts w:cs="Tahoma" w:hAnsi="Times New Roman" w:ascii="Times New Roman"/>
          <w:sz w:val="24"/>
        </w:rPr>
        <w:t>KREŠ</w:t>
      </w:r>
      <w:r w:rsidR="0044154C">
        <w:rPr>
          <w:rFonts w:cs="Tahoma" w:hAnsi="Times New Roman" w:ascii="Times New Roman"/>
          <w:sz w:val="24"/>
        </w:rPr>
        <w:t>E</w:t>
      </w:r>
      <w:r w:rsidR="0044154C" w:rsidRPr="00211740">
        <w:rPr>
          <w:rFonts w:cs="Tahoma" w:hAnsi="Times New Roman" w:ascii="Times New Roman"/>
          <w:sz w:val="24"/>
        </w:rPr>
        <w:t xml:space="preserve"> PETEK iz Ivanić Grada, Marofski put 4, OIB: 37095739957</w:t>
      </w:r>
      <w:r w:rsidR="0044154C">
        <w:rPr>
          <w:rFonts w:cs="Tahoma" w:hAnsi="Times New Roman" w:ascii="Times New Roman"/>
          <w:sz w:val="24"/>
        </w:rPr>
        <w:t>.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8D75FB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1D3FBC" w:rsidRPr="00514E94">
        <w:rPr>
          <w:rFonts w:cs="Tahoma" w:hAnsi="Times New Roman" w:ascii="Times New Roman"/>
          <w:sz w:val="24"/>
        </w:rPr>
        <w:t xml:space="preserve">zabilježbe rješenja ovoga suda o </w:t>
      </w:r>
      <w:r w:rsidR="0050163A" w:rsidRPr="00514E94">
        <w:rPr>
          <w:rFonts w:cs="Tahoma" w:hAnsi="Times New Roman" w:ascii="Times New Roman"/>
          <w:sz w:val="24"/>
        </w:rPr>
        <w:t>otvaranju stečajnog postupka</w:t>
      </w:r>
      <w:r w:rsidR="00340B5A" w:rsidRPr="00514E94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nad stečajnim </w:t>
      </w:r>
    </w:p>
    <w:p w:rsidRDefault="006C569D" w:rsidP="008D75FB" w:rsidR="00BC214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8D75FB">
        <w:rPr>
          <w:rFonts w:cs="Tahoma" w:hAnsi="Times New Roman" w:ascii="Times New Roman"/>
          <w:sz w:val="24"/>
        </w:rPr>
        <w:t>dužnikom, provedeno pod Z-</w:t>
      </w:r>
      <w:r w:rsidR="007C2A2E" w:rsidRPr="007C2A2E">
        <w:rPr>
          <w:rFonts w:cs="Tahoma" w:hAnsi="Times New Roman" w:ascii="Times New Roman"/>
          <w:sz w:val="24"/>
        </w:rPr>
        <w:t>2949/2017</w:t>
      </w:r>
      <w:r w:rsidR="007C2A2E">
        <w:rPr>
          <w:rFonts w:cs="Tahoma" w:hAnsi="Times New Roman" w:ascii="Times New Roman"/>
          <w:sz w:val="24"/>
        </w:rPr>
        <w:t>,</w:t>
      </w:r>
    </w:p>
    <w:p w:rsidRDefault="008D75FB" w:rsidP="006C569D" w:rsidR="006C569D">
      <w:pPr>
        <w:ind w:left="567"/>
        <w:rPr>
          <w:rFonts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5A4794">
        <w:rPr>
          <w:rFonts w:cs="Tahoma" w:hAnsi="Times New Roman" w:ascii="Times New Roman"/>
          <w:sz w:val="24"/>
        </w:rPr>
        <w:t xml:space="preserve"> prava zaloga </w:t>
      </w:r>
      <w:r w:rsidR="002B1ABA">
        <w:rPr>
          <w:rFonts w:cs="Tahoma" w:hAnsi="Times New Roman" w:ascii="Times New Roman"/>
          <w:sz w:val="24"/>
        </w:rPr>
        <w:t xml:space="preserve">upisanog u korist </w:t>
      </w:r>
      <w:r w:rsidR="002B1ABA" w:rsidRPr="002B1ABA">
        <w:rPr>
          <w:rFonts w:hAnsi="Times New Roman" w:ascii="Times New Roman"/>
          <w:sz w:val="24"/>
        </w:rPr>
        <w:t>Erste &amp; Steiermarkische bank d.d. Rijeka</w:t>
      </w:r>
      <w:r w:rsidR="002B1ABA">
        <w:rPr>
          <w:rFonts w:hAnsi="Times New Roman" w:ascii="Times New Roman"/>
          <w:sz w:val="24"/>
        </w:rPr>
        <w:t xml:space="preserve">, provedeno pod </w:t>
      </w:r>
      <w:r w:rsidR="002B1ABA" w:rsidRPr="002B1ABA">
        <w:rPr>
          <w:rFonts w:hAnsi="Times New Roman" w:ascii="Times New Roman"/>
          <w:sz w:val="24"/>
        </w:rPr>
        <w:t>Z-1332/08</w:t>
      </w:r>
      <w:r w:rsidR="002B1ABA">
        <w:rPr>
          <w:rFonts w:hAnsi="Times New Roman" w:ascii="Times New Roman"/>
          <w:sz w:val="24"/>
        </w:rPr>
        <w:t>,</w:t>
      </w:r>
    </w:p>
    <w:p w:rsidRDefault="00C97E38" w:rsidP="006C569D" w:rsidR="00C97E38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zabilježbe otvaranja postupka p</w:t>
      </w:r>
      <w:r w:rsidRPr="00C97E38">
        <w:rPr>
          <w:rFonts w:hAnsi="Times New Roman" w:ascii="Times New Roman"/>
          <w:sz w:val="24"/>
        </w:rPr>
        <w:t xml:space="preserve">redstečajne nagodbe </w:t>
      </w:r>
      <w:r>
        <w:rPr>
          <w:rFonts w:hAnsi="Times New Roman" w:ascii="Times New Roman"/>
          <w:sz w:val="24"/>
        </w:rPr>
        <w:t xml:space="preserve">temeljem rješenja Financijske agencije, provedeno pod </w:t>
      </w:r>
      <w:r w:rsidRPr="00C97E38">
        <w:rPr>
          <w:rFonts w:hAnsi="Times New Roman" w:ascii="Times New Roman"/>
          <w:sz w:val="24"/>
        </w:rPr>
        <w:t>Z-1534/13</w:t>
      </w:r>
      <w:r w:rsidR="00DE262E">
        <w:rPr>
          <w:rFonts w:hAnsi="Times New Roman" w:ascii="Times New Roman"/>
          <w:sz w:val="24"/>
        </w:rPr>
        <w:t>,</w:t>
      </w:r>
    </w:p>
    <w:p w:rsidRDefault="002B1ABA" w:rsidP="006C569D" w:rsidR="002B1ABA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zabilježbe privremene mjere Općinskog građanskog suda u Zagrebu, temeljem rješenja P-</w:t>
      </w:r>
      <w:r w:rsidRPr="002B1ABA">
        <w:rPr>
          <w:rFonts w:hAnsi="Times New Roman" w:ascii="Times New Roman"/>
          <w:sz w:val="24"/>
        </w:rPr>
        <w:t xml:space="preserve">56/2016-8 </w:t>
      </w:r>
      <w:r>
        <w:rPr>
          <w:rFonts w:hAnsi="Times New Roman" w:ascii="Times New Roman"/>
          <w:sz w:val="24"/>
        </w:rPr>
        <w:t>od</w:t>
      </w:r>
      <w:r w:rsidRPr="002B1ABA">
        <w:rPr>
          <w:rFonts w:hAnsi="Times New Roman" w:ascii="Times New Roman"/>
          <w:sz w:val="24"/>
        </w:rPr>
        <w:t> 15.07.2016</w:t>
      </w:r>
      <w:r>
        <w:rPr>
          <w:rFonts w:hAnsi="Times New Roman" w:ascii="Times New Roman"/>
          <w:sz w:val="24"/>
        </w:rPr>
        <w:t xml:space="preserve">., provedeno pod </w:t>
      </w:r>
      <w:r w:rsidRPr="002B1ABA">
        <w:rPr>
          <w:rFonts w:hAnsi="Times New Roman" w:ascii="Times New Roman"/>
          <w:sz w:val="24"/>
        </w:rPr>
        <w:t>Z-6332/2016</w:t>
      </w:r>
      <w:r w:rsidR="00DE262E">
        <w:rPr>
          <w:rFonts w:hAnsi="Times New Roman" w:ascii="Times New Roman"/>
          <w:sz w:val="24"/>
        </w:rPr>
        <w:t>,</w:t>
      </w:r>
    </w:p>
    <w:p w:rsidRDefault="00DE262E" w:rsidP="006C569D" w:rsidR="00DE262E">
      <w:pPr>
        <w:ind w:left="567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prava zaloga upisanog u korist Republike Hrvatske, provedeno pod </w:t>
      </w:r>
      <w:r w:rsidRPr="00DE262E">
        <w:rPr>
          <w:rFonts w:hAnsi="Times New Roman" w:ascii="Times New Roman"/>
          <w:sz w:val="24"/>
        </w:rPr>
        <w:t>Z-7020/2016</w:t>
      </w:r>
      <w:r>
        <w:rPr>
          <w:rFonts w:hAnsi="Times New Roman" w:ascii="Times New Roman"/>
          <w:sz w:val="24"/>
        </w:rPr>
        <w:t>.</w:t>
      </w:r>
    </w:p>
    <w:p w:rsidRDefault="00F0444D" w:rsidP="006C569D" w:rsidR="00F0444D" w:rsidRPr="00514E94">
      <w:pPr>
        <w:ind w:left="567"/>
        <w:rPr>
          <w:rFonts w:cs="Tahoma" w:hAnsi="Times New Roman" w:ascii="Times New Roman"/>
          <w:sz w:val="24"/>
        </w:rPr>
      </w:pPr>
    </w:p>
    <w:p w:rsidRDefault="006C569D" w:rsidP="001D3FBC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 xml:space="preserve">Nekretnina stečajnog dužnika iz toč. II. ovog zaključka predaju se u posjed kupcu </w:t>
      </w:r>
      <w:r w:rsidR="00DE262E" w:rsidRPr="00DE262E">
        <w:rPr>
          <w:rFonts w:cs="Tahoma" w:hAnsi="Times New Roman" w:ascii="Times New Roman"/>
          <w:sz w:val="24"/>
        </w:rPr>
        <w:t>K</w:t>
      </w:r>
      <w:r w:rsidR="00DE262E">
        <w:rPr>
          <w:rFonts w:cs="Tahoma" w:hAnsi="Times New Roman" w:ascii="Times New Roman"/>
          <w:sz w:val="24"/>
        </w:rPr>
        <w:t>reši Petek i</w:t>
      </w:r>
      <w:r w:rsidR="00DE262E" w:rsidRPr="00DE262E">
        <w:rPr>
          <w:rFonts w:cs="Tahoma" w:hAnsi="Times New Roman" w:ascii="Times New Roman"/>
          <w:sz w:val="24"/>
        </w:rPr>
        <w:t>z Ivanić Grada, Marofski put 4, OIB: 37095739957.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lastRenderedPageBreak/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</w:t>
      </w:r>
      <w:r w:rsidR="00DE4F9B">
        <w:rPr>
          <w:rFonts w:cs="Tahoma" w:hAnsi="Times New Roman" w:ascii="Times New Roman"/>
          <w:sz w:val="24"/>
        </w:rPr>
        <w:t xml:space="preserve">Općinskom sudu u Velikoj Gorici - </w:t>
      </w:r>
      <w:r w:rsidR="001D3FBC" w:rsidRPr="003652A3">
        <w:rPr>
          <w:rFonts w:cs="Tahoma" w:hAnsi="Times New Roman" w:ascii="Times New Roman"/>
          <w:sz w:val="24"/>
        </w:rPr>
        <w:t xml:space="preserve">Zemljišnoknjižnom odjelu </w:t>
      </w:r>
      <w:r w:rsidR="00DE4F9B">
        <w:rPr>
          <w:rFonts w:cs="Tahoma" w:hAnsi="Times New Roman" w:ascii="Times New Roman"/>
          <w:sz w:val="24"/>
        </w:rPr>
        <w:t>Ivanić</w:t>
      </w:r>
      <w:r w:rsidR="008E586B">
        <w:rPr>
          <w:rFonts w:cs="Tahoma" w:hAnsi="Times New Roman" w:ascii="Times New Roman"/>
          <w:sz w:val="24"/>
        </w:rPr>
        <w:t>-</w:t>
      </w:r>
      <w:r w:rsidR="00DE4F9B">
        <w:rPr>
          <w:rFonts w:cs="Tahoma" w:hAnsi="Times New Roman" w:ascii="Times New Roman"/>
          <w:sz w:val="24"/>
        </w:rPr>
        <w:t>Grad.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 xml:space="preserve">Budući da je rješenje o dosudi ovoga suda </w:t>
      </w:r>
      <w:r w:rsidR="00DE4F9B">
        <w:rPr>
          <w:rFonts w:cs="Tahoma" w:hAnsi="Times New Roman" w:ascii="Times New Roman"/>
          <w:sz w:val="24"/>
        </w:rPr>
        <w:t xml:space="preserve">navedeno u stavku I. izreke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preostali iznos kupovnine prema rješenju o dosudi,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D71F3E">
        <w:rPr>
          <w:rFonts w:cs="Tahoma" w:hAnsi="Times New Roman" w:ascii="Times New Roman"/>
          <w:sz w:val="24"/>
        </w:rPr>
        <w:t>13. kolovoza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D71F3E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D71F3E">
        <w:rPr>
          <w:rFonts w:cs="Tahoma" w:hAnsi="Times New Roman" w:ascii="Times New Roman"/>
          <w:sz w:val="24"/>
        </w:rPr>
        <w:t xml:space="preserve"> 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>AEL KOVAČIĆ</w:t>
      </w:r>
      <w:r w:rsidR="00AB30B4">
        <w:rPr>
          <w:rFonts w:cs="Tahoma" w:hAnsi="Times New Roman" w:ascii="Times New Roman"/>
          <w:sz w:val="24"/>
        </w:rPr>
        <w:t>, v.r.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D71F3E" w:rsidP="00482439" w:rsidR="00D71F3E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AB30B4" w:rsidP="00970A43" w:rsidR="00AB30B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AB30B4" w:rsidP="00AB30B4" w:rsidR="00AB30B4">
      <w:pPr>
        <w:ind w:left="5040"/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Za točnost otpravka ovlašteni službenik</w:t>
      </w:r>
    </w:p>
    <w:p w:rsidRDefault="00AB30B4" w:rsidP="00970A43" w:rsidR="00AB30B4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Belma Čolić</w:t>
      </w:r>
    </w:p>
    <w:p w:rsidRDefault="00310AAD" w:rsidP="00310AAD" w:rsidR="00310AAD" w:rsidRPr="00AB30B4">
      <w:pPr>
        <w:rPr>
          <w:rFonts w:cs="Tahoma" w:hAnsi="Times New Roman" w:ascii="Times New Roman"/>
          <w:color w:themeColor="background1" w:val="FFFFFF"/>
          <w:sz w:val="24"/>
        </w:rPr>
      </w:pPr>
      <w:r w:rsidRPr="00AB30B4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D71F3E" w:rsidP="00D71F3E" w:rsidR="00D71F3E" w:rsidRPr="00AB30B4">
      <w:pPr>
        <w:rPr>
          <w:rFonts w:cs="Tahoma" w:hAnsi="Times New Roman" w:ascii="Times New Roman"/>
          <w:color w:themeColor="background1" w:val="FFFFFF"/>
          <w:sz w:val="24"/>
        </w:rPr>
      </w:pPr>
      <w:r w:rsidRPr="00AB30B4">
        <w:rPr>
          <w:rFonts w:cs="Tahoma" w:hAnsi="Times New Roman" w:ascii="Times New Roman"/>
          <w:color w:themeColor="background1" w:val="FFFFFF"/>
          <w:sz w:val="24"/>
        </w:rPr>
        <w:t>1. e-Oglasna ploča</w:t>
      </w:r>
    </w:p>
    <w:p w:rsidRDefault="00D71F3E" w:rsidP="00D71F3E" w:rsidR="00D71F3E" w:rsidRPr="00AB30B4">
      <w:pPr>
        <w:rPr>
          <w:rFonts w:cs="Tahoma" w:hAnsi="Times New Roman" w:ascii="Times New Roman"/>
          <w:color w:themeColor="background1" w:val="FFFFFF"/>
          <w:sz w:val="24"/>
        </w:rPr>
      </w:pPr>
      <w:r w:rsidRPr="00AB30B4">
        <w:rPr>
          <w:rFonts w:cs="Tahoma" w:hAnsi="Times New Roman" w:ascii="Times New Roman"/>
          <w:color w:themeColor="background1" w:val="FFFFFF"/>
          <w:sz w:val="24"/>
        </w:rPr>
        <w:t xml:space="preserve">2. Stečajnom upravitelju, osobno </w:t>
      </w:r>
    </w:p>
    <w:p w:rsidRDefault="00D71F3E" w:rsidP="00D71F3E" w:rsidR="00D71F3E" w:rsidRPr="00AB30B4">
      <w:pPr>
        <w:rPr>
          <w:rFonts w:cs="Tahoma" w:hAnsi="Times New Roman" w:ascii="Times New Roman"/>
          <w:color w:themeColor="background1" w:val="FFFFFF"/>
          <w:sz w:val="24"/>
        </w:rPr>
      </w:pPr>
      <w:r w:rsidRPr="00AB30B4">
        <w:rPr>
          <w:rFonts w:cs="Tahoma" w:hAnsi="Times New Roman" w:ascii="Times New Roman"/>
          <w:color w:themeColor="background1" w:val="FFFFFF"/>
          <w:sz w:val="24"/>
        </w:rPr>
        <w:t>3. Krešo Petek, Ivanić Grad, Marofski put 4</w:t>
      </w:r>
    </w:p>
    <w:p w:rsidRDefault="00D71F3E" w:rsidP="00D71F3E" w:rsidR="00D71F3E" w:rsidRPr="00AB30B4">
      <w:pPr>
        <w:rPr>
          <w:rFonts w:cs="Tahoma" w:hAnsi="Times New Roman" w:ascii="Times New Roman"/>
          <w:color w:themeColor="background1" w:val="FFFFFF"/>
          <w:sz w:val="24"/>
        </w:rPr>
      </w:pPr>
      <w:r w:rsidRPr="00AB30B4">
        <w:rPr>
          <w:rFonts w:cs="Tahoma" w:hAnsi="Times New Roman" w:ascii="Times New Roman"/>
          <w:color w:themeColor="background1" w:val="FFFFFF"/>
          <w:sz w:val="24"/>
        </w:rPr>
        <w:t xml:space="preserve">4. Erste &amp; Steiermarkische bank d.d. Rijeka, po pun.Tomislavu Čavić, odvjetniku u Zagrebu, </w:t>
      </w:r>
    </w:p>
    <w:p w:rsidRDefault="00D71F3E" w:rsidP="00D71F3E" w:rsidR="00D71F3E" w:rsidRPr="00AB30B4">
      <w:pPr>
        <w:rPr>
          <w:rFonts w:cs="Tahoma" w:hAnsi="Times New Roman" w:ascii="Times New Roman"/>
          <w:color w:themeColor="background1" w:val="FFFFFF"/>
          <w:sz w:val="24"/>
        </w:rPr>
      </w:pPr>
      <w:r w:rsidRPr="00AB30B4">
        <w:rPr>
          <w:rFonts w:cs="Tahoma" w:hAnsi="Times New Roman" w:ascii="Times New Roman"/>
          <w:color w:themeColor="background1" w:val="FFFFFF"/>
          <w:sz w:val="24"/>
        </w:rPr>
        <w:t xml:space="preserve">    Ulica grada Vukovara 269 D</w:t>
      </w:r>
    </w:p>
    <w:p w:rsidRDefault="00D71F3E" w:rsidP="00D71F3E" w:rsidR="00D71F3E" w:rsidRPr="00AB30B4">
      <w:pPr>
        <w:rPr>
          <w:rFonts w:cs="Tahoma" w:hAnsi="Times New Roman" w:ascii="Times New Roman"/>
          <w:color w:themeColor="background1" w:val="FFFFFF"/>
          <w:sz w:val="24"/>
        </w:rPr>
      </w:pPr>
      <w:r w:rsidRPr="00AB30B4">
        <w:rPr>
          <w:rFonts w:cs="Tahoma" w:hAnsi="Times New Roman" w:ascii="Times New Roman"/>
          <w:color w:themeColor="background1" w:val="FFFFFF"/>
          <w:sz w:val="24"/>
        </w:rPr>
        <w:t xml:space="preserve">5. Republika Hrvatska, Ministarstvo financija, po zz. Županijskom državnom odvjetništvu u </w:t>
      </w:r>
    </w:p>
    <w:p w:rsidRDefault="00D71F3E" w:rsidP="00D71F3E" w:rsidR="00D71F3E" w:rsidRPr="00AB30B4">
      <w:pPr>
        <w:rPr>
          <w:rFonts w:cs="Tahoma" w:hAnsi="Times New Roman" w:ascii="Times New Roman"/>
          <w:color w:themeColor="background1" w:val="FFFFFF"/>
          <w:sz w:val="24"/>
        </w:rPr>
      </w:pPr>
      <w:r w:rsidRPr="00AB30B4">
        <w:rPr>
          <w:rFonts w:cs="Tahoma" w:hAnsi="Times New Roman" w:ascii="Times New Roman"/>
          <w:color w:themeColor="background1" w:val="FFFFFF"/>
          <w:sz w:val="24"/>
        </w:rPr>
        <w:t xml:space="preserve">    Zagrebu</w:t>
      </w:r>
    </w:p>
    <w:p w:rsidRDefault="00AD338F" w:rsidP="008C1DF4" w:rsidR="00235EB3" w:rsidRPr="00AB30B4">
      <w:pPr>
        <w:rPr>
          <w:rFonts w:cs="Tahoma" w:hAnsi="Times New Roman" w:ascii="Times New Roman"/>
          <w:color w:themeColor="background1" w:val="FFFFFF"/>
          <w:sz w:val="24"/>
        </w:rPr>
      </w:pPr>
      <w:r w:rsidRPr="00AB30B4">
        <w:rPr>
          <w:rFonts w:cs="Tahoma" w:hAnsi="Times New Roman" w:ascii="Times New Roman"/>
          <w:color w:themeColor="background1" w:val="FFFFFF"/>
          <w:sz w:val="24"/>
        </w:rPr>
        <w:t>6</w:t>
      </w:r>
      <w:r w:rsidR="008C1DF4" w:rsidRPr="00AB30B4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AB30B4">
        <w:rPr>
          <w:rFonts w:cs="Tahoma" w:hAnsi="Times New Roman" w:ascii="Times New Roman"/>
          <w:color w:themeColor="background1" w:val="FFFFFF"/>
          <w:sz w:val="24"/>
        </w:rPr>
        <w:t xml:space="preserve">Općinskom sudu u </w:t>
      </w:r>
      <w:r w:rsidRPr="00AB30B4">
        <w:rPr>
          <w:rFonts w:cs="Tahoma" w:hAnsi="Times New Roman" w:ascii="Times New Roman"/>
          <w:color w:themeColor="background1" w:val="FFFFFF"/>
          <w:sz w:val="24"/>
        </w:rPr>
        <w:t>Velikoj Gorici</w:t>
      </w:r>
      <w:r w:rsidR="00970A43" w:rsidRPr="00AB30B4">
        <w:rPr>
          <w:rFonts w:cs="Tahoma" w:hAnsi="Times New Roman" w:ascii="Times New Roman"/>
          <w:color w:themeColor="background1" w:val="FFFFFF"/>
          <w:sz w:val="24"/>
        </w:rPr>
        <w:t xml:space="preserve"> – Zemljišnoknjižni odjel</w:t>
      </w:r>
      <w:r w:rsidRPr="00AB30B4">
        <w:rPr>
          <w:rFonts w:cs="Tahoma" w:hAnsi="Times New Roman" w:ascii="Times New Roman"/>
          <w:color w:themeColor="background1" w:val="FFFFFF"/>
          <w:sz w:val="24"/>
        </w:rPr>
        <w:t xml:space="preserve"> Ivanić-Grad</w:t>
      </w:r>
      <w:r w:rsidR="00970A43" w:rsidRPr="00AB30B4">
        <w:rPr>
          <w:rFonts w:cs="Tahoma" w:hAnsi="Times New Roman" w:ascii="Times New Roman"/>
          <w:color w:themeColor="background1" w:val="FFFFFF"/>
          <w:sz w:val="24"/>
        </w:rPr>
        <w:t>, uz rj</w:t>
      </w:r>
      <w:r w:rsidR="00235EB3" w:rsidRPr="00AB30B4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AB30B4">
        <w:rPr>
          <w:rFonts w:cs="Tahoma" w:hAnsi="Times New Roman" w:ascii="Times New Roman"/>
          <w:color w:themeColor="background1" w:val="FFFFFF"/>
          <w:sz w:val="24"/>
        </w:rPr>
        <w:t xml:space="preserve">o dosudi (s </w:t>
      </w:r>
    </w:p>
    <w:p w:rsidRDefault="00235EB3" w:rsidP="008C1DF4" w:rsidR="00235EB3" w:rsidRPr="00AB30B4">
      <w:pPr>
        <w:rPr>
          <w:rFonts w:cs="Tahoma" w:hAnsi="Times New Roman" w:ascii="Times New Roman"/>
          <w:color w:themeColor="background1" w:val="FFFFFF"/>
          <w:sz w:val="24"/>
        </w:rPr>
      </w:pPr>
      <w:r w:rsidRPr="00AB30B4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970A43" w:rsidRPr="00AB30B4">
        <w:rPr>
          <w:rFonts w:cs="Tahoma" w:hAnsi="Times New Roman" w:ascii="Times New Roman"/>
          <w:color w:themeColor="background1" w:val="FFFFFF"/>
          <w:sz w:val="24"/>
        </w:rPr>
        <w:t>klauzulom pravom.)</w:t>
      </w:r>
    </w:p>
    <w:p w:rsidRDefault="008E586B" w:rsidP="008C1DF4" w:rsidR="008E586B" w:rsidRPr="00AB30B4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8E586B" w:rsidP="008C1DF4" w:rsidR="008E586B" w:rsidRPr="00AB30B4">
      <w:pPr>
        <w:rPr>
          <w:rFonts w:cs="Tahoma" w:hAnsi="Times New Roman" w:ascii="Times New Roman"/>
          <w:color w:themeColor="background1" w:val="FFFFFF"/>
          <w:sz w:val="24"/>
        </w:rPr>
      </w:pPr>
      <w:r w:rsidRPr="00AB30B4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8E586B" w:rsidP="008C1DF4" w:rsidR="008E586B" w:rsidRPr="00AB30B4">
      <w:pPr>
        <w:rPr>
          <w:rFonts w:cs="Tahoma" w:hAnsi="Times New Roman" w:ascii="Times New Roman"/>
          <w:color w:themeColor="background1" w:val="FFFFFF"/>
          <w:sz w:val="24"/>
        </w:rPr>
      </w:pPr>
      <w:r w:rsidRPr="00AB30B4">
        <w:rPr>
          <w:rFonts w:cs="Tahoma" w:hAnsi="Times New Roman" w:ascii="Times New Roman"/>
          <w:color w:themeColor="background1" w:val="FFFFFF"/>
          <w:sz w:val="24"/>
        </w:rPr>
        <w:t>1. Vratiti uplaćenu jamčevinu Almenki Balenović</w:t>
      </w:r>
    </w:p>
    <w:p w:rsidRDefault="008E586B" w:rsidP="008C1DF4" w:rsidR="008E586B" w:rsidRPr="00AB30B4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EA52A1" w:rsidR="008E586B" w:rsidRPr="00AB30B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595" w:rsidR="00176595">
      <w:r>
        <w:separator/>
      </w:r>
    </w:p>
  </w:endnote>
  <w:endnote w:id="0" w:type="continuationSeparator">
    <w:p w:rsidRDefault="00176595" w:rsidR="00176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595" w:rsidR="00176595">
      <w:r>
        <w:separator/>
      </w:r>
    </w:p>
  </w:footnote>
  <w:footnote w:id="0" w:type="continuationSeparator">
    <w:p w:rsidRDefault="00176595" w:rsidR="001765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7770B8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DE262E">
      <w:rPr>
        <w:rFonts w:hAnsi="Times New Roman" w:ascii="Times New Roman"/>
        <w:szCs w:val="22"/>
      </w:rPr>
      <w:t>132/15</w:t>
    </w:r>
    <w:r w:rsidR="00DC2D0A">
      <w:rPr>
        <w:rFonts w:hAnsi="Times New Roman" w:ascii="Times New Roman"/>
        <w:szCs w:val="22"/>
      </w:rPr>
      <w:t>-65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7411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53260"/>
    <w:rsid w:val="00164FDA"/>
    <w:rsid w:val="0017159D"/>
    <w:rsid w:val="00176595"/>
    <w:rsid w:val="00177A30"/>
    <w:rsid w:val="001D3FBC"/>
    <w:rsid w:val="001D52CD"/>
    <w:rsid w:val="001D6BB1"/>
    <w:rsid w:val="001E575C"/>
    <w:rsid w:val="00201460"/>
    <w:rsid w:val="00201E9E"/>
    <w:rsid w:val="00211740"/>
    <w:rsid w:val="002165CE"/>
    <w:rsid w:val="00235EB3"/>
    <w:rsid w:val="0024257C"/>
    <w:rsid w:val="0027705E"/>
    <w:rsid w:val="00280822"/>
    <w:rsid w:val="00296403"/>
    <w:rsid w:val="002A3948"/>
    <w:rsid w:val="002A7325"/>
    <w:rsid w:val="002B1ABA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C7413"/>
    <w:rsid w:val="003D21F3"/>
    <w:rsid w:val="003D51D1"/>
    <w:rsid w:val="003D705C"/>
    <w:rsid w:val="003E4384"/>
    <w:rsid w:val="003F3D25"/>
    <w:rsid w:val="003F62A9"/>
    <w:rsid w:val="003F74DA"/>
    <w:rsid w:val="00407EFC"/>
    <w:rsid w:val="00426E64"/>
    <w:rsid w:val="00436CBD"/>
    <w:rsid w:val="00441071"/>
    <w:rsid w:val="0044154C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6008F9"/>
    <w:rsid w:val="00642359"/>
    <w:rsid w:val="00667F76"/>
    <w:rsid w:val="006B72D9"/>
    <w:rsid w:val="006C0F1C"/>
    <w:rsid w:val="006C569D"/>
    <w:rsid w:val="006E1347"/>
    <w:rsid w:val="006E52BB"/>
    <w:rsid w:val="0070227B"/>
    <w:rsid w:val="00712D65"/>
    <w:rsid w:val="007160D0"/>
    <w:rsid w:val="00724546"/>
    <w:rsid w:val="00736971"/>
    <w:rsid w:val="0076682C"/>
    <w:rsid w:val="007770B8"/>
    <w:rsid w:val="007B75AF"/>
    <w:rsid w:val="007C2A2E"/>
    <w:rsid w:val="007E0A65"/>
    <w:rsid w:val="007E3B92"/>
    <w:rsid w:val="007E70CC"/>
    <w:rsid w:val="007F048E"/>
    <w:rsid w:val="008217D5"/>
    <w:rsid w:val="00846BB3"/>
    <w:rsid w:val="008A516D"/>
    <w:rsid w:val="008B6BCE"/>
    <w:rsid w:val="008C1DF4"/>
    <w:rsid w:val="008C4232"/>
    <w:rsid w:val="008D75FB"/>
    <w:rsid w:val="008E586B"/>
    <w:rsid w:val="008F7361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4BA8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B30B4"/>
    <w:rsid w:val="00AC30C2"/>
    <w:rsid w:val="00AC4BAE"/>
    <w:rsid w:val="00AD338F"/>
    <w:rsid w:val="00AD361A"/>
    <w:rsid w:val="00B07411"/>
    <w:rsid w:val="00B31B82"/>
    <w:rsid w:val="00B36118"/>
    <w:rsid w:val="00B52117"/>
    <w:rsid w:val="00B53969"/>
    <w:rsid w:val="00B5633F"/>
    <w:rsid w:val="00B713C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97E38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71F3E"/>
    <w:rsid w:val="00DA048F"/>
    <w:rsid w:val="00DA5863"/>
    <w:rsid w:val="00DB5644"/>
    <w:rsid w:val="00DC2D0A"/>
    <w:rsid w:val="00DE262E"/>
    <w:rsid w:val="00DE3115"/>
    <w:rsid w:val="00DE4F9B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F348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3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0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0B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0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0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3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0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0B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0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0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St-132/2015-65</izvorni_sadrzaj>
    <derivirana_varijabla naziv="DomainObject.Oznaka_1">St-132/2015-65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Petek; SPECIJALISTICKA ORDINACIJA MEDICINE RADA Ivanić Grad</izvorni_sadrzaj>
    <derivirana_varijabla naziv="DomainObject.Predmet.StrankaFormated_1">  FINA Regionalni centar Zagreb; Krešo Petek; SPECIJALISTICKA ORDINACIJA MEDICINE RADA Ivanić Grad</derivirana_varijabla>
  </DomainObject.Predmet.StrankaFormated>
  <DomainObject.Predmet.StrankaFormatedOIB>
    <izvorni_sadrzaj>  FINA Regionalni centar Zagreb, OIB 85821130368; Krešo Petek, OIB 37095739957; SPECIJALISTICKA ORDINACIJA MEDICINE RADA Ivanić Grad</izvorni_sadrzaj>
    <derivirana_varijabla naziv="DomainObject.Predmet.StrankaFormatedOIB_1">  FINA Regionalni centar Zagreb, OIB 85821130368; Krešo Petek, OIB 37095739957; SPECIJALISTICKA ORDINACIJA MEDICINE RADA Ivanić Grad</derivirana_varijabla>
  </DomainObject.Predmet.StrankaFormatedOIB>
  <DomainObject.Predmet.StrankaFormatedWithAdress>
    <izvorni_sadrzaj> FINA Regionalni centar Zagreb, Grada Vukovara 70, 10000 Zagreb; Krešo Petek, Marofski Put 4, 10310 Ivanić-Grad; SPECIJALISTICKA ORDINACIJA MEDICINE RADA Ivanić Grad</izvorni_sadrzaj>
    <derivirana_varijabla naziv="DomainObject.Predmet.StrankaFormatedWithAdress_1"> FINA Regionalni centar Zagreb, Grada Vukovara 70, 10000 Zagreb; Krešo Petek, Marofski Put 4, 10310 Ivanić-Grad; SPECIJALISTICKA ORDINACIJA MEDICINE RADA Ivanić Grad</derivirana_varijabla>
  </DomainObject.Predmet.StrankaFormatedWithAdress>
  <DomainObject.Predmet.StrankaFormatedWithAdressOIB>
    <izvorni_sadrzaj> FINA Regionalni centar Zagreb, OIB 85821130368, Grada Vukovara 70, 10000 Zagreb; Krešo Petek, OIB 37095739957, Marofski Put 4, 10310 Ivanić-Grad; SPECIJALISTICKA ORDINACIJA MEDICINE RADA Ivanić Grad</izvorni_sadrzaj>
    <derivirana_varijabla naziv="DomainObject.Predmet.StrankaFormatedWithAdressOIB_1"> FINA Regionalni centar Zagreb, OIB 85821130368, Grada Vukovara 70, 10000 Zagreb; Krešo Petek, OIB 37095739957, Marofski Put 4, 10310 Ivanić-Grad; SPECIJALISTICKA ORDINACIJA MEDICINE RADA Ivanić Grad</derivirana_varijabla>
  </DomainObject.Predmet.StrankaFormatedWithAdressOIB>
  <DomainObject.Predmet.StrankaWithAdress>
    <izvorni_sadrzaj>FINA Regionalni centar Zagreb Grada Vukovara 70,10000 Zagreb,Krešo Petek Marofski Put 4,10310 Ivanić-Grad,SPECIJALISTICKA ORDINACIJA MEDICINE RADA Ivanić Grad </izvorni_sadrzaj>
    <derivirana_varijabla naziv="DomainObject.Predmet.StrankaWithAdress_1">FINA Regionalni centar Zagreb Grada Vukovara 70,10000 Zagreb,Krešo Petek Marofski Put 4,10310 Ivanić-Grad,SPECIJALISTICKA ORDINACIJA MEDICINE RADA Ivanić Grad </derivirana_varijabla>
  </DomainObject.Predmet.StrankaWithAdress>
  <DomainObject.Predmet.StrankaWithAdressOIB>
    <izvorni_sadrzaj>FINA Regionalni centar Zagreb, OIB 85821130368, Grada Vukovara 70,10000 Zagreb,Krešo Petek, OIB 37095739957, Marofski Put 4,10310 Ivanić-Grad,SPECIJALISTICKA ORDINACIJA MEDICINE RADA Ivanić Grad</izvorni_sadrzaj>
    <derivirana_varijabla naziv="DomainObject.Predmet.StrankaWithAdressOIB_1">FINA Regionalni centar Zagreb, OIB 85821130368, Grada Vukovara 70,10000 Zagreb,Krešo Petek, OIB 37095739957, Marofski Put 4,10310 Ivanić-Grad,SPECIJALISTICKA ORDINACIJA MEDICINE RADA Ivanić Grad</derivirana_varijabla>
  </DomainObject.Predmet.StrankaWithAdressOIB>
  <DomainObject.Predmet.StrankaNazivFormated>
    <izvorni_sadrzaj>FINA Regionalni centar Zagreb,Krešo Petek,SPECIJALISTICKA ORDINACIJA MEDICINE RADA Ivanić Grad</izvorni_sadrzaj>
    <derivirana_varijabla naziv="DomainObject.Predmet.StrankaNazivFormated_1">FINA Regionalni centar Zagreb,Krešo Petek,SPECIJALISTICKA ORDINACIJA MEDICINE RADA Ivanić Grad</derivirana_varijabla>
  </DomainObject.Predmet.StrankaNazivFormated>
  <DomainObject.Predmet.StrankaNazivFormatedOIB>
    <izvorni_sadrzaj>FINA Regionalni centar Zagreb, OIB 85821130368,Krešo Petek, OIB 37095739957,SPECIJALISTICKA ORDINACIJA MEDICINE RADA Ivanić Grad</izvorni_sadrzaj>
    <derivirana_varijabla naziv="DomainObject.Predmet.StrankaNazivFormatedOIB_1">FINA Regionalni centar Zagreb, OIB 85821130368,Krešo Petek, OIB 37095739957,SPECIJALISTICKA ORDINACIJA MEDICINE RADA Ivanić Grad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Krešo Petek</item>
      <item>SPECIJALISTICKA ORDINACIJA MEDICINE RADA Ivanić Grad</item>
    </izvorni_sadrzaj>
    <derivirana_varijabla naziv="DomainObject.Predmet.StrankaListFormated_1">
      <item>FINA Regionalni centar Zagreb</item>
      <item>Krešo Petek</item>
      <item>SPECIJALISTICKA ORDINACIJA MEDICINE RADA Ivanić Grad</item>
    </derivirana_varijabla>
  </DomainObject.Predmet.StrankaListFormated>
  <DomainObject.Predmet.StrankaListFormatedOIB>
    <izvorni_sadrzaj>
      <item>FINA Regionalni centar Zagreb, OIB 85821130368</item>
      <item>Krešo Petek, OIB 37095739957</item>
      <item>SPECIJALISTICKA ORDINACIJA MEDICINE RADA Ivanić Grad</item>
    </izvorni_sadrzaj>
    <derivirana_varijabla naziv="DomainObject.Predmet.StrankaListFormatedOIB_1">
      <item>FINA Regionalni centar Zagreb, OIB 85821130368</item>
      <item>Krešo Petek, OIB 37095739957</item>
      <item>SPECIJALISTICKA ORDINACIJA MEDICINE RADA Ivanić Grad</item>
    </derivirana_varijabla>
  </DomainObject.Predmet.StrankaListFormatedOIB>
  <DomainObject.Predmet.StrankaListFormatedWithAdress>
    <izvorni_sadrzaj>
      <item>FINA Regionalni centar Zagreb, Grada Vukovara 70, 10000 Zagreb</item>
      <item>Krešo Petek, Marofski Put 4, 10310 Ivanić-Grad</item>
      <item>SPECIJALISTICKA ORDINACIJA MEDICINE RADA Ivanić Grad</item>
    </izvorni_sadrzaj>
    <derivirana_varijabla naziv="DomainObject.Predmet.StrankaListFormatedWithAdress_1">
      <item>FINA Regionalni centar Zagreb, Grada Vukovara 70, 10000 Zagreb</item>
      <item>Krešo Petek, Marofski Put 4, 10310 Ivanić-Grad</item>
      <item>SPECIJALISTICKA ORDINACIJA MEDICINE RADA Ivanić Grad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Krešo Petek, OIB 37095739957, Marofski Put 4, 10310 Ivanić-Grad</item>
      <item>SPECIJALISTICKA ORDINACIJA MEDICINE RADA Ivanić Grad</item>
    </izvorni_sadrzaj>
    <derivirana_varijabla naziv="DomainObject.Predmet.StrankaListFormatedWithAdressOIB_1">
      <item>FINA Regionalni centar Zagreb, OIB 85821130368, Grada Vukovara 70, 10000 Zagreb</item>
      <item>Krešo Petek, OIB 37095739957, Marofski Put 4, 10310 Ivanić-Grad</item>
      <item>SPECIJALISTICKA ORDINACIJA MEDICINE RADA Ivanić Grad</item>
    </derivirana_varijabla>
  </DomainObject.Predmet.StrankaListFormatedWithAdressOIB>
  <DomainObject.Predmet.StrankaListNazivFormated>
    <izvorni_sadrzaj>
      <item>FINA Regionalni centar Zagreb</item>
      <item>Krešo Petek</item>
      <item>SPECIJALISTICKA ORDINACIJA MEDICINE RADA Ivanić Grad</item>
    </izvorni_sadrzaj>
    <derivirana_varijabla naziv="DomainObject.Predmet.StrankaListNazivFormated_1">
      <item>FINA Regionalni centar Zagreb</item>
      <item>Krešo Petek</item>
      <item>SPECIJALISTICKA ORDINACIJA MEDICINE RADA Ivanić Grad</item>
    </derivirana_varijabla>
  </DomainObject.Predmet.StrankaListNazivFormated>
  <DomainObject.Predmet.StrankaListNazivFormatedOIB>
    <izvorni_sadrzaj>
      <item>FINA Regionalni centar Zagreb, OIB 85821130368</item>
      <item>Krešo Petek, OIB 37095739957</item>
      <item>SPECIJALISTICKA ORDINACIJA MEDICINE RADA Ivanić Grad</item>
    </izvorni_sadrzaj>
    <derivirana_varijabla naziv="DomainObject.Predmet.StrankaListNazivFormatedOIB_1">
      <item>FINA Regionalni centar Zagreb, OIB 85821130368</item>
      <item>Krešo Petek, OIB 37095739957</item>
      <item>SPECIJALISTICKA ORDINACIJA MEDICINE RADA Ivanić Grad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St-132/2015-65</izvorni_sadrzaj>
    <derivirana_varijabla naziv="DomainObject.PoslovniBrojDokumenta_1">St-132/2015-65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  <item>Krešo Petek</item>
      <item>SPECIJALISTICKA ORDINACIJA MEDICINE RADA Ivanić Grad</item>
    </izvorni_sadrzaj>
    <derivirana_varijabla naziv="DomainObject.Predmet.SudioniciListNaziv_1">
      <item>FINA Regionalni centar Zagreb</item>
      <item>TRIPUS d.o.o. za trgovinu i usluge</item>
      <item>Krešo Petek</item>
      <item>SPECIJALISTICKA ORDINACIJA MEDICINE RADA Ivanić Grad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  <item>Krešo Petek, OIB 37095739957, Marofski Put 4,10310 Ivanić-Grad</item>
      <item>SPECIJALISTICKA ORDINACIJA MEDICINE RADA Ivanić Grad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  <item>Krešo Petek, OIB 37095739957, Marofski Put 4,10310 Ivanić-Grad</item>
      <item>SPECIJALISTICKA ORDINACIJA MEDICINE RADA Ivanić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  <item>, OIB 37095739957</item>
      <item>, OIB null</item>
    </izvorni_sadrzaj>
    <derivirana_varijabla naziv="DomainObject.Predmet.SudioniciListNazivOIB_1">
      <item>, OIB 85821130368</item>
      <item>, OIB 04370558154</item>
      <item>, OIB 37095739957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2531</properties:Characters>
  <properties:Lines>77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2018-08-22T11:08:00Z</dcterms:created>
  <dc:creator>MK</dc:creator>
  <cp:lastModifiedBy>Belma Čolić</cp:lastModifiedBy>
  <cp:lastPrinted>2018-08-22T11:20:00Z</cp:lastPrinted>
  <dcterms:modified xmlns:xsi="http://www.w3.org/2001/XMLSchema-instance" xsi:type="dcterms:W3CDTF">2018-08-22T11:22:00Z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St-132/2015-65 / Odluka - Zaključak (Zaključak_o_predaji_u_posjed_-_Petek.docx)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