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cc01" w14:paraId="714cc01" w:rsidRDefault="006B0F4B" w:rsidP="001940FB" w:rsidR="006B0F4B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6B0F4B" w:rsidR="001065A0" w:rsidRPr="006B0F4B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E90C6E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6B0F4B" w:rsidP="00AA6BCF" w:rsidR="006B0F4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6B0F4B" w:rsidR="006B0F4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6B0F4B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6B0F4B" w:rsidP="006B0F4B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6B0F4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6B0F4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1D182A">
        <w:rPr>
          <w:rFonts w:cs="Calibri" w:eastAsia="Arial Unicode MS" w:hAnsi="Calibri" w:ascii="Calibri"/>
          <w:kern w:val="1"/>
          <w:lang w:eastAsia="ar-SA" w:val="hr-HR"/>
        </w:rPr>
        <w:t>AN</w:t>
      </w:r>
      <w:r w:rsidR="00132B6F">
        <w:rPr>
          <w:rFonts w:cs="Calibri" w:eastAsia="Arial Unicode MS" w:hAnsi="Calibri" w:ascii="Calibri"/>
          <w:kern w:val="1"/>
          <w:lang w:eastAsia="ar-SA" w:val="hr-HR"/>
        </w:rPr>
        <w:t>GELA TOMAŠ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6B0F4B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E90C6E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132B6F">
        <w:rPr>
          <w:rFonts w:cs="Calibri" w:eastAsia="Arial Unicode MS" w:hAnsi="Calibri" w:ascii="Calibri"/>
          <w:kern w:val="1"/>
          <w:lang w:eastAsia="ar-SA" w:val="hr-HR"/>
        </w:rPr>
        <w:t>4.241,12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32B6F">
        <w:rPr>
          <w:rFonts w:cs="Calibri" w:eastAsia="Arial Unicode MS" w:hAnsi="Calibri" w:ascii="Calibri"/>
          <w:kern w:val="1"/>
          <w:lang w:eastAsia="ar-SA" w:val="hr-HR"/>
        </w:rPr>
        <w:t>3.841,12</w:t>
      </w:r>
      <w:r w:rsidR="001D182A" w:rsidRPr="001D182A">
        <w:rPr>
          <w:rFonts w:cs="Calibri" w:hAnsi="Calibri" w:ascii="Calibri"/>
        </w:rPr>
        <w:t xml:space="preserve"> kn</w:t>
      </w:r>
      <w:r w:rsidR="00E90C6E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132B6F">
        <w:rPr>
          <w:rFonts w:cs="Calibri" w:eastAsia="Arial Unicode MS" w:hAnsi="Calibri" w:ascii="Calibri"/>
          <w:kern w:val="1"/>
          <w:lang w:eastAsia="ar-SA" w:val="hr-HR"/>
        </w:rPr>
        <w:t>4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6B0F4B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6B0F4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6B0F4B" w:rsidRPr="006B0F4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A962FB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3D6415" w:rsidP="001D182A" w:rsidR="003D6415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6B0F4B" w:rsidP="001D182A" w:rsidR="006B0F4B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132B6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AN</w:t>
            </w:r>
            <w:r w:rsidR="00132B6F">
              <w:rPr>
                <w:rFonts w:cs="Calibri" w:hAnsi="Calibri" w:ascii="Calibri"/>
              </w:rPr>
              <w:t>GELA TOMAŠ</w:t>
            </w:r>
            <w:r w:rsidR="000A4152">
              <w:rPr>
                <w:rFonts w:cs="Calibri" w:hAnsi="Calibri" w:ascii="Calibri"/>
              </w:rPr>
              <w:t xml:space="preserve">, </w:t>
            </w:r>
            <w:r w:rsidR="00132B6F">
              <w:rPr>
                <w:rFonts w:cs="Calibri" w:hAnsi="Calibri" w:ascii="Calibri"/>
              </w:rPr>
              <w:t>Put Firula 47</w:t>
            </w:r>
            <w:r w:rsidRPr="001D182A">
              <w:rPr>
                <w:rFonts w:cs="Calibri" w:hAnsi="Calibri" w:ascii="Calibri"/>
              </w:rPr>
              <w:t>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="00132B6F">
              <w:rPr>
                <w:rFonts w:cs="Calibri" w:hAnsi="Calibri" w:ascii="Calibri"/>
              </w:rPr>
              <w:t>75415856724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32B6F" w:rsidP="00132B6F" w:rsidR="00132B6F" w:rsidRPr="00132B6F">
            <w:pPr>
              <w:rPr>
                <w:rFonts w:cs="Calibri" w:hAnsi="Calibri" w:ascii="Calibri"/>
              </w:rPr>
            </w:pPr>
            <w:r w:rsidRPr="00132B6F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32B6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4.241,12</w:t>
            </w:r>
            <w:r w:rsidR="001D182A" w:rsidRPr="001D182A">
              <w:rPr>
                <w:rFonts w:cs="Calibri" w:hAnsi="Calibri" w:ascii="Calibri"/>
              </w:rPr>
              <w:t>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32B6F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3.841,12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32B6F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4</w:t>
            </w:r>
            <w:r w:rsidR="001D182A"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9D68A1" w:rsidP="009D68A1" w:rsidR="009D68A1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D68A1" w:rsidP="009D68A1" w:rsidR="009D68A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</w:p>
    <w:p w:rsidRDefault="00E960F1" w:rsidP="009D68A1" w:rsidR="009D68A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68A1" w:rsidP="009D68A1" w:rsidR="009D68A1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9D68A1" w:rsidP="009D68A1" w:rsidR="009D68A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9D68A1" w:rsidP="009D68A1" w:rsidR="009D68A1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9D68A1" w:rsidP="009D68A1" w:rsidR="009D68A1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9D68A1" w:rsidP="009D68A1" w:rsidR="009D68A1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D2F" w:rsidR="00040D2F">
      <w:pPr>
        <w:spacing w:after="0"/>
      </w:pPr>
      <w:r>
        <w:separator/>
      </w:r>
    </w:p>
  </w:endnote>
  <w:endnote w:id="0" w:type="continuationSeparator">
    <w:p w:rsidRDefault="00040D2F" w:rsidR="00040D2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48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D2F" w:rsidR="00040D2F">
      <w:pPr>
        <w:spacing w:after="0"/>
      </w:pPr>
      <w:r>
        <w:separator/>
      </w:r>
    </w:p>
  </w:footnote>
  <w:footnote w:id="0" w:type="continuationSeparator">
    <w:p w:rsidRDefault="00040D2F" w:rsidR="00040D2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4877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0D2F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2B6F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8487F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D6415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0D10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4AE8"/>
    <w:rsid w:val="005B77F5"/>
    <w:rsid w:val="005C39DF"/>
    <w:rsid w:val="005C64F3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0F4B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B7AC3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2666E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8A1"/>
    <w:rsid w:val="009D6CD3"/>
    <w:rsid w:val="009D7193"/>
    <w:rsid w:val="009E25BA"/>
    <w:rsid w:val="009E3DDE"/>
    <w:rsid w:val="009E5B87"/>
    <w:rsid w:val="009E6910"/>
    <w:rsid w:val="009E6A9B"/>
    <w:rsid w:val="009F1782"/>
    <w:rsid w:val="009F3AE8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962FB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2A7A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4877"/>
    <w:rsid w:val="00D955F1"/>
    <w:rsid w:val="00D961D0"/>
    <w:rsid w:val="00D96760"/>
    <w:rsid w:val="00D96DC4"/>
    <w:rsid w:val="00DA2F0F"/>
    <w:rsid w:val="00DA6731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0C6E"/>
    <w:rsid w:val="00E960F1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948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877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877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877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877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948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877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877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877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877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FD311E-E9FC-46A6-B944-86E255A9EB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1427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2018-08-23T10:34:00Z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2018-08-23T11:15:00Z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St-651/2017-114 / Podnesak - Podnesak (-114.docx)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