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18f6" w14:paraId="eed18f6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156266">
        <w:rPr>
          <w:rFonts w:cs="Times New Roman" w:hAnsi="Times New Roman" w:ascii="Times New Roman"/>
          <w:sz w:val="24"/>
        </w:rPr>
        <w:t>2587/16-11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B37AEB" w:rsidRPr="005276E7">
        <w:t>USMIANI j.d.o.o.</w:t>
      </w:r>
      <w:r w:rsidR="00B37AEB">
        <w:t xml:space="preserve"> Zagreb, Josipa Bračuna 10, MBS: </w:t>
      </w:r>
      <w:r w:rsidR="00B37AEB" w:rsidRPr="005276E7">
        <w:t>080890943</w:t>
      </w:r>
      <w:r w:rsidR="00B37AEB">
        <w:t xml:space="preserve"> OIB: </w:t>
      </w:r>
      <w:r w:rsidR="00B37AEB" w:rsidRPr="005276E7">
        <w:t>84329932516</w:t>
      </w:r>
      <w:r w:rsidR="00B37AEB">
        <w:t xml:space="preserve">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B37AEB" w:rsidRPr="005276E7">
        <w:t>USMIANI j.d.o.o.</w:t>
      </w:r>
      <w:r w:rsidR="00B37AEB">
        <w:t xml:space="preserve"> Zagreb, Josipa Bračuna 10, MBS: </w:t>
      </w:r>
      <w:r w:rsidR="00B37AEB" w:rsidRPr="005276E7">
        <w:t>080890943</w:t>
      </w:r>
      <w:r w:rsidR="00B37AEB">
        <w:t xml:space="preserve"> OIB: </w:t>
      </w:r>
      <w:r w:rsidR="00B37AEB" w:rsidRPr="005276E7">
        <w:t>84329932516</w:t>
      </w:r>
      <w:r w:rsidR="00B37AE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B37AEB">
        <w:rPr>
          <w:bCs/>
        </w:rPr>
        <w:t>2587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C830F3">
        <w:t>17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B37AEB" w:rsidRPr="005276E7">
        <w:t>USMIANI j.d.o.o.</w:t>
      </w:r>
      <w:r w:rsidR="00B37AEB">
        <w:t xml:space="preserve"> Zagreb, Josipa Bračuna 10, MBS: </w:t>
      </w:r>
      <w:r w:rsidR="00B37AEB" w:rsidRPr="005276E7">
        <w:t>080890943</w:t>
      </w:r>
      <w:r w:rsidR="00B37AEB">
        <w:t xml:space="preserve"> OIB: </w:t>
      </w:r>
      <w:r w:rsidR="00B37AEB" w:rsidRPr="005276E7">
        <w:t>84329932516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B37AEB">
        <w:t>110</w:t>
      </w:r>
      <w:r w:rsidR="0023403D" w:rsidRPr="00307A7F">
        <w:t xml:space="preserve"> st</w:t>
      </w:r>
      <w:r w:rsidR="00B37AEB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B37AEB">
        <w:t>120</w:t>
      </w:r>
      <w:r w:rsidR="0062454C">
        <w:t xml:space="preserve"> dana</w:t>
      </w:r>
      <w:r w:rsidR="009D2742">
        <w:t xml:space="preserve"> u iznosu od </w:t>
      </w:r>
      <w:r w:rsidR="00B37AEB">
        <w:t>72.668,71  kunu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A439D8">
        <w:rPr>
          <w:bCs/>
        </w:rPr>
        <w:t>26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4702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4702E" w:rsidR="001470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4702E" w:rsidP="0014702E" w:rsidR="0014702E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4702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4702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02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B37AEB">
      <w:rPr>
        <w:noProof w:val="false"/>
      </w:rPr>
      <w:t>2587/16-11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107E74"/>
    <w:rsid w:val="0014702E"/>
    <w:rsid w:val="00156266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39D8"/>
    <w:rsid w:val="00A45E4C"/>
    <w:rsid w:val="00A7598A"/>
    <w:rsid w:val="00A81191"/>
    <w:rsid w:val="00A93C76"/>
    <w:rsid w:val="00A97E67"/>
    <w:rsid w:val="00AE3671"/>
    <w:rsid w:val="00B333BE"/>
    <w:rsid w:val="00B33A4B"/>
    <w:rsid w:val="00B37AE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40F1B"/>
    <w:rsid w:val="00C73D72"/>
    <w:rsid w:val="00C77EB1"/>
    <w:rsid w:val="00C830F3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02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02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St-2587/2016</izvorni_sadrzaj>
    <derivirana_varijabla naziv="DomainObject.Predmet.OznakaBroj_1">St-2587/2016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USMIANI j.d.o.o.</izvorni_sadrzaj>
    <derivirana_varijabla naziv="DomainObject.Predmet.ProtustrankaFormated_1">  USMIANI j.d.o.o.</derivirana_varijabla>
  </DomainObject.Predmet.ProtustrankaFormated>
  <DomainObject.Predmet.ProtustrankaFormatedOIB>
    <izvorni_sadrzaj>  USMIANI j.d.o.o., OIB 84329932516</izvorni_sadrzaj>
    <derivirana_varijabla naziv="DomainObject.Predmet.ProtustrankaFormatedOIB_1">  USMIANI j.d.o.o., OIB 84329932516</derivirana_varijabla>
  </DomainObject.Predmet.ProtustrankaFormatedOIB>
  <DomainObject.Predmet.ProtustrankaFormatedWithAdress>
    <izvorni_sadrzaj> USMIANI j.d.o.o., Josipa Bračuna 10, 10000 Zagreb</izvorni_sadrzaj>
    <derivirana_varijabla naziv="DomainObject.Predmet.ProtustrankaFormatedWithAdress_1"> USMIANI j.d.o.o., Josipa Bračuna 10, 10000 Zagreb</derivirana_varijabla>
  </DomainObject.Predmet.ProtustrankaFormatedWithAdress>
  <DomainObject.Predmet.ProtustrankaFormatedWithAdressOIB>
    <izvorni_sadrzaj> USMIANI j.d.o.o., OIB 84329932516, Josipa Bračuna 10, 10000 Zagreb</izvorni_sadrzaj>
    <derivirana_varijabla naziv="DomainObject.Predmet.ProtustrankaFormatedWithAdressOIB_1"> USMIANI j.d.o.o., OIB 84329932516, Josipa Bračuna 10, 10000 Zagreb</derivirana_varijabla>
  </DomainObject.Predmet.ProtustrankaFormatedWithAdressOIB>
  <DomainObject.Predmet.ProtustrankaWithAdress>
    <izvorni_sadrzaj>USMIANI j.d.o.o. Josipa Bračuna 10, 10000 Zagreb</izvorni_sadrzaj>
    <derivirana_varijabla naziv="DomainObject.Predmet.ProtustrankaWithAdress_1">USMIANI j.d.o.o. Josipa Bračuna 10, 10000 Zagreb</derivirana_varijabla>
  </DomainObject.Predmet.ProtustrankaWithAdress>
  <DomainObject.Predmet.ProtustrankaWithAdressOIB>
    <izvorni_sadrzaj>USMIANI j.d.o.o., OIB 84329932516, Josipa Bračuna 10, 10000 Zagreb</izvorni_sadrzaj>
    <derivirana_varijabla naziv="DomainObject.Predmet.ProtustrankaWithAdressOIB_1">USMIANI j.d.o.o., OIB 84329932516, Josipa Bračuna 10, 10000 Zagreb</derivirana_varijabla>
  </DomainObject.Predmet.ProtustrankaWithAdressOIB>
  <DomainObject.Predmet.ProtustrankaNazivFormated>
    <izvorni_sadrzaj>USMIANI j.d.o.o.</izvorni_sadrzaj>
    <derivirana_varijabla naziv="DomainObject.Predmet.ProtustrankaNazivFormated_1">USMIANI j.d.o.o.</derivirana_varijabla>
  </DomainObject.Predmet.ProtustrankaNazivFormated>
  <DomainObject.Predmet.ProtustrankaNazivFormatedOIB>
    <izvorni_sadrzaj>USMIANI j.d.o.o., OIB 84329932516</izvorni_sadrzaj>
    <derivirana_varijabla naziv="DomainObject.Predmet.ProtustrankaNazivFormatedOIB_1">USMIANI j.d.o.o., OIB 84329932516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USMIANI j.d.o.o.</item>
    </izvorni_sadrzaj>
    <derivirana_varijabla naziv="DomainObject.Predmet.ProtuStrankaListFormated_1">
      <item>USMIANI j.d.o.o.</item>
    </derivirana_varijabla>
  </DomainObject.Predmet.ProtuStrankaListFormated>
  <DomainObject.Predmet.ProtuStrankaListFormatedOIB>
    <izvorni_sadrzaj>
      <item>USMIANI j.d.o.o., OIB 84329932516</item>
    </izvorni_sadrzaj>
    <derivirana_varijabla naziv="DomainObject.Predmet.ProtuStrankaListFormatedOIB_1">
      <item>USMIANI j.d.o.o., OIB 84329932516</item>
    </derivirana_varijabla>
  </DomainObject.Predmet.ProtuStrankaListFormatedOIB>
  <DomainObject.Predmet.ProtuStrankaListFormatedWithAdress>
    <izvorni_sadrzaj>
      <item>USMIANI j.d.o.o., Josipa Bračuna 10, 10000 Zagreb</item>
    </izvorni_sadrzaj>
    <derivirana_varijabla naziv="DomainObject.Predmet.ProtuStrankaListFormatedWithAdress_1">
      <item>USMIANI j.d.o.o., Josipa Bračuna 10, 10000 Zagreb</item>
    </derivirana_varijabla>
  </DomainObject.Predmet.ProtuStrankaListFormatedWithAdress>
  <DomainObject.Predmet.ProtuStrankaListFormatedWithAdressOIB>
    <izvorni_sadrzaj>
      <item>USMIANI j.d.o.o., OIB 84329932516, Josipa Bračuna 10, 10000 Zagreb</item>
    </izvorni_sadrzaj>
    <derivirana_varijabla naziv="DomainObject.Predmet.ProtuStrankaListFormatedWithAdressOIB_1">
      <item>USMIANI j.d.o.o., OIB 84329932516, Josipa Bračuna 10, 10000 Zagreb</item>
    </derivirana_varijabla>
  </DomainObject.Predmet.ProtuStrankaListFormatedWithAdressOIB>
  <DomainObject.Predmet.ProtuStrankaListNazivFormated>
    <izvorni_sadrzaj>
      <item>USMIANI j.d.o.o.</item>
    </izvorni_sadrzaj>
    <derivirana_varijabla naziv="DomainObject.Predmet.ProtuStrankaListNazivFormated_1">
      <item>USMIANI j.d.o.o.</item>
    </derivirana_varijabla>
  </DomainObject.Predmet.ProtuStrankaListNazivFormated>
  <DomainObject.Predmet.ProtuStrankaListNazivFormatedOIB>
    <izvorni_sadrzaj>
      <item>USMIANI j.d.o.o., OIB 84329932516</item>
    </izvorni_sadrzaj>
    <derivirana_varijabla naziv="DomainObject.Predmet.ProtuStrankaListNazivFormatedOIB_1">
      <item>USMIANI j.d.o.o., OIB 84329932516</item>
    </derivirana_varijabla>
  </DomainObject.Predmet.ProtuStrankaListNazivFormatedOIB>
  <DomainObject.Predmet.OstaliListFormated>
    <izvorni_sadrzaj>
      <item>Mario Usmiani</item>
    </izvorni_sadrzaj>
    <derivirana_varijabla naziv="DomainObject.Predmet.OstaliListFormated_1">
      <item>Mario Usmiani</item>
    </derivirana_varijabla>
  </DomainObject.Predmet.OstaliListFormated>
  <DomainObject.Predmet.OstaliListFormatedOIB>
    <izvorni_sadrzaj>
      <item>Mario Usmiani, OIB 26765834417</item>
    </izvorni_sadrzaj>
    <derivirana_varijabla naziv="DomainObject.Predmet.OstaliListFormatedOIB_1">
      <item>Mario Usmiani, OIB 26765834417</item>
    </derivirana_varijabla>
  </DomainObject.Predmet.OstaliListFormatedOIB>
  <DomainObject.Predmet.OstaliListFormatedWithAdress>
    <izvorni_sadrzaj>
      <item>Mario Usmiani, Bračunova Ulica 10, 10000 Zagreb</item>
    </izvorni_sadrzaj>
    <derivirana_varijabla naziv="DomainObject.Predmet.OstaliListFormatedWithAdress_1">
      <item>Mario Usmiani, Bračunova Ulica 10, 10000 Zagreb</item>
    </derivirana_varijabla>
  </DomainObject.Predmet.OstaliListFormatedWithAdress>
  <DomainObject.Predmet.OstaliListFormatedWithAdressOIB>
    <izvorni_sadrzaj>
      <item>Mario Usmiani, OIB 26765834417, Bračunova Ulica 10, 10000 Zagreb</item>
    </izvorni_sadrzaj>
    <derivirana_varijabla naziv="DomainObject.Predmet.OstaliListFormatedWithAdressOIB_1">
      <item>Mario Usmiani, OIB 26765834417, Bračunova Ulica 10, 10000 Zagreb</item>
    </derivirana_varijabla>
  </DomainObject.Predmet.OstaliListFormatedWithAdressOIB>
  <DomainObject.Predmet.OstaliListNazivFormated>
    <izvorni_sadrzaj>
      <item>Mario Usmiani</item>
    </izvorni_sadrzaj>
    <derivirana_varijabla naziv="DomainObject.Predmet.OstaliListNazivFormated_1">
      <item>Mario Usmiani</item>
    </derivirana_varijabla>
  </DomainObject.Predmet.OstaliListNazivFormated>
  <DomainObject.Predmet.OstaliListNazivFormatedOIB>
    <izvorni_sadrzaj>
      <item>Mario Usmiani, OIB 26765834417</item>
    </izvorni_sadrzaj>
    <derivirana_varijabla naziv="DomainObject.Predmet.OstaliListNazivFormatedOIB_1">
      <item>Mario Usmiani, OIB 26765834417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USMIANI j.d.o.o.</izvorni_sadrzaj>
    <derivirana_varijabla naziv="DomainObject.Predmet.ProtustrankaIDrugi_1">USMIANI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USMIANI j.d.o.o., OIB 84329932516, Josipa Bračuna 10, 10000 Zagreb</izvorni_sadrzaj>
    <derivirana_varijabla naziv="DomainObject.Predmet.ProtustrankaIDrugiAdressOIB_1">USMIANI j.d.o.o., OIB 84329932516, Josipa Bračuna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USMIANI j.d.o.o.</item>
      <item>Mario Usmiani</item>
    </izvorni_sadrzaj>
    <derivirana_varijabla naziv="DomainObject.Predmet.SudioniciListNaziv_1">
      <item>FINA Regionalni centar Zagreb</item>
      <item>USMIANI j.d.o.o.</item>
      <item>Mario Usmiani</item>
    </derivirana_varijabla>
  </DomainObject.Predmet.SudioniciListNaziv>
  <DomainObject.Predmet.SudioniciListAdressOIB>
    <izvorni_sadrzaj>
      <item>FINA Regionalni centar Zagreb, OIB 85821130368, Trg svibanjskih žrtava 1995. 1,10000 Zagreb</item>
      <item>USMIANI j.d.o.o., OIB 84329932516, Josipa Bračuna 10,10000 Zagreb</item>
      <item>Mario Usmiani, OIB 26765834417, Bračunova Ulica 10,10000 Zagreb</item>
    </izvorni_sadrzaj>
    <derivirana_varijabla naziv="DomainObject.Predmet.SudioniciListAdressOIB_1">
      <item>FINA Regionalni centar Zagreb, OIB 85821130368, Trg svibanjskih žrtava 1995. 1,10000 Zagreb</item>
      <item>USMIANI j.d.o.o., OIB 84329932516, Josipa Bračuna 10,10000 Zagreb</item>
      <item>Mario Usmiani, OIB 26765834417, Bračunova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84329932516</item>
      <item>, OIB 26765834417</item>
    </izvorni_sadrzaj>
    <derivirana_varijabla naziv="DomainObject.Predmet.SudioniciListNazivOIB_1">
      <item>, OIB 85821130368</item>
      <item>, OIB 84329932516</item>
      <item>, OIB 26765834417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2749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2016-11-03T11:59:00Z</dcterms:created>
  <dc:creator>Vinka Mihalinčić</dc:creator>
  <cp:lastModifiedBy>Vinka Mihalinčić</cp:lastModifiedBy>
  <cp:lastPrinted>2016-11-03T11:12:00Z</cp:lastPrinted>
  <dcterms:modified xmlns:xsi="http://www.w3.org/2001/XMLSchema-instance" xsi:type="dcterms:W3CDTF">2016-11-03T12:01:00Z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