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9df23" w14:paraId="8e9df23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003EB6" w:rsidR="00C6342D" w:rsidRPr="008B1A21">
      <w:pPr>
        <w:ind w:left="5040"/>
        <w:jc w:val="right"/>
        <w:rPr>
          <w:b/>
        </w:rPr>
      </w:pPr>
    </w:p>
    <w:p w:rsidRDefault="00861051" w:rsidP="00003EB6" w:rsidR="00861051">
      <w:pPr>
        <w:ind w:left="5040"/>
        <w:jc w:val="right"/>
      </w:pPr>
      <w:r>
        <w:t xml:space="preserve">VENCI ŠARIĆ </w:t>
      </w:r>
    </w:p>
    <w:p w:rsidRDefault="00861051" w:rsidP="00003EB6" w:rsidR="00003EB6">
      <w:pPr>
        <w:ind w:left="5040"/>
        <w:jc w:val="right"/>
      </w:pPr>
      <w:r>
        <w:t>Sv. Marije 52</w:t>
      </w:r>
    </w:p>
    <w:p w:rsidRDefault="00861051" w:rsidP="00003EB6" w:rsidR="00003EB6">
      <w:pPr>
        <w:ind w:left="5040"/>
        <w:jc w:val="right"/>
      </w:pPr>
      <w:r>
        <w:t>ZADAR</w:t>
      </w:r>
    </w:p>
    <w:p w:rsidRDefault="00C33373" w:rsidP="00F2122B" w:rsidR="00C33373">
      <w:pPr>
        <w:ind w:left="5040"/>
      </w:pPr>
    </w:p>
    <w:p w:rsidRDefault="00861051" w:rsidP="00F2122B" w:rsidR="0086105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861051">
        <w:t>511/16-4</w:t>
      </w:r>
      <w:r>
        <w:t xml:space="preserve"> od </w:t>
      </w:r>
      <w:r w:rsidR="00861051">
        <w:t>08</w:t>
      </w:r>
      <w:r w:rsidR="00847E11">
        <w:t>. travnja</w:t>
      </w:r>
      <w:r>
        <w:t xml:space="preserve"> 2016. pokrenut je prethodni postupak radi utvrđivanja uvjeta za otvaranje stečajnog postupka nad stečajnim dužnikom </w:t>
      </w:r>
      <w:r w:rsidR="00861051">
        <w:t>KIVI j.d.o.o., Zadar, Sv. Marije 52, Zadar, OIB: 78180746191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861051">
        <w:t>04. svibnja</w:t>
      </w:r>
      <w:r>
        <w:t xml:space="preserve"> 2016. u </w:t>
      </w:r>
      <w:r w:rsidR="00861051">
        <w:t>09</w:t>
      </w:r>
      <w:r>
        <w:t>,</w:t>
      </w:r>
      <w:r w:rsidR="00003EB6">
        <w:t>00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861051">
        <w:t>04. svibnja</w:t>
      </w:r>
      <w:r>
        <w:t xml:space="preserve"> 2016. u </w:t>
      </w:r>
      <w:r w:rsidR="00003EB6">
        <w:t>0</w:t>
      </w:r>
      <w:r w:rsidR="00861051">
        <w:t>9</w:t>
      </w:r>
      <w:r>
        <w:t>,</w:t>
      </w:r>
      <w:r w:rsidR="00003EB6">
        <w:t>02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861051">
        <w:t>08</w:t>
      </w:r>
      <w:r w:rsidR="00847E11">
        <w:t>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</w:t>
      </w:r>
      <w:r w:rsidR="00C33373">
        <w:t xml:space="preserve"> </w:t>
      </w:r>
      <w:r w:rsidR="00120463" w:rsidRPr="008B1A21">
        <w:t xml:space="preserve"> Stečajni sudac</w:t>
      </w:r>
    </w:p>
    <w:p w:rsidRDefault="00A16554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1871936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861051">
      <w:rPr>
        <w:b/>
        <w:bCs/>
        <w:sz w:val="28"/>
      </w:rPr>
      <w:t>511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</w:t>
    </w:r>
    <w:r w:rsidR="00861051">
      <w:rPr>
        <w:b/>
        <w:bCs/>
        <w:sz w:val="28"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3EB6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47E11"/>
    <w:rsid w:val="00857A06"/>
    <w:rsid w:val="00861051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1655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33373"/>
    <w:rsid w:val="00C44E2B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4D37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F5870"/>
    <w:rsid w:val="00E069BC"/>
    <w:rsid w:val="00E073B9"/>
    <w:rsid w:val="00E12953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129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9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953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953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953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129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9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95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95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95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St-511/2016</izvorni_sadrzaj>
    <derivirana_varijabla naziv="DomainObject.Predmet.OznakaBroj_1">St-511/2016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KIVI j.d.o.o. za trgovinu</izvorni_sadrzaj>
    <derivirana_varijabla naziv="DomainObject.Predmet.ProtustrankaFormated_1">  KIVI j.d.o.o. za trgovinu</derivirana_varijabla>
  </DomainObject.Predmet.ProtustrankaFormated>
  <DomainObject.Predmet.ProtustrankaFormatedOIB>
    <izvorni_sadrzaj>  KIVI j.d.o.o. za trgovinu, OIB 78180746191</izvorni_sadrzaj>
    <derivirana_varijabla naziv="DomainObject.Predmet.ProtustrankaFormatedOIB_1">  KIVI j.d.o.o. za trgovinu, OIB 78180746191</derivirana_varijabla>
  </DomainObject.Predmet.ProtustrankaFormatedOIB>
  <DomainObject.Predmet.ProtustrankaFormatedWithAdress>
    <izvorni_sadrzaj> KIVI j.d.o.o. za trgovinu, Sv. Marije 52, 23000 Zadar</izvorni_sadrzaj>
    <derivirana_varijabla naziv="DomainObject.Predmet.ProtustrankaFormatedWithAdress_1"> KIVI j.d.o.o. za trgovinu, Sv. Marije 52, 23000 Zadar</derivirana_varijabla>
  </DomainObject.Predmet.ProtustrankaFormatedWithAdress>
  <DomainObject.Predmet.ProtustrankaFormatedWithAdressOIB>
    <izvorni_sadrzaj> KIVI j.d.o.o. za trgovinu, OIB 78180746191, Sv. Marije 52, 23000 Zadar</izvorni_sadrzaj>
    <derivirana_varijabla naziv="DomainObject.Predmet.ProtustrankaFormatedWithAdressOIB_1"> KIVI j.d.o.o. za trgovinu, OIB 78180746191, Sv. Marije 52, 23000 Zadar</derivirana_varijabla>
  </DomainObject.Predmet.ProtustrankaFormatedWithAdressOIB>
  <DomainObject.Predmet.ProtustrankaWithAdress>
    <izvorni_sadrzaj>KIVI j.d.o.o. za trgovinu Sv. Marije 52, 23000 Zadar</izvorni_sadrzaj>
    <derivirana_varijabla naziv="DomainObject.Predmet.ProtustrankaWithAdress_1">KIVI j.d.o.o. za trgovinu Sv. Marije 52, 23000 Zadar</derivirana_varijabla>
  </DomainObject.Predmet.ProtustrankaWithAdress>
  <DomainObject.Predmet.ProtustrankaWithAdressOIB>
    <izvorni_sadrzaj>KIVI j.d.o.o. za trgovinu, OIB 78180746191, Sv. Marije 52, 23000 Zadar</izvorni_sadrzaj>
    <derivirana_varijabla naziv="DomainObject.Predmet.ProtustrankaWithAdressOIB_1">KIVI j.d.o.o. za trgovinu, OIB 78180746191, Sv. Marije 52, 23000 Zadar</derivirana_varijabla>
  </DomainObject.Predmet.ProtustrankaWithAdressOIB>
  <DomainObject.Predmet.ProtustrankaNazivFormated>
    <izvorni_sadrzaj>KIVI j.d.o.o. za trgovinu</izvorni_sadrzaj>
    <derivirana_varijabla naziv="DomainObject.Predmet.ProtustrankaNazivFormated_1">KIVI j.d.o.o. za trgovinu</derivirana_varijabla>
  </DomainObject.Predmet.ProtustrankaNazivFormated>
  <DomainObject.Predmet.ProtustrankaNazivFormatedOIB>
    <izvorni_sadrzaj>KIVI j.d.o.o. za trgovinu, OIB 78180746191</izvorni_sadrzaj>
    <derivirana_varijabla naziv="DomainObject.Predmet.ProtustrankaNazivFormatedOIB_1">KIVI j.d.o.o. za trgovinu, OIB 78180746191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13530.29</izvorni_sadrzaj>
    <derivirana_varijabla naziv="DomainObject.Predmet.TrenutnaVrijednost_1">13530.29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KIVI j.d.o.o. za trgovinu</item>
    </izvorni_sadrzaj>
    <derivirana_varijabla naziv="DomainObject.Predmet.ProtuStrankaListFormated_1">
      <item>KIVI j.d.o.o. za trgovinu</item>
    </derivirana_varijabla>
  </DomainObject.Predmet.ProtuStrankaListFormated>
  <DomainObject.Predmet.ProtuStrankaListFormatedOIB>
    <izvorni_sadrzaj>
      <item>KIVI j.d.o.o. za trgovinu, OIB 78180746191</item>
    </izvorni_sadrzaj>
    <derivirana_varijabla naziv="DomainObject.Predmet.ProtuStrankaListFormatedOIB_1">
      <item>KIVI j.d.o.o. za trgovinu, OIB 78180746191</item>
    </derivirana_varijabla>
  </DomainObject.Predmet.ProtuStrankaListFormatedOIB>
  <DomainObject.Predmet.ProtuStrankaListFormatedWithAdress>
    <izvorni_sadrzaj>
      <item>KIVI j.d.o.o. za trgovinu, Sv. Marije 52, 23000 Zadar</item>
    </izvorni_sadrzaj>
    <derivirana_varijabla naziv="DomainObject.Predmet.ProtuStrankaListFormatedWithAdress_1">
      <item>KIVI j.d.o.o. za trgovinu, Sv. Marije 52, 23000 Zadar</item>
    </derivirana_varijabla>
  </DomainObject.Predmet.ProtuStrankaListFormatedWithAdress>
  <DomainObject.Predmet.ProtuStrankaListFormatedWithAdressOIB>
    <izvorni_sadrzaj>
      <item>KIVI j.d.o.o. za trgovinu, OIB 78180746191, Sv. Marije 52, 23000 Zadar</item>
    </izvorni_sadrzaj>
    <derivirana_varijabla naziv="DomainObject.Predmet.ProtuStrankaListFormatedWithAdressOIB_1">
      <item>KIVI j.d.o.o. za trgovinu, OIB 78180746191, Sv. Marije 52, 23000 Zadar</item>
    </derivirana_varijabla>
  </DomainObject.Predmet.ProtuStrankaListFormatedWithAdressOIB>
  <DomainObject.Predmet.ProtuStrankaListNazivFormated>
    <izvorni_sadrzaj>
      <item>KIVI j.d.o.o. za trgovinu</item>
    </izvorni_sadrzaj>
    <derivirana_varijabla naziv="DomainObject.Predmet.ProtuStrankaListNazivFormated_1">
      <item>KIVI j.d.o.o. za trgovinu</item>
    </derivirana_varijabla>
  </DomainObject.Predmet.ProtuStrankaListNazivFormated>
  <DomainObject.Predmet.ProtuStrankaListNazivFormatedOIB>
    <izvorni_sadrzaj>
      <item>KIVI j.d.o.o. za trgovinu, OIB 78180746191</item>
    </izvorni_sadrzaj>
    <derivirana_varijabla naziv="DomainObject.Predmet.ProtuStrankaListNazivFormatedOIB_1">
      <item>KIVI j.d.o.o. za trgovinu, OIB 78180746191</item>
    </derivirana_varijabla>
  </DomainObject.Predmet.ProtuStrankaListNazivFormatedOIB>
  <DomainObject.Predmet.OstaliListFormated>
    <izvorni_sadrzaj>
      <item>Venci Šarić</item>
    </izvorni_sadrzaj>
    <derivirana_varijabla naziv="DomainObject.Predmet.OstaliListFormated_1">
      <item>Venci Šarić</item>
    </derivirana_varijabla>
  </DomainObject.Predmet.OstaliListFormated>
  <DomainObject.Predmet.OstaliListFormatedOIB>
    <izvorni_sadrzaj>
      <item>Venci Šarić, OIB 95258715887</item>
    </izvorni_sadrzaj>
    <derivirana_varijabla naziv="DomainObject.Predmet.OstaliListFormatedOIB_1">
      <item>Venci Šarić, OIB 95258715887</item>
    </derivirana_varijabla>
  </DomainObject.Predmet.OstaliListFormatedOIB>
  <DomainObject.Predmet.OstaliListFormatedWithAdress>
    <izvorni_sadrzaj>
      <item>Venci Šarić</item>
    </izvorni_sadrzaj>
    <derivirana_varijabla naziv="DomainObject.Predmet.OstaliListFormatedWithAdress_1">
      <item>Venci Šarić</item>
    </derivirana_varijabla>
  </DomainObject.Predmet.OstaliListFormatedWithAdress>
  <DomainObject.Predmet.OstaliListFormatedWithAdressOIB>
    <izvorni_sadrzaj>
      <item>Venci Šarić, OIB 95258715887</item>
    </izvorni_sadrzaj>
    <derivirana_varijabla naziv="DomainObject.Predmet.OstaliListFormatedWithAdressOIB_1">
      <item>Venci Šarić, OIB 95258715887</item>
    </derivirana_varijabla>
  </DomainObject.Predmet.OstaliListFormatedWithAdressOIB>
  <DomainObject.Predmet.OstaliListNazivFormated>
    <izvorni_sadrzaj>
      <item>Venci Šarić</item>
    </izvorni_sadrzaj>
    <derivirana_varijabla naziv="DomainObject.Predmet.OstaliListNazivFormated_1">
      <item>Venci Šarić</item>
    </derivirana_varijabla>
  </DomainObject.Predmet.OstaliListNazivFormated>
  <DomainObject.Predmet.OstaliListNazivFormatedOIB>
    <izvorni_sadrzaj>
      <item>Venci Šarić, OIB 95258715887</item>
    </izvorni_sadrzaj>
    <derivirana_varijabla naziv="DomainObject.Predmet.OstaliListNazivFormatedOIB_1">
      <item>Venci Šarić, OIB 95258715887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KIVI j.d.o.o. za trgovinu</izvorni_sadrzaj>
    <derivirana_varijabla naziv="DomainObject.Predmet.ProtustrankaIDrugi_1">KIVI j.d.o.o.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KIVI j.d.o.o. za trgovinu, OIB 78180746191, Sv. Marije 52, 23000 Zadar</izvorni_sadrzaj>
    <derivirana_varijabla naziv="DomainObject.Predmet.ProtustrankaIDrugiAdressOIB_1">KIVI j.d.o.o. za trgovinu, OIB 78180746191, Sv. Marije 52,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KIVI j.d.o.o. za trgovinu</item>
      <item>Venci Šarić</item>
    </izvorni_sadrzaj>
    <derivirana_varijabla naziv="DomainObject.Predmet.SudioniciListNaziv_1">
      <item>FINA</item>
      <item>KIVI j.d.o.o. za trgovinu</item>
      <item>Venci Šarić</item>
    </derivirana_varijabla>
  </DomainObject.Predmet.SudioniciListNaziv>
  <DomainObject.Predmet.SudioniciListAdressOIB>
    <izvorni_sadrzaj>
      <item>FINA, OIB 85821130368</item>
      <item>KIVI j.d.o.o. za trgovinu, OIB 78180746191, Sv. Marije 52,23000 Zadar</item>
      <item>Venci Šarić, OIB 95258715887</item>
    </izvorni_sadrzaj>
    <derivirana_varijabla naziv="DomainObject.Predmet.SudioniciListAdressOIB_1">
      <item>FINA, OIB 85821130368</item>
      <item>KIVI j.d.o.o. za trgovinu, OIB 78180746191, Sv. Marije 52,23000 Zadar</item>
      <item>Venci Šarić, OIB 95258715887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78180746191</item>
      <item>, OIB 95258715887</item>
    </izvorni_sadrzaj>
    <derivirana_varijabla naziv="DomainObject.Predmet.SudioniciListNazivOIB_1">
      <item>, OIB 85821130368</item>
      <item>, OIB 78180746191</item>
      <item>, OIB 95258715887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B97209-54D6-4F7D-9EA9-107C6683F9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157</properties:Words>
  <properties:Characters>861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2016-04-08T11:01:00Z</dcterms:created>
  <dc:creator>Ardena Bajlo</dc:creator>
  <cp:lastModifiedBy>Martina Kalmeta</cp:lastModifiedBy>
  <cp:lastPrinted>2016-04-07T10:45:00Z</cp:lastPrinted>
  <dcterms:modified xmlns:xsi="http://www.w3.org/2001/XMLSchema-instance" xsi:type="dcterms:W3CDTF">2016-04-11T07:26:00Z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