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1d76" w14:paraId="e2b1d76" w:rsidRDefault="00AD76F3" w:rsidP="00910611" w:rsidR="00AD76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6F3" w:rsidP="00910611" w:rsidR="00AD76F3">
      <w:r>
        <w:rPr>
          <w:rFonts w:eastAsia="MS Mincho"/>
        </w:rPr>
        <w:t>REPUBLIKA HRVATSKA</w:t>
      </w:r>
    </w:p>
    <w:p w:rsidRDefault="00AD76F3" w:rsidP="00910611" w:rsidR="00AD76F3">
      <w:r>
        <w:rPr>
          <w:rFonts w:eastAsia="MS Mincho"/>
        </w:rPr>
        <w:t>TRGOVAČKI SUD U RIJECI</w:t>
      </w:r>
    </w:p>
    <w:p w:rsidRDefault="00AD76F3" w:rsidR="00AD76F3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81FC5">
        <w:t>5</w:t>
      </w:r>
      <w:r w:rsidR="00633496">
        <w:t>2</w:t>
      </w:r>
      <w:r w:rsidR="00D81FC5">
        <w:t>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633496">
        <w:t>30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33496">
        <w:t>POLI MORA d.o.o. Selce (</w:t>
      </w:r>
      <w:proofErr w:type="spellStart"/>
      <w:r w:rsidR="00633496">
        <w:t>OIB</w:t>
      </w:r>
      <w:proofErr w:type="spellEnd"/>
      <w:r w:rsidR="00633496">
        <w:t>:</w:t>
      </w:r>
      <w:proofErr w:type="spellStart"/>
      <w:r w:rsidR="00633496">
        <w:t>64592589943</w:t>
      </w:r>
      <w:proofErr w:type="spellEnd"/>
      <w:r w:rsidR="00633496">
        <w:t xml:space="preserve">), Ivana Jeličića </w:t>
      </w:r>
      <w:proofErr w:type="spellStart"/>
      <w:r w:rsidR="00633496">
        <w:t>38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33496">
        <w:t>9</w:t>
      </w:r>
      <w:r w:rsidR="00807E02">
        <w:t xml:space="preserve">. </w:t>
      </w:r>
      <w:r w:rsidR="00D81FC5">
        <w:t xml:space="preserve">studenog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633496">
        <w:t>184</w:t>
      </w:r>
      <w:r w:rsidR="00983335">
        <w:t>.</w:t>
      </w:r>
      <w:r w:rsidR="00633496">
        <w:t>024</w:t>
      </w:r>
      <w:proofErr w:type="spellEnd"/>
      <w:r w:rsidR="00D81FC5">
        <w:t>,</w:t>
      </w:r>
      <w:proofErr w:type="spellStart"/>
      <w:r w:rsidR="00633496">
        <w:t>52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33496">
        <w:t>30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28783F">
        <w:rPr>
          <w:sz w:val="20"/>
          <w:szCs w:val="20"/>
        </w:rPr>
        <w:t>30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D81FC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81FC5">
      <w:t>5</w:t>
    </w:r>
    <w:r w:rsidR="00633496">
      <w:t>2</w:t>
    </w:r>
    <w:r w:rsidR="00D81FC5">
      <w:t>9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33496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AD76F3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 MORA turistička agencija društvo s ograničenom odgovornošću za turizam</izvorni_sadrzaj>
    <derivirana_varijabla naziv="DomainObject.Predmet.ProtustrankaFormated_1">  POLI MORA turistička agencija društvo s ograničenom odgovornošću za turizam</derivirana_varijabla>
  </DomainObject.Predmet.ProtustrankaFormated>
  <DomainObject.Predmet.ProtustrankaFormatedOIB>
    <izvorni_sadrzaj>  POLI MORA turistička agencija društvo s ograničenom odgovornošću za turizam, OIB 64592589943</izvorni_sadrzaj>
    <derivirana_varijabla naziv="DomainObject.Predmet.ProtustrankaFormatedOIB_1">  POLI MORA turistička agencija društvo s ograničenom odgovornošću za turizam, OIB 64592589943</derivirana_varijabla>
  </DomainObject.Predmet.ProtustrankaFormatedOIB>
  <DomainObject.Predmet.ProtustrankaFormatedWithAdress>
    <izvorni_sadrzaj> POLI MORA turistička agencija društvo s ograničenom odgovornošću za turizam, Ivana Jeličića 38, 51260 Selce</izvorni_sadrzaj>
    <derivirana_varijabla naziv="DomainObject.Predmet.ProtustrankaFormatedWithAdress_1"> POLI MORA turistička agencija društvo s ograničenom odgovornošću za turizam, Ivana Jeličića 38, 51260 Selce</derivirana_varijabla>
  </DomainObject.Predmet.ProtustrankaFormatedWithAdress>
  <DomainObject.Predmet.ProtustrankaFormatedWithAdressOIB>
    <izvorni_sadrzaj> POLI MORA turistička agencija društvo s ograničenom odgovornošću za turizam, OIB 64592589943, Ivana Jeličića 38, 51260 Selce</izvorni_sadrzaj>
    <derivirana_varijabla naziv="DomainObject.Predmet.ProtustrankaFormatedWithAdressOIB_1"> POLI MORA turistička agencija društvo s ograničenom odgovornošću za turizam, OIB 64592589943, Ivana Jeličića 38, 51260 Selce</derivirana_varijabla>
  </DomainObject.Predmet.ProtustrankaFormatedWithAdressOIB>
  <DomainObject.Predmet.ProtustrankaWithAdress>
    <izvorni_sadrzaj>POLI MORA turistička agencija društvo s ograničenom odgovornošću za turizam Ivana Jeličića 38, 51260 Selce</izvorni_sadrzaj>
    <derivirana_varijabla naziv="DomainObject.Predmet.ProtustrankaWithAdress_1">POLI MORA turistička agencija društvo s ograničenom odgovornošću za turizam Ivana Jeličića 38, 51260 Selce</derivirana_varijabla>
  </DomainObject.Predmet.ProtustrankaWithAdress>
  <DomainObject.Predmet.ProtustrankaWithAdressOIB>
    <izvorni_sadrzaj>POLI MORA turistička agencija društvo s ograničenom odgovornošću za turizam, OIB 64592589943, Ivana Jeličića 38, 51260 Selce</izvorni_sadrzaj>
    <derivirana_varijabla naziv="DomainObject.Predmet.ProtustrankaWithAdressOIB_1">POLI MORA turistička agencija društvo s ograničenom odgovornošću za turizam, OIB 64592589943, Ivana Jeličića 38, 51260 Selce</derivirana_varijabla>
  </DomainObject.Predmet.ProtustrankaWithAdressOIB>
  <DomainObject.Predmet.ProtustrankaNazivFormated>
    <izvorni_sadrzaj>POLI MORA turistička agencija društvo s ograničenom odgovornošću za turizam</izvorni_sadrzaj>
    <derivirana_varijabla naziv="DomainObject.Predmet.ProtustrankaNazivFormated_1">POLI MORA turistička agencija društvo s ograničenom odgovornošću za turizam</derivirana_varijabla>
  </DomainObject.Predmet.ProtustrankaNazivFormated>
  <DomainObject.Predmet.ProtustrankaNazivFormatedOIB>
    <izvorni_sadrzaj>POLI MORA turistička agencija društvo s ograničenom odgovornošću za turizam, OIB 64592589943</izvorni_sadrzaj>
    <derivirana_varijabla naziv="DomainObject.Predmet.ProtustrankaNazivFormatedOIB_1">POLI MORA turistička agencija društvo s ograničenom odgovornošću za turizam, OIB 64592589943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 MORA turistička agencija društvo s ograničenom odgovornošću za turizam</item>
    </izvorni_sadrzaj>
    <derivirana_varijabla naziv="DomainObject.Predmet.ProtuStrankaListFormated_1">
      <item>POLI MORA turistička agencija društvo s ograničenom odgovornošću za turizam</item>
    </derivirana_varijabla>
  </DomainObject.Predmet.ProtuStrankaListFormated>
  <DomainObject.Predmet.ProtuStrankaListFormatedOIB>
    <izvorni_sadrzaj>
      <item>POLI MORA turistička agencija društvo s ograničenom odgovornošću za turizam, OIB 64592589943</item>
    </izvorni_sadrzaj>
    <derivirana_varijabla naziv="DomainObject.Predmet.ProtuStrankaListFormatedOIB_1">
      <item>POLI MORA turistička agencija društvo s ograničenom odgovornošću za turizam, OIB 64592589943</item>
    </derivirana_varijabla>
  </DomainObject.Predmet.ProtuStrankaListFormatedOIB>
  <DomainObject.Predmet.ProtuStrankaListFormatedWithAdress>
    <izvorni_sadrzaj>
      <item>POLI MORA turistička agencija društvo s ograničenom odgovornošću za turizam, Ivana Jeličića 38, 51260 Selce</item>
    </izvorni_sadrzaj>
    <derivirana_varijabla naziv="DomainObject.Predmet.ProtuStrankaListFormatedWithAdress_1">
      <item>POLI MORA turistička agencija društvo s ograničenom odgovornošću za turizam, Ivana Jeličića 38, 51260 Selce</item>
    </derivirana_varijabla>
  </DomainObject.Predmet.ProtuStrankaListFormatedWithAdress>
  <DomainObject.Predmet.ProtuStrankaListFormatedWithAdressOIB>
    <izvorni_sadrzaj>
      <item>POLI MORA turistička agencija društvo s ograničenom odgovornošću za turizam, OIB 64592589943, Ivana Jeličića 38, 51260 Selce</item>
    </izvorni_sadrzaj>
    <derivirana_varijabla naziv="DomainObject.Predmet.ProtuStrankaListFormatedWithAdressOIB_1">
      <item>POLI MORA turistička agencija društvo s ograničenom odgovornošću za turizam, OIB 64592589943, Ivana Jeličića 38, 51260 Selce</item>
    </derivirana_varijabla>
  </DomainObject.Predmet.ProtuStrankaListFormatedWithAdressOIB>
  <DomainObject.Predmet.ProtuStrankaListNazivFormated>
    <izvorni_sadrzaj>
      <item>POLI MORA turistička agencija društvo s ograničenom odgovornošću za turizam</item>
    </izvorni_sadrzaj>
    <derivirana_varijabla naziv="DomainObject.Predmet.ProtuStrankaListNazivFormated_1">
      <item>POLI MORA turistička agencija društvo s ograničenom odgovornošću za turizam</item>
    </derivirana_varijabla>
  </DomainObject.Predmet.ProtuStrankaListNazivFormated>
  <DomainObject.Predmet.ProtuStrankaListNazivFormatedOIB>
    <izvorni_sadrzaj>
      <item>POLI MORA turistička agencija društvo s ograničenom odgovornošću za turizam, OIB 64592589943</item>
    </izvorni_sadrzaj>
    <derivirana_varijabla naziv="DomainObject.Predmet.ProtuStrankaListNazivFormatedOIB_1">
      <item>POLI MORA turistička agencija društvo s ograničenom odgovornošću za turizam, OIB 64592589943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 MORA turistička agencija društvo s ograničenom odgovornošću za turizam</izvorni_sadrzaj>
    <derivirana_varijabla naziv="DomainObject.Predmet.ProtustrankaIDrugi_1">POLI MORA turistička agencija društvo s ograničenom odgovornošću za turizam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 MORA turistička agencija društvo s ograničenom odgovornošću za turizam, OIB 64592589943, Ivana Jeličića 38, 51260 Selce</izvorni_sadrzaj>
    <derivirana_varijabla naziv="DomainObject.Predmet.ProtustrankaIDrugiAdressOIB_1">POLI MORA turistička agencija društvo s ograničenom odgovornošću za turizam, OIB 64592589943, Ivana Jeličića 38,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 MORA turistička agencija društvo s ograničenom odgovornošću za turizam</item>
    </izvorni_sadrzaj>
    <derivirana_varijabla naziv="DomainObject.Predmet.SudioniciListNaziv_1">
      <item>FINA  Rijeka</item>
      <item>POLI MORA turistička agencija društvo s ograničenom odgovornošću za turizam</item>
    </derivirana_varijabla>
  </DomainObject.Predmet.SudioniciListNaziv>
  <DomainObject.Predmet.SudioniciListAdressOIB>
    <izvorni_sadrzaj>
      <item>FINA  Rijeka, OIB 85821130368, Frana Kurelca 8,51000 Rijeka</item>
      <item>POLI MORA turistička agencija društvo s ograničenom odgovornošću za turizam, OIB 64592589943, Ivana Jeličića 38,51260 Selce</item>
    </izvorni_sadrzaj>
    <derivirana_varijabla naziv="DomainObject.Predmet.SudioniciListAdressOIB_1">
      <item>FINA  Rijeka, OIB 85821130368, Frana Kurelca 8,51000 Rijeka</item>
      <item>POLI MORA turistička agencija društvo s ograničenom odgovornošću za turizam, OIB 64592589943, Ivana Jeličića 38,51260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64592589943</item>
    </izvorni_sadrzaj>
    <derivirana_varijabla naziv="DomainObject.Predmet.SudioniciListNazivOIB_1">
      <item>, OIB 85821130368</item>
      <item>, OIB 64592589943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91246-E618-45B0-9789-ED90DEF55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1437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2016-12-30T09:10:00Z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2016-12-30T09:14:00Z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